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5ac6" w14:paraId="ffa5ac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D12FDF">
        <w:t>8</w:t>
      </w:r>
      <w:r w:rsidR="00731C1A">
        <w:t>8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731C1A">
        <w:t xml:space="preserve">KANAL PROTECT d.o.o. za izgradnju, sanaciju i održavanje odvodnih sustava, </w:t>
      </w:r>
      <w:r w:rsidR="00C97427">
        <w:t>Zagreb, Trg J. F. Kennedya 6b,</w:t>
      </w:r>
      <w:r w:rsidR="002A6D8F" w:rsidRPr="002A6D8F">
        <w:t xml:space="preserve"> OIB 66758751016, MBS 080700757,</w:t>
      </w:r>
      <w:r w:rsidR="00C97427">
        <w:t xml:space="preserve"> </w:t>
      </w:r>
      <w:r>
        <w:t xml:space="preserve">dana </w:t>
      </w:r>
      <w:r w:rsidR="00F961D8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2A6D8F" w:rsidR="002A6D8F">
      <w:pPr>
        <w:pStyle w:val="Odlomakpopisa"/>
        <w:numPr>
          <w:ilvl w:val="0"/>
          <w:numId w:val="1"/>
        </w:numPr>
        <w:jc w:val="both"/>
      </w:pPr>
      <w:r w:rsidRPr="005C2B6B">
        <w:rPr>
          <w:bCs/>
        </w:rPr>
        <w:t xml:space="preserve">OTVARA SE stečajni postupak nad dužnikom </w:t>
      </w:r>
      <w:r w:rsidR="00C97427">
        <w:t>KANAL PROTECT d.o.o. za izgradnju, sanaciju i održavanje odvodnih sustava, Zagreb, Trg J. F. Kennedya 6b</w:t>
      </w:r>
      <w:r w:rsidR="002A6D8F">
        <w:t>, OIB 66758751016, MBS 080700757</w:t>
      </w:r>
      <w:r w:rsidR="005C2B6B">
        <w:t>.</w:t>
      </w:r>
    </w:p>
    <w:p w:rsidRDefault="005C2B6B" w:rsidP="002A6D8F" w:rsidR="005C2B6B">
      <w:pPr>
        <w:pStyle w:val="Odlomakpopisa"/>
        <w:ind w:left="1571"/>
        <w:jc w:val="both"/>
      </w:pPr>
      <w:r>
        <w:t xml:space="preserve"> </w:t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F961D8">
        <w:t>Zdenko Krstić, Osijek, Županijska 2, OIB: 13827089798.</w:t>
      </w:r>
      <w:r>
        <w:t xml:space="preserve"> </w:t>
      </w:r>
    </w:p>
    <w:p w:rsidRDefault="00B506CA" w:rsidP="00B506CA" w:rsidR="00B506CA">
      <w:pPr>
        <w:pStyle w:val="Odlomakpopisa"/>
      </w:pPr>
    </w:p>
    <w:p w:rsidRDefault="00B506CA" w:rsidP="002A6D8F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C97427">
        <w:t>KANAL PROTECT d.o.o. za izgradnju, sanaciju i održavanje odvodnih sustava, Zagreb, Trg J. F. Kennedya 6b</w:t>
      </w:r>
      <w:r w:rsidR="002A6D8F">
        <w:t>,</w:t>
      </w:r>
      <w:r w:rsidR="002A6D8F" w:rsidRPr="002A6D8F">
        <w:t xml:space="preserve"> </w:t>
      </w:r>
      <w:r w:rsidR="002A6D8F">
        <w:t>OIB 66758751016, MBS 080700757.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10</w:t>
      </w:r>
      <w:r w:rsidR="002C604C">
        <w:t>. veljače 2016</w:t>
      </w:r>
      <w:r>
        <w:t xml:space="preserve">. zahtjev za provedbu skraćenog stečajnog postupka nad dužnikom </w:t>
      </w:r>
      <w:r w:rsidR="00C97427">
        <w:t>KANAL PROTECT d.o.o. Zagreb, Trg J. F. Kennedya 6b</w:t>
      </w:r>
      <w:r w:rsidR="002A6D8F">
        <w:t>, OIB 66758751016, MBS 080700757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2015.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D12FDF">
        <w:t>8</w:t>
      </w:r>
      <w:r w:rsidR="00C97427">
        <w:t>8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961D8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D2D" w:rsidP="00F961D8" w:rsidR="001F7D2D">
      <w:r>
        <w:separator/>
      </w:r>
    </w:p>
  </w:endnote>
  <w:endnote w:id="0" w:type="continuationSeparator">
    <w:p w:rsidRDefault="001F7D2D" w:rsidP="00F961D8" w:rsidR="001F7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D2D" w:rsidP="00F961D8" w:rsidR="001F7D2D">
      <w:r>
        <w:separator/>
      </w:r>
    </w:p>
  </w:footnote>
  <w:footnote w:id="0" w:type="continuationSeparator">
    <w:p w:rsidRDefault="001F7D2D" w:rsidP="00F961D8" w:rsidR="001F7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513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St-1188/16-4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F7D2D"/>
    <w:rsid w:val="002A45E9"/>
    <w:rsid w:val="002A6D8F"/>
    <w:rsid w:val="002C604C"/>
    <w:rsid w:val="00474310"/>
    <w:rsid w:val="004A1C0B"/>
    <w:rsid w:val="005C2B6B"/>
    <w:rsid w:val="0066353D"/>
    <w:rsid w:val="00731C1A"/>
    <w:rsid w:val="008D61A3"/>
    <w:rsid w:val="009664E4"/>
    <w:rsid w:val="00B506CA"/>
    <w:rsid w:val="00B74513"/>
    <w:rsid w:val="00C97427"/>
    <w:rsid w:val="00D12FDF"/>
    <w:rsid w:val="00F42EA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 PROTECT d.o.o.</izvorni_sadrzaj>
    <derivirana_varijabla naziv="DomainObject.Predmet.ProtustrankaFormated_1">  KANAL PROTECT d.o.o.</derivirana_varijabla>
  </DomainObject.Predmet.ProtustrankaFormated>
  <DomainObject.Predmet.ProtustrankaFormatedOIB>
    <izvorni_sadrzaj>  KANAL PROTECT d.o.o., OIB 66758751016</izvorni_sadrzaj>
    <derivirana_varijabla naziv="DomainObject.Predmet.ProtustrankaFormatedOIB_1">  KANAL PROTECT d.o.o., OIB 66758751016</derivirana_varijabla>
  </DomainObject.Predmet.ProtustrankaFormatedOIB>
  <DomainObject.Predmet.ProtustrankaFormatedWithAdress>
    <izvorni_sadrzaj> KANAL PROTECT d.o.o., Trg J. F. Kennedya 6b, 10000 Zagreb</izvorni_sadrzaj>
    <derivirana_varijabla naziv="DomainObject.Predmet.ProtustrankaFormatedWithAdress_1"> KANAL PROTECT d.o.o., Trg J. F. Kennedya 6b, 10000 Zagreb</derivirana_varijabla>
  </DomainObject.Predmet.ProtustrankaFormatedWithAdress>
  <DomainObject.Predmet.ProtustrankaFormatedWithAdressOIB>
    <izvorni_sadrzaj> KANAL PROTECT d.o.o., OIB 66758751016, Trg J. F. Kennedya 6b, 10000 Zagreb</izvorni_sadrzaj>
    <derivirana_varijabla naziv="DomainObject.Predmet.ProtustrankaFormatedWithAdressOIB_1"> KANAL PROTECT d.o.o., OIB 66758751016, Trg J. F. Kennedya 6b, 10000 Zagreb</derivirana_varijabla>
  </DomainObject.Predmet.ProtustrankaFormatedWithAdressOIB>
  <DomainObject.Predmet.ProtustrankaWithAdress>
    <izvorni_sadrzaj>KANAL PROTECT d.o.o. Trg J. F. Kennedya 6b, 10000 Zagreb</izvorni_sadrzaj>
    <derivirana_varijabla naziv="DomainObject.Predmet.ProtustrankaWithAdress_1">KANAL PROTECT d.o.o. Trg J. F. Kennedya 6b, 10000 Zagreb</derivirana_varijabla>
  </DomainObject.Predmet.ProtustrankaWithAdress>
  <DomainObject.Predmet.ProtustrankaWithAdressOIB>
    <izvorni_sadrzaj>KANAL PROTECT d.o.o., OIB 66758751016, Trg J. F. Kennedya 6b, 10000 Zagreb</izvorni_sadrzaj>
    <derivirana_varijabla naziv="DomainObject.Predmet.ProtustrankaWithAdressOIB_1">KANAL PROTECT d.o.o., OIB 66758751016, Trg J. F. Kennedya 6b, 10000 Zagreb</derivirana_varijabla>
  </DomainObject.Predmet.ProtustrankaWithAdressOIB>
  <DomainObject.Predmet.ProtustrankaNazivFormated>
    <izvorni_sadrzaj>KANAL PROTECT d.o.o.</izvorni_sadrzaj>
    <derivirana_varijabla naziv="DomainObject.Predmet.ProtustrankaNazivFormated_1">KANAL PROTECT d.o.o.</derivirana_varijabla>
  </DomainObject.Predmet.ProtustrankaNazivFormated>
  <DomainObject.Predmet.ProtustrankaNazivFormatedOIB>
    <izvorni_sadrzaj>KANAL PROTECT d.o.o., OIB 66758751016</izvorni_sadrzaj>
    <derivirana_varijabla naziv="DomainObject.Predmet.ProtustrankaNazivFormatedOIB_1">KANAL PROTECT d.o.o., OIB 66758751016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KANAL PROTECT d.o.o.</item>
    </izvorni_sadrzaj>
    <derivirana_varijabla naziv="DomainObject.Predmet.ProtuStrankaListFormated_1">
      <item>KANAL PROTECT d.o.o.</item>
    </derivirana_varijabla>
  </DomainObject.Predmet.ProtuStrankaListFormated>
  <DomainObject.Predmet.ProtuStrankaListFormatedOIB>
    <izvorni_sadrzaj>
      <item>KANAL PROTECT d.o.o., OIB 66758751016</item>
    </izvorni_sadrzaj>
    <derivirana_varijabla naziv="DomainObject.Predmet.ProtuStrankaListFormatedOIB_1">
      <item>KANAL PROTECT d.o.o., OIB 66758751016</item>
    </derivirana_varijabla>
  </DomainObject.Predmet.ProtuStrankaListFormatedOIB>
  <DomainObject.Predmet.ProtuStrankaListFormatedWithAdress>
    <izvorni_sadrzaj>
      <item>KANAL PROTECT d.o.o., Trg J. F. Kennedya 6b, 10000 Zagreb</item>
    </izvorni_sadrzaj>
    <derivirana_varijabla naziv="DomainObject.Predmet.ProtuStrankaListFormatedWithAdress_1">
      <item>KANAL PROTECT d.o.o., Trg J. F. Kennedya 6b, 10000 Zagreb</item>
    </derivirana_varijabla>
  </DomainObject.Predmet.ProtuStrankaListFormatedWithAdress>
  <DomainObject.Predmet.ProtuStrankaListFormatedWithAdressOIB>
    <izvorni_sadrzaj>
      <item>KANAL PROTECT d.o.o., OIB 66758751016, Trg J. F. Kennedya 6b, 10000 Zagreb</item>
    </izvorni_sadrzaj>
    <derivirana_varijabla naziv="DomainObject.Predmet.ProtuStrankaListFormatedWithAdressOIB_1">
      <item>KANAL PROTECT d.o.o., OIB 66758751016, Trg J. F. Kennedya 6b, 10000 Zagreb</item>
    </derivirana_varijabla>
  </DomainObject.Predmet.ProtuStrankaListFormatedWithAdressOIB>
  <DomainObject.Predmet.ProtuStrankaListNazivFormated>
    <izvorni_sadrzaj>
      <item>KANAL PROTECT d.o.o.</item>
    </izvorni_sadrzaj>
    <derivirana_varijabla naziv="DomainObject.Predmet.ProtuStrankaListNazivFormated_1">
      <item>KANAL PROTECT d.o.o.</item>
    </derivirana_varijabla>
  </DomainObject.Predmet.ProtuStrankaListNazivFormated>
  <DomainObject.Predmet.ProtuStrankaListNazivFormatedOIB>
    <izvorni_sadrzaj>
      <item>KANAL PROTECT d.o.o., OIB 66758751016</item>
    </izvorni_sadrzaj>
    <derivirana_varijabla naziv="DomainObject.Predmet.ProtuStrankaListNazivFormatedOIB_1">
      <item>KANAL PROTECT d.o.o., OIB 66758751016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KANAL PROTECT d.o.o.</izvorni_sadrzaj>
    <derivirana_varijabla naziv="DomainObject.Predmet.ProtustrankaIDrugi_1">KANAL PROTECT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KANAL PROTECT d.o.o., OIB 66758751016, Trg J. F. Kennedya 6b, 10000 Zagreb</izvorni_sadrzaj>
    <derivirana_varijabla naziv="DomainObject.Predmet.ProtustrankaIDrugiAdressOIB_1">KANAL PROTECT d.o.o., OIB 66758751016, Trg J. 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KANAL PROTECT d.o.o.</item>
      <item>FINA Regionalni centar Zagreb</item>
    </izvorni_sadrzaj>
    <derivirana_varijabla naziv="DomainObject.Predmet.SudioniciListNaziv_1">
      <item>KANAL PROTECT d.o.o.</item>
      <item>FINA Regionalni centar Zagreb</item>
    </derivirana_varijabla>
  </DomainObject.Predmet.SudioniciListNaziv>
  <DomainObject.Predmet.SudioniciListAdressOIB>
    <izvorni_sadrzaj>
      <item>KANAL PROTECT d.o.o., OIB 66758751016, Trg J. F. Kennedya 6b,10000 Zagreb</item>
      <item>FINA Regionalni centar Zagreb, OIB 85821130368, Trg svibanjskih žrtava 1995. br. 1,10000 Zagreb</item>
    </izvorni_sadrzaj>
    <derivirana_varijabla naziv="DomainObject.Predmet.SudioniciListAdressOIB_1">
      <item>KANAL PROTECT d.o.o., OIB 66758751016, Trg J. F. Kennedya 6b,10000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66758751016</item>
      <item>, OIB 85821130368</item>
    </izvorni_sadrzaj>
    <derivirana_varijabla naziv="DomainObject.Predmet.SudioniciListNazivOIB_1">
      <item>, OIB 66758751016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2409</properties:Characters>
  <properties:Lines>89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2016-06-15T12:23:00Z</dcterms:created>
  <dc:creator>Darija Miličević</dc:creator>
  <cp:lastModifiedBy>Darija Miličević</cp:lastModifiedBy>
  <cp:lastPrinted>2016-07-05T08:44:00Z</cp:lastPrinted>
  <dcterms:modified xmlns:xsi="http://www.w3.org/2001/XMLSchema-instance" xsi:type="dcterms:W3CDTF">2016-07-05T08:45:00Z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