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94c8" w14:paraId="42394c8" w:rsidRDefault="00226DB0" w:rsidP="00226DB0" w:rsidR="00226DB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DB0" w:rsidP="00226DB0" w:rsidR="00226DB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26DB0" w:rsidP="00226DB0" w:rsidR="00226DB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26DB0" w:rsidP="00226DB0" w:rsidR="00226DB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26DB0" w:rsidP="00226DB0" w:rsidR="00226DB0"/>
    <w:p w:rsidRDefault="00226DB0" w:rsidP="00226DB0" w:rsidR="00226DB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26DB0" w:rsidP="00226DB0" w:rsidR="00226DB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26DB0" w:rsidP="00226DB0" w:rsidR="00226DB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26DB0" w:rsidP="00226DB0" w:rsidR="00226DB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26DB0" w:rsidP="00226DB0" w:rsidR="00226DB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8894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DUNJA d. o. o. Pula, Šišanska cesta 46, OIB </w:t>
      </w:r>
      <w:r w:rsidRPr="00226DB0">
        <w:rPr>
          <w:rFonts w:cs="Times New Roman" w:eastAsia="Times New Roman"/>
          <w:szCs w:val="24"/>
          <w:lang w:eastAsia="hr-HR"/>
        </w:rPr>
        <w:t>79232689116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26DB0">
        <w:rPr>
          <w:rFonts w:cs="Times New Roman" w:eastAsia="Times New Roman"/>
          <w:szCs w:val="24"/>
          <w:lang w:eastAsia="hr-HR"/>
        </w:rPr>
        <w:t>130001841</w:t>
      </w:r>
      <w:r>
        <w:rPr>
          <w:rFonts w:cs="Times New Roman" w:eastAsia="Times New Roman"/>
          <w:szCs w:val="24"/>
          <w:lang w:eastAsia="hr-HR"/>
        </w:rPr>
        <w:t>,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226DB0" w:rsidP="00226DB0" w:rsidR="00226DB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26DB0" w:rsidP="00226DB0" w:rsidR="00226DB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26DB0" w:rsidP="00226DB0" w:rsidR="00226DB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26DB0" w:rsidP="00226DB0" w:rsidR="00226DB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DUNJA d. o. o. Pula, Šišanska cesta 46, OIB </w:t>
      </w:r>
      <w:r w:rsidRPr="00226DB0">
        <w:rPr>
          <w:rFonts w:cs="Times New Roman" w:eastAsia="Times New Roman"/>
          <w:szCs w:val="24"/>
          <w:lang w:eastAsia="hr-HR"/>
        </w:rPr>
        <w:t>79232689116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26DB0">
        <w:rPr>
          <w:rFonts w:cs="Times New Roman" w:eastAsia="Times New Roman"/>
          <w:szCs w:val="24"/>
          <w:lang w:eastAsia="hr-HR"/>
        </w:rPr>
        <w:t>130001841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226DB0" w:rsidP="00226DB0" w:rsidR="00226DB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26DB0" w:rsidP="00226DB0" w:rsidR="00226DB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26DB0" w:rsidP="00226DB0" w:rsidR="00226DB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26DB0" w:rsidP="00226DB0" w:rsidR="00226DB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DUNJA d. o. o. Pula, Šišanska cesta 46, OIB </w:t>
      </w:r>
      <w:r w:rsidRPr="00226DB0">
        <w:rPr>
          <w:rFonts w:cs="Times New Roman" w:eastAsia="Times New Roman"/>
          <w:szCs w:val="24"/>
          <w:lang w:eastAsia="hr-HR"/>
        </w:rPr>
        <w:t>79232689116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26DB0">
        <w:rPr>
          <w:rFonts w:cs="Times New Roman" w:eastAsia="Times New Roman"/>
          <w:szCs w:val="24"/>
          <w:lang w:eastAsia="hr-HR"/>
        </w:rPr>
        <w:t>130001841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2956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4.232,39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26DB0" w:rsidP="00226DB0" w:rsidR="00226DB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26DB0" w:rsidP="00226DB0" w:rsidR="00226DB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26DB0" w:rsidP="00226DB0" w:rsidR="00226DB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26DB0" w:rsidP="00226DB0" w:rsidR="00226DB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26DB0" w:rsidP="00226DB0" w:rsidR="00226DB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26DB0" w:rsidP="00226DB0" w:rsidR="00226DB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55311">
        <w:rPr>
          <w:rFonts w:cs="Times New Roman" w:eastAsia="Times New Roman"/>
          <w:szCs w:val="24"/>
          <w:lang w:eastAsia="hr-HR"/>
        </w:rPr>
        <w:t>, v. r.</w:t>
      </w:r>
    </w:p>
    <w:p w:rsidRDefault="00226DB0" w:rsidP="00226DB0" w:rsidR="00226DB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26DB0" w:rsidP="00226DB0" w:rsidR="00226DB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26DB0" w:rsidP="00226DB0" w:rsidR="00226DB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26DB0" w:rsidP="00226DB0" w:rsidR="00226DB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26DB0" w:rsidP="00226DB0" w:rsidR="00226DB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26DB0" w:rsidP="00226DB0" w:rsidR="00226DB0" w:rsidRPr="00D05CA9">
      <w:pPr>
        <w:tabs>
          <w:tab w:pos="4116" w:val="left"/>
        </w:tabs>
      </w:pPr>
    </w:p>
    <w:p w:rsidRDefault="00226DB0" w:rsidP="00226DB0" w:rsidR="00226DB0" w:rsidRPr="00D05CA9">
      <w:pPr>
        <w:tabs>
          <w:tab w:pos="4116" w:val="left"/>
        </w:tabs>
      </w:pPr>
    </w:p>
    <w:p w:rsidRDefault="00226DB0" w:rsidP="00226DB0" w:rsidR="00226DB0" w:rsidRPr="00D05CA9">
      <w:pPr>
        <w:tabs>
          <w:tab w:pos="4116" w:val="left"/>
        </w:tabs>
      </w:pPr>
    </w:p>
    <w:p w:rsidRDefault="00226DB0" w:rsidP="00226DB0" w:rsidR="00226DB0" w:rsidRPr="00D05CA9">
      <w:pPr>
        <w:tabs>
          <w:tab w:pos="4116" w:val="left"/>
        </w:tabs>
      </w:pPr>
    </w:p>
    <w:p w:rsidRDefault="00226DB0" w:rsidP="00226DB0" w:rsidR="00226DB0" w:rsidRPr="00D05CA9">
      <w:pPr>
        <w:tabs>
          <w:tab w:pos="4116" w:val="left"/>
        </w:tabs>
      </w:pPr>
    </w:p>
    <w:p w:rsidRDefault="00226DB0" w:rsidP="00226DB0" w:rsidR="00226DB0" w:rsidRPr="00D05CA9">
      <w:pPr>
        <w:tabs>
          <w:tab w:pos="4116" w:val="left"/>
        </w:tabs>
      </w:pPr>
    </w:p>
    <w:p w:rsidRDefault="00226DB0" w:rsidP="00226DB0" w:rsidR="00226DB0" w:rsidRPr="00D05CA9">
      <w:pPr>
        <w:tabs>
          <w:tab w:pos="4116" w:val="left"/>
        </w:tabs>
      </w:pPr>
    </w:p>
    <w:p w:rsidRDefault="00226DB0" w:rsidP="00226DB0" w:rsidR="00226DB0" w:rsidRPr="00D05CA9">
      <w:pPr>
        <w:tabs>
          <w:tab w:pos="4116" w:val="left"/>
        </w:tabs>
      </w:pPr>
    </w:p>
    <w:p w:rsidRDefault="00226DB0" w:rsidP="00226DB0" w:rsidR="00226DB0" w:rsidRPr="00D05CA9">
      <w:pPr>
        <w:tabs>
          <w:tab w:pos="4116" w:val="left"/>
        </w:tabs>
      </w:pPr>
    </w:p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 w:rsidRPr="00D05CA9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226DB0" w:rsidP="00226DB0" w:rsidR="00226DB0"/>
    <w:p w:rsidRDefault="008C63F0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68" w:rsidP="00226DB0" w:rsidR="001E3468">
      <w:r>
        <w:separator/>
      </w:r>
    </w:p>
  </w:endnote>
  <w:endnote w:id="0" w:type="continuationSeparator">
    <w:p w:rsidRDefault="001E3468" w:rsidP="00226DB0" w:rsidR="001E3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68" w:rsidP="00226DB0" w:rsidR="001E3468">
      <w:r>
        <w:separator/>
      </w:r>
    </w:p>
  </w:footnote>
  <w:footnote w:id="0" w:type="continuationSeparator">
    <w:p w:rsidRDefault="001E3468" w:rsidP="00226DB0" w:rsidR="001E3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468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8C63F0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226DB0">
      <w:t>64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468" w:rsidP="0021081C" w:rsidR="00A81E97">
    <w:pPr>
      <w:pStyle w:val="Zaglavlje"/>
      <w:jc w:val="right"/>
    </w:pPr>
    <w:r>
      <w:t>11 St-4</w:t>
    </w:r>
    <w:r w:rsidR="00226DB0">
      <w:t>64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1A75"/>
    <w:rsid w:val="001E3468"/>
    <w:rsid w:val="00226DB0"/>
    <w:rsid w:val="00761A75"/>
    <w:rsid w:val="008C63F0"/>
    <w:rsid w:val="009A6044"/>
    <w:rsid w:val="00A55311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6DB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6D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6DB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6D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6DB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26D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DB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6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3F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3F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3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3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6DB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6D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6DB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6D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6DB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26D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DB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6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3F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3F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3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3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DUNJA d.o.o. PULA</izvorni_sadrzaj>
    <derivirana_varijabla naziv="DomainObject.Predmet.ProtustrankaFormated_1">  DUNJA d.o.o. PULA</derivirana_varijabla>
  </DomainObject.Predmet.ProtustrankaFormated>
  <DomainObject.Predmet.ProtustrankaFormatedOIB>
    <izvorni_sadrzaj>  DUNJA d.o.o. PULA, OIB 79232689116</izvorni_sadrzaj>
    <derivirana_varijabla naziv="DomainObject.Predmet.ProtustrankaFormatedOIB_1">  DUNJA d.o.o. PULA, OIB 79232689116</derivirana_varijabla>
  </DomainObject.Predmet.ProtustrankaFormatedOIB>
  <DomainObject.Predmet.ProtustrankaFormatedWithAdress>
    <izvorni_sadrzaj> DUNJA d.o.o. PULA, Šišanska cesta 46, 52100 Pula</izvorni_sadrzaj>
    <derivirana_varijabla naziv="DomainObject.Predmet.ProtustrankaFormatedWithAdress_1"> DUNJA d.o.o. PULA, Šišanska cesta 46, 52100 Pula</derivirana_varijabla>
  </DomainObject.Predmet.ProtustrankaFormatedWithAdress>
  <DomainObject.Predmet.ProtustrankaFormatedWithAdressOIB>
    <izvorni_sadrzaj> DUNJA d.o.o. PULA, OIB 79232689116, Šišanska cesta 46, 52100 Pula</izvorni_sadrzaj>
    <derivirana_varijabla naziv="DomainObject.Predmet.ProtustrankaFormatedWithAdressOIB_1"> DUNJA d.o.o. PULA, OIB 79232689116, Šišanska cesta 46, 52100 Pula</derivirana_varijabla>
  </DomainObject.Predmet.ProtustrankaFormatedWithAdressOIB>
  <DomainObject.Predmet.ProtustrankaWithAdress>
    <izvorni_sadrzaj>DUNJA d.o.o. PULA Šišanska cesta 46, 52100 Pula</izvorni_sadrzaj>
    <derivirana_varijabla naziv="DomainObject.Predmet.ProtustrankaWithAdress_1">DUNJA d.o.o. PULA Šišanska cesta 46, 52100 Pula</derivirana_varijabla>
  </DomainObject.Predmet.ProtustrankaWithAdress>
  <DomainObject.Predmet.ProtustrankaWithAdressOIB>
    <izvorni_sadrzaj>DUNJA d.o.o. PULA, OIB 79232689116, Šišanska cesta 46, 52100 Pula</izvorni_sadrzaj>
    <derivirana_varijabla naziv="DomainObject.Predmet.ProtustrankaWithAdressOIB_1">DUNJA d.o.o. PULA, OIB 79232689116, Šišanska cesta 46, 52100 Pula</derivirana_varijabla>
  </DomainObject.Predmet.ProtustrankaWithAdressOIB>
  <DomainObject.Predmet.ProtustrankaNazivFormated>
    <izvorni_sadrzaj>DUNJA d.o.o. PULA</izvorni_sadrzaj>
    <derivirana_varijabla naziv="DomainObject.Predmet.ProtustrankaNazivFormated_1">DUNJA d.o.o. PULA</derivirana_varijabla>
  </DomainObject.Predmet.ProtustrankaNazivFormated>
  <DomainObject.Predmet.ProtustrankaNazivFormatedOIB>
    <izvorni_sadrzaj>DUNJA d.o.o. PULA, OIB 79232689116</izvorni_sadrzaj>
    <derivirana_varijabla naziv="DomainObject.Predmet.ProtustrankaNazivFormatedOIB_1">DUNJA d.o.o. PULA, OIB 79232689116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4232.39</izvorni_sadrzaj>
    <derivirana_varijabla naziv="DomainObject.Predmet.TrenutnaVrijednost_1">4232.39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DUNJA d.o.o. PULA</item>
    </izvorni_sadrzaj>
    <derivirana_varijabla naziv="DomainObject.Predmet.ProtuStrankaListFormated_1">
      <item>DUNJA d.o.o. PULA</item>
    </derivirana_varijabla>
  </DomainObject.Predmet.ProtuStrankaListFormated>
  <DomainObject.Predmet.ProtuStrankaListFormatedOIB>
    <izvorni_sadrzaj>
      <item>DUNJA d.o.o. PULA, OIB 79232689116</item>
    </izvorni_sadrzaj>
    <derivirana_varijabla naziv="DomainObject.Predmet.ProtuStrankaListFormatedOIB_1">
      <item>DUNJA d.o.o. PULA, OIB 79232689116</item>
    </derivirana_varijabla>
  </DomainObject.Predmet.ProtuStrankaListFormatedOIB>
  <DomainObject.Predmet.ProtuStrankaListFormatedWithAdress>
    <izvorni_sadrzaj>
      <item>DUNJA d.o.o. PULA, Šišanska cesta 46, 52100 Pula</item>
    </izvorni_sadrzaj>
    <derivirana_varijabla naziv="DomainObject.Predmet.ProtuStrankaListFormatedWithAdress_1">
      <item>DUNJA d.o.o. PULA, Šišanska cesta 46, 52100 Pula</item>
    </derivirana_varijabla>
  </DomainObject.Predmet.ProtuStrankaListFormatedWithAdress>
  <DomainObject.Predmet.ProtuStrankaListFormatedWithAdressOIB>
    <izvorni_sadrzaj>
      <item>DUNJA d.o.o. PULA, OIB 79232689116, Šišanska cesta 46, 52100 Pula</item>
    </izvorni_sadrzaj>
    <derivirana_varijabla naziv="DomainObject.Predmet.ProtuStrankaListFormatedWithAdressOIB_1">
      <item>DUNJA d.o.o. PULA, OIB 79232689116, Šišanska cesta 46, 52100 Pula</item>
    </derivirana_varijabla>
  </DomainObject.Predmet.ProtuStrankaListFormatedWithAdressOIB>
  <DomainObject.Predmet.ProtuStrankaListNazivFormated>
    <izvorni_sadrzaj>
      <item>DUNJA d.o.o. PULA</item>
    </izvorni_sadrzaj>
    <derivirana_varijabla naziv="DomainObject.Predmet.ProtuStrankaListNazivFormated_1">
      <item>DUNJA d.o.o. PULA</item>
    </derivirana_varijabla>
  </DomainObject.Predmet.ProtuStrankaListNazivFormated>
  <DomainObject.Predmet.ProtuStrankaListNazivFormatedOIB>
    <izvorni_sadrzaj>
      <item>DUNJA d.o.o. PULA, OIB 79232689116</item>
    </izvorni_sadrzaj>
    <derivirana_varijabla naziv="DomainObject.Predmet.ProtuStrankaListNazivFormatedOIB_1">
      <item>DUNJA d.o.o. PULA, OIB 79232689116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DUNJA d.o.o. PULA</izvorni_sadrzaj>
    <derivirana_varijabla naziv="DomainObject.Predmet.ProtustrankaIDrugi_1">DUNJA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DUNJA d.o.o. PULA, OIB 79232689116, Šišanska cesta 46, 52100 Pula</izvorni_sadrzaj>
    <derivirana_varijabla naziv="DomainObject.Predmet.ProtustrankaIDrugiAdressOIB_1">DUNJA d.o.o. PULA, OIB 79232689116, Šišanska cesta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DUNJA d.o.o. PULA</item>
    </izvorni_sadrzaj>
    <derivirana_varijabla naziv="DomainObject.Predmet.SudioniciListNaziv_1">
      <item>FINANCIJSKA AGENCIJA, RC RIJEKA, PODRUŽNICA PULA, PULA</item>
      <item>DUNJA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DUNJA d.o.o. PULA, OIB 79232689116, Šišanska cesta 46,52100 Pula</item>
    </izvorni_sadrzaj>
    <derivirana_varijabla naziv="DomainObject.Predmet.SudioniciListAdressOIB_1">
      <item>FINANCIJSKA AGENCIJA, RC RIJEKA, PODRUŽNICA PULA, PULA, OIB 85821130368, Giardini 5,52100 Pula</item>
      <item>DUNJA d.o.o. PULA, OIB 79232689116, Šišanska cesta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79232689116</item>
    </izvorni_sadrzaj>
    <derivirana_varijabla naziv="DomainObject.Predmet.SudioniciListNazivOIB_1">
      <item>, OIB 85821130368</item>
      <item>, OIB 79232689116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378</properties:Words>
  <properties:Characters>2036</properties:Characters>
  <properties:Lines>93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2015-12-02T12:41:00Z</dcterms:created>
  <dc:creator>Mihaela Kaligari</dc:creator>
  <dc:description/>
  <cp:keywords/>
  <cp:lastModifiedBy>Ana Jeromela</cp:lastModifiedBy>
  <cp:lastPrinted>2015-12-15T11:12:00Z</cp:lastPrinted>
  <dcterms:modified xmlns:xsi="http://www.w3.org/2001/XMLSchema-instance" xsi:type="dcterms:W3CDTF">2015-12-15T11:12:00Z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