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9bd7b" w14:paraId="299bd7b" w:rsidRDefault="00006969" w:rsidP="00006969" w:rsidR="00006969" w:rsidRPr="007411A9">
      <w:pPr>
        <w15:collapsed w:val="false"/>
      </w:pPr>
      <w:bookmarkStart w:name="_GoBack" w:id="0"/>
      <w:bookmarkEnd w:id="0"/>
    </w:p>
    <w:p w:rsidRDefault="00006969" w:rsidP="00006969" w:rsidR="00006969" w:rsidRPr="007411A9"/>
    <w:p w:rsidRDefault="00006969" w:rsidP="00006969" w:rsidR="00006969" w:rsidRPr="007411A9"/>
    <w:p w:rsidRDefault="00322C5F" w:rsidP="00006969" w:rsidR="00322C5F"/>
    <w:p w:rsidRDefault="00006969" w:rsidP="00006969" w:rsidR="00006969" w:rsidRPr="007411A9">
      <w:r w:rsidRPr="007411A9">
        <w:t>REPUBLIKA HRVATSKA</w:t>
      </w:r>
    </w:p>
    <w:p w:rsidRDefault="00006969" w:rsidP="00006969" w:rsidR="00006969" w:rsidRPr="007411A9">
      <w:pPr>
        <w:jc w:val="both"/>
      </w:pPr>
      <w:r w:rsidRPr="007411A9">
        <w:t>TRGOVAČKI SUD U ZADRU</w:t>
      </w:r>
    </w:p>
    <w:p w:rsidRDefault="00006969" w:rsidP="00006969" w:rsidR="00006969" w:rsidRPr="007411A9">
      <w:pPr>
        <w:jc w:val="both"/>
      </w:pPr>
      <w:r w:rsidRPr="007411A9">
        <w:t>Dr. Franje Tuđmana 35</w:t>
      </w:r>
    </w:p>
    <w:p w:rsidRDefault="00006969" w:rsidP="00006969" w:rsidR="00006969" w:rsidRPr="007411A9"/>
    <w:p w:rsidRDefault="00006969" w:rsidP="00006969" w:rsidR="00006969" w:rsidRPr="007411A9">
      <w:pPr>
        <w:jc w:val="center"/>
      </w:pPr>
      <w:r w:rsidRPr="007411A9">
        <w:t xml:space="preserve">R E P U B L I K A   H R V A T S K A </w:t>
      </w:r>
    </w:p>
    <w:p w:rsidRDefault="00006969" w:rsidP="00006969" w:rsidR="00006969" w:rsidRPr="007411A9">
      <w:pPr>
        <w:jc w:val="center"/>
      </w:pPr>
    </w:p>
    <w:p w:rsidRDefault="00006969" w:rsidP="00006969" w:rsidR="00006969" w:rsidRPr="007411A9">
      <w:pPr>
        <w:jc w:val="center"/>
      </w:pPr>
      <w:r w:rsidRPr="007411A9">
        <w:t>R J E Š E N J E</w:t>
      </w:r>
    </w:p>
    <w:p w:rsidRDefault="001D7DA5" w:rsidP="001D7DA5" w:rsidR="001D7DA5" w:rsidRPr="007411A9">
      <w:pPr>
        <w:spacing w:lineRule="atLeast" w:line="240"/>
      </w:pPr>
    </w:p>
    <w:p w:rsidRDefault="003162AA" w:rsidP="00A7402E" w:rsidR="00322C5F" w:rsidRPr="00A7402E">
      <w:pPr>
        <w:ind w:firstLine="708"/>
        <w:jc w:val="both"/>
      </w:pPr>
      <w:r w:rsidRPr="007411A9">
        <w:t xml:space="preserve">Trgovački sud u Zadru, po sutkinji Ani Markač, u stečajnom postupku nad </w:t>
      </w:r>
      <w:r w:rsidR="00AC6E68">
        <w:t>stečajnim dužnikom</w:t>
      </w:r>
      <w:r w:rsidR="00A7402E">
        <w:t xml:space="preserve"> </w:t>
      </w:r>
      <w:r w:rsidR="009A3654">
        <w:t>SIMPLE j.d.o.o. u stečaju, Pakoštane, Obala kralja Petra Kr</w:t>
      </w:r>
      <w:r w:rsidR="00BA4FA3">
        <w:t>ešimira IV 50, OIB: 60165326859</w:t>
      </w:r>
      <w:r w:rsidR="004649FA">
        <w:t>,</w:t>
      </w:r>
      <w:r w:rsidRPr="007411A9">
        <w:t xml:space="preserve"> </w:t>
      </w:r>
      <w:r w:rsidR="00AC6E68">
        <w:t xml:space="preserve">kojeg zastupa </w:t>
      </w:r>
      <w:r w:rsidRPr="007411A9">
        <w:t>stečajn</w:t>
      </w:r>
      <w:r w:rsidR="004649FA">
        <w:t>a</w:t>
      </w:r>
      <w:r w:rsidR="00AC6E68">
        <w:t xml:space="preserve"> u</w:t>
      </w:r>
      <w:r w:rsidRPr="007411A9">
        <w:t>pravitelj</w:t>
      </w:r>
      <w:r w:rsidR="004649FA">
        <w:t>ica Ivanka Bosotina iz Zadra</w:t>
      </w:r>
      <w:r w:rsidR="00AC6E68">
        <w:t xml:space="preserve">, </w:t>
      </w:r>
      <w:r w:rsidR="00A7402E">
        <w:t>4. listopada 2018.</w:t>
      </w:r>
      <w:r w:rsidR="00006969" w:rsidRPr="007411A9">
        <w:t xml:space="preserve">, </w:t>
      </w:r>
    </w:p>
    <w:p w:rsidRDefault="00CF1FE5" w:rsidP="00004109" w:rsidR="00004109" w:rsidRPr="007411A9">
      <w:pPr>
        <w:jc w:val="center"/>
      </w:pPr>
      <w:r w:rsidRPr="007411A9">
        <w:t xml:space="preserve">r i j e š i o  </w:t>
      </w:r>
      <w:r w:rsidR="00004109" w:rsidRPr="007411A9">
        <w:t xml:space="preserve"> j e</w:t>
      </w:r>
    </w:p>
    <w:p w:rsidRDefault="0000481B" w:rsidP="0000481B" w:rsidR="0000481B" w:rsidRPr="007411A9">
      <w:pPr>
        <w:jc w:val="both"/>
        <w:rPr>
          <w:b/>
        </w:rPr>
      </w:pPr>
    </w:p>
    <w:p w:rsidRDefault="00251B83" w:rsidP="00577B78" w:rsidR="00A7402E">
      <w:pPr>
        <w:jc w:val="both"/>
      </w:pPr>
      <w:r w:rsidRPr="007411A9">
        <w:t>I.</w:t>
      </w:r>
      <w:r w:rsidRPr="007411A9">
        <w:tab/>
      </w:r>
      <w:r w:rsidR="00091511" w:rsidRPr="007411A9">
        <w:t xml:space="preserve">Određuje se </w:t>
      </w:r>
      <w:r w:rsidR="001A7667" w:rsidRPr="007411A9">
        <w:t xml:space="preserve">prodaja </w:t>
      </w:r>
      <w:r w:rsidR="00091511" w:rsidRPr="007411A9">
        <w:t xml:space="preserve">u stečajnom postupku </w:t>
      </w:r>
      <w:r w:rsidR="00A7402E">
        <w:t xml:space="preserve">motornog broda DANKA, </w:t>
      </w:r>
      <w:r w:rsidR="00A7402E" w:rsidRPr="007411A9">
        <w:t>u vlasništvu stečajnog dužnika</w:t>
      </w:r>
      <w:r w:rsidR="00A7402E" w:rsidRPr="00A7402E">
        <w:t xml:space="preserve"> </w:t>
      </w:r>
      <w:r w:rsidR="00A7402E">
        <w:t>SIMPLE j.d.o.o. u stečaju, Pakoštane, Obala kra</w:t>
      </w:r>
      <w:r w:rsidR="00BA4FA3">
        <w:t>lja Petra Krešimira IV 50, OIB:</w:t>
      </w:r>
      <w:r w:rsidR="00A7402E">
        <w:t xml:space="preserve">60165326859, upisanog </w:t>
      </w:r>
      <w:r w:rsidR="00A7402E" w:rsidRPr="00D36AA1">
        <w:t xml:space="preserve">u </w:t>
      </w:r>
      <w:r w:rsidR="00BA4FA3">
        <w:t>Upisniku</w:t>
      </w:r>
      <w:r w:rsidR="00A7402E">
        <w:t xml:space="preserve"> trgovačkih brodova Lučke kapetanije Zadar, uložak broj 828, bruto tonaže, 27, neto tonaže 17, NIB broj 15454, pozivni znak za međunarodni kodeks 9AA3193, duljine preko svega 15,71 m, najveće širine 4,35m, bočne visine 2,05 m, motor s unutarnjim izgaranjem, godina gradnje 1989.</w:t>
      </w:r>
    </w:p>
    <w:p w:rsidRDefault="00AA7FA6" w:rsidP="00251B83" w:rsidR="00AA7FA6" w:rsidRPr="007411A9">
      <w:pPr>
        <w:jc w:val="both"/>
      </w:pPr>
    </w:p>
    <w:p w:rsidRDefault="00AA7FA6" w:rsidP="00A7402E" w:rsidR="00BE29CD" w:rsidRPr="007411A9">
      <w:pPr>
        <w:jc w:val="both"/>
      </w:pPr>
      <w:r w:rsidRPr="007411A9">
        <w:t>II</w:t>
      </w:r>
      <w:r w:rsidRPr="007411A9">
        <w:tab/>
      </w:r>
      <w:r w:rsidR="000D59C0" w:rsidRPr="007411A9">
        <w:t xml:space="preserve">Na </w:t>
      </w:r>
      <w:r w:rsidR="00A7402E">
        <w:t xml:space="preserve">motornom brodu </w:t>
      </w:r>
      <w:r w:rsidR="000D59C0" w:rsidRPr="007411A9">
        <w:t>iz točke I. ov</w:t>
      </w:r>
      <w:r w:rsidR="00651AC6" w:rsidRPr="007411A9">
        <w:t xml:space="preserve">og rješenja </w:t>
      </w:r>
      <w:r w:rsidR="000D59C0" w:rsidRPr="007411A9">
        <w:t>postoji upisano založno</w:t>
      </w:r>
      <w:r w:rsidR="000D59C0" w:rsidRPr="007411A9">
        <w:rPr>
          <w:b/>
        </w:rPr>
        <w:t xml:space="preserve"> </w:t>
      </w:r>
      <w:r w:rsidR="000D59C0" w:rsidRPr="007411A9">
        <w:t>pravo u korist</w:t>
      </w:r>
      <w:r w:rsidR="00A7402E">
        <w:t xml:space="preserve"> PRIMORSKE BANKE d.d., Rijeka, Scrapina 7, OIB:96675880337, sada PRIMORSKA BANKA d.d. Rijeka</w:t>
      </w:r>
      <w:r w:rsidR="00067369" w:rsidRPr="00067369">
        <w:t xml:space="preserve"> </w:t>
      </w:r>
      <w:r w:rsidR="00067369">
        <w:t>u likvidaciji</w:t>
      </w:r>
      <w:r w:rsidR="00A7402E">
        <w:t xml:space="preserve">, Scrapina 7, OIB:96675880337. </w:t>
      </w:r>
    </w:p>
    <w:p w:rsidRDefault="007411A9" w:rsidP="00AA7FA6" w:rsidR="007411A9" w:rsidRPr="007411A9">
      <w:pPr>
        <w:jc w:val="both"/>
      </w:pPr>
    </w:p>
    <w:p w:rsidRDefault="009E09B5" w:rsidP="009E09B5" w:rsidR="008E76C2" w:rsidRPr="00CE7D6D">
      <w:pPr>
        <w:jc w:val="both"/>
      </w:pPr>
      <w:r>
        <w:t>III.</w:t>
      </w:r>
      <w:r>
        <w:tab/>
      </w:r>
      <w:r w:rsidR="008E76C2" w:rsidRPr="00CE7D6D">
        <w:t xml:space="preserve">Nalaže se </w:t>
      </w:r>
      <w:r w:rsidR="008E76C2">
        <w:t>Lučkoj kapetaniji u</w:t>
      </w:r>
      <w:r w:rsidR="008E76C2" w:rsidRPr="00CE7D6D">
        <w:t xml:space="preserve"> </w:t>
      </w:r>
      <w:r w:rsidR="00067369">
        <w:t>Zadru</w:t>
      </w:r>
      <w:r w:rsidR="008E76C2">
        <w:t xml:space="preserve"> </w:t>
      </w:r>
      <w:r w:rsidR="008E76C2" w:rsidRPr="00CE7D6D">
        <w:t xml:space="preserve"> izvršiti upis zabilježbe</w:t>
      </w:r>
      <w:r w:rsidR="008E76C2">
        <w:t xml:space="preserve"> ovog rješenja</w:t>
      </w:r>
      <w:r w:rsidR="00BA4FA3" w:rsidRPr="00BA4FA3">
        <w:t xml:space="preserve"> </w:t>
      </w:r>
      <w:r w:rsidR="00BA4FA3">
        <w:t>u Upisniku trgovačkih brodova</w:t>
      </w:r>
      <w:r w:rsidR="008E76C2" w:rsidRPr="00CE7D6D">
        <w:t>.</w:t>
      </w:r>
    </w:p>
    <w:p w:rsidRDefault="008E04D6" w:rsidP="004D2C62" w:rsidR="008E04D6" w:rsidRPr="007411A9"/>
    <w:p w:rsidRDefault="00AB7504" w:rsidP="00AB7504" w:rsidR="000D59C0" w:rsidRPr="007411A9">
      <w:pPr>
        <w:pStyle w:val="Odlomakpopisa"/>
        <w:ind w:left="1080"/>
      </w:pPr>
      <w:r w:rsidRPr="007411A9">
        <w:t xml:space="preserve">                                                </w:t>
      </w:r>
      <w:r w:rsidR="000D59C0" w:rsidRPr="007411A9">
        <w:t>Obrazloženje</w:t>
      </w:r>
    </w:p>
    <w:p w:rsidRDefault="000D59C0" w:rsidP="000D59C0" w:rsidR="000D59C0" w:rsidRPr="007411A9">
      <w:pPr>
        <w:jc w:val="both"/>
      </w:pPr>
    </w:p>
    <w:p w:rsidRDefault="00BE29CD" w:rsidP="00720224" w:rsidR="008E76C2" w:rsidRPr="00720224">
      <w:pPr>
        <w:ind w:firstLine="708"/>
        <w:jc w:val="both"/>
      </w:pPr>
      <w:r w:rsidRPr="007411A9">
        <w:t xml:space="preserve">Rješenjem ovog suda posl. br. </w:t>
      </w:r>
      <w:r w:rsidR="000D59C0" w:rsidRPr="007411A9">
        <w:t>St-</w:t>
      </w:r>
      <w:r w:rsidR="00067369">
        <w:t xml:space="preserve">94/2017-32 od 20. prosinca 2017. </w:t>
      </w:r>
      <w:r w:rsidR="000D59C0" w:rsidRPr="007411A9">
        <w:t xml:space="preserve">otvoren je stečajni postupak nad </w:t>
      </w:r>
      <w:r w:rsidR="00AA7FA6" w:rsidRPr="007411A9">
        <w:t xml:space="preserve">uvodno označenim </w:t>
      </w:r>
      <w:r w:rsidR="000D59C0" w:rsidRPr="007411A9">
        <w:t>stečajnim dužnikom</w:t>
      </w:r>
      <w:r w:rsidR="00AA7FA6" w:rsidRPr="007411A9">
        <w:t>.</w:t>
      </w:r>
      <w:r w:rsidR="000D59C0" w:rsidRPr="007411A9">
        <w:t xml:space="preserve"> </w:t>
      </w:r>
    </w:p>
    <w:p w:rsidRDefault="008E76C2" w:rsidP="00720224" w:rsidR="008E76C2">
      <w:pPr>
        <w:ind w:firstLine="708"/>
        <w:jc w:val="both"/>
      </w:pPr>
      <w:r w:rsidRPr="00CE7D6D">
        <w:t>Odredbom čl. 247.  st. 1. Stečajnog zakona (Narodne novine 71/</w:t>
      </w:r>
      <w:r w:rsidR="00AE72BF">
        <w:t>20</w:t>
      </w:r>
      <w:r w:rsidRPr="00CE7D6D">
        <w:t>15</w:t>
      </w:r>
      <w:r>
        <w:t xml:space="preserve"> i 104/</w:t>
      </w:r>
      <w:r w:rsidR="00AE72BF">
        <w:t>20</w:t>
      </w:r>
      <w:r>
        <w:t>17</w:t>
      </w:r>
      <w:r w:rsidRPr="00CE7D6D">
        <w:t xml:space="preserve">) određeno je da se </w:t>
      </w:r>
      <w:r w:rsidR="00BA4FA3">
        <w:t xml:space="preserve">nekretnine </w:t>
      </w:r>
      <w:r>
        <w:t xml:space="preserve">u vlasništvu stečajnog </w:t>
      </w:r>
      <w:r w:rsidRPr="00CE7D6D">
        <w:t>dužnika na koji</w:t>
      </w:r>
      <w:r>
        <w:t>ma</w:t>
      </w:r>
      <w:r w:rsidRPr="00CE7D6D">
        <w:t xml:space="preserve"> postoji razlučno pravo</w:t>
      </w:r>
      <w:r>
        <w:t>, prodaju</w:t>
      </w:r>
      <w:r w:rsidRPr="00CE7D6D">
        <w:t xml:space="preserve"> u stečajnom postupku </w:t>
      </w:r>
      <w:r w:rsidR="009F3D8C">
        <w:t xml:space="preserve">na prijedlog stečajnog upravitelja ili razlučnog vjerovnika, </w:t>
      </w:r>
      <w:r w:rsidRPr="00CE7D6D">
        <w:t xml:space="preserve">uz odgovarajuću primjenu pravila ovršnog postupka o ovrsi na nekretnini. </w:t>
      </w:r>
      <w:r w:rsidR="00F43283">
        <w:t>Nadalje, odredbom st. 8. istog članka citiranog Zakona propisano je da se stavci 1. do 7. ovog članka na odgovarajući način primjenjuju na prodaju brodova, brodova u gradnji, zrakoplova i drugih prava upisanih u javne knjige.</w:t>
      </w:r>
      <w:r>
        <w:t xml:space="preserve"> </w:t>
      </w:r>
    </w:p>
    <w:p w:rsidRDefault="00067369" w:rsidP="008E76C2" w:rsidR="008E76C2">
      <w:pPr>
        <w:ind w:firstLine="708"/>
        <w:jc w:val="both"/>
      </w:pPr>
      <w:r>
        <w:t xml:space="preserve">Razlučni vjerovnik </w:t>
      </w:r>
      <w:r w:rsidR="008E76C2">
        <w:t xml:space="preserve">podneskom od </w:t>
      </w:r>
      <w:r>
        <w:t xml:space="preserve">29. kolovoza 2018. </w:t>
      </w:r>
      <w:r w:rsidR="008E76C2">
        <w:t>predloži</w:t>
      </w:r>
      <w:r w:rsidR="00720224">
        <w:t>la</w:t>
      </w:r>
      <w:r w:rsidR="008E76C2">
        <w:t xml:space="preserve"> je da sud sukladno </w:t>
      </w:r>
      <w:r>
        <w:t>odredbi</w:t>
      </w:r>
      <w:r w:rsidR="008E76C2">
        <w:t xml:space="preserve"> čl. 247. Stečajnog zakona donese rješenje o</w:t>
      </w:r>
      <w:r>
        <w:t xml:space="preserve"> prodaji predmetnog broda u vlasništvu stečajnog dužnika, te odredi vještačenje. </w:t>
      </w:r>
    </w:p>
    <w:p w:rsidRDefault="008E76C2" w:rsidP="00720224" w:rsidR="009F3D8C">
      <w:pPr>
        <w:ind w:firstLine="708"/>
        <w:jc w:val="both"/>
      </w:pPr>
      <w:r w:rsidRPr="00CE7D6D">
        <w:t xml:space="preserve">Odredbom čl. 247. st. 2. Stečajnog zakona propisano je da će sud rješenjem odlučiti o prodaji </w:t>
      </w:r>
      <w:r>
        <w:t xml:space="preserve">takve imovine </w:t>
      </w:r>
      <w:r w:rsidRPr="00CE7D6D">
        <w:t>stečajnog dužnika na kojoj postoji razlučno pravo i odrediti njenu prodaju u stečajnom postupku</w:t>
      </w:r>
      <w:r w:rsidR="009F3D8C">
        <w:t xml:space="preserve">. U zemljišnoj knjizi upisat će se zabilježba rješenja o prodaji nekretnine. </w:t>
      </w:r>
    </w:p>
    <w:p w:rsidRDefault="009F3D8C" w:rsidP="009F3D8C" w:rsidR="009F3D8C">
      <w:pPr>
        <w:ind w:firstLine="708"/>
        <w:jc w:val="both"/>
      </w:pPr>
      <w:r>
        <w:lastRenderedPageBreak/>
        <w:t xml:space="preserve">Slijedom navedenog odlučeno je kao u izreci ovog rješenja, s time da je Lučkoj kapetaniji </w:t>
      </w:r>
      <w:r w:rsidR="00BA4FA3">
        <w:t xml:space="preserve">u Zadru, </w:t>
      </w:r>
      <w:r>
        <w:t xml:space="preserve">naložen </w:t>
      </w:r>
      <w:r w:rsidRPr="00CE7D6D">
        <w:t xml:space="preserve">upisa zabilježbe rješenja o prodaji </w:t>
      </w:r>
      <w:r>
        <w:t>imovine stečajnog dužnika konkretno broda DANKA u Upisnik trgovačkih brodova.</w:t>
      </w:r>
    </w:p>
    <w:p w:rsidRDefault="000D59C0" w:rsidP="00AB7504" w:rsidR="000D59C0" w:rsidRPr="007411A9">
      <w:pPr>
        <w:rPr>
          <w:b/>
        </w:rPr>
      </w:pPr>
    </w:p>
    <w:p w:rsidRDefault="000D59C0" w:rsidP="000D59C0" w:rsidR="000D59C0" w:rsidRPr="007411A9">
      <w:pPr>
        <w:jc w:val="center"/>
      </w:pPr>
      <w:r w:rsidRPr="007411A9">
        <w:t>U Zadru</w:t>
      </w:r>
      <w:r w:rsidR="00AA7FA6" w:rsidRPr="007411A9">
        <w:t xml:space="preserve"> </w:t>
      </w:r>
      <w:r w:rsidR="00067369">
        <w:t xml:space="preserve">4. listopada </w:t>
      </w:r>
      <w:r w:rsidR="00F43283">
        <w:t xml:space="preserve">2018. </w:t>
      </w:r>
      <w:r w:rsidR="00BE29CD" w:rsidRPr="007411A9">
        <w:t xml:space="preserve"> </w:t>
      </w:r>
      <w:r w:rsidR="00AA7FA6" w:rsidRPr="007411A9">
        <w:t xml:space="preserve"> </w:t>
      </w:r>
    </w:p>
    <w:p w:rsidRDefault="00F56210" w:rsidP="00F56210" w:rsidR="00F56210"/>
    <w:p w:rsidRDefault="009A5D60" w:rsidP="009A5D60" w:rsidR="009A5D60">
      <w:r>
        <w:t>Za točnost otpravka – ovlaštena službenica</w:t>
      </w:r>
      <w:r>
        <w:tab/>
      </w:r>
      <w:r>
        <w:tab/>
      </w:r>
      <w:r>
        <w:tab/>
      </w:r>
      <w:r>
        <w:tab/>
      </w:r>
      <w:r>
        <w:tab/>
        <w:t xml:space="preserve">                   Sutkinja</w:t>
      </w:r>
    </w:p>
    <w:p w:rsidRDefault="009A5D60" w:rsidP="009A5D60" w:rsidR="009A5D60">
      <w:r>
        <w:t xml:space="preserve">Vedrana Knežević </w:t>
      </w:r>
      <w:r>
        <w:tab/>
      </w:r>
      <w:r>
        <w:tab/>
      </w:r>
      <w:r>
        <w:tab/>
      </w:r>
      <w:r>
        <w:tab/>
      </w:r>
      <w:r>
        <w:tab/>
      </w:r>
      <w:r>
        <w:tab/>
      </w:r>
      <w:r>
        <w:tab/>
      </w:r>
      <w:r>
        <w:tab/>
        <w:t xml:space="preserve">     Ana Markač, v.r.</w:t>
      </w:r>
    </w:p>
    <w:p w:rsidRDefault="00F56210" w:rsidP="004A05F8" w:rsidR="00F56210">
      <w:pPr>
        <w:jc w:val="right"/>
      </w:pPr>
    </w:p>
    <w:p w:rsidRDefault="008E04D6" w:rsidP="004A05F8" w:rsidR="008E04D6" w:rsidRPr="007411A9">
      <w:pPr>
        <w:jc w:val="right"/>
      </w:pPr>
    </w:p>
    <w:p w:rsidRDefault="008E04D6" w:rsidP="004A05F8" w:rsidR="008E04D6" w:rsidRPr="007411A9">
      <w:pPr>
        <w:jc w:val="right"/>
      </w:pPr>
    </w:p>
    <w:p w:rsidRDefault="00720224" w:rsidP="003F1AFB" w:rsidR="00720224">
      <w:pPr>
        <w:jc w:val="both"/>
      </w:pPr>
    </w:p>
    <w:p w:rsidRDefault="003F1AFB" w:rsidP="003F1AFB" w:rsidR="003F1AFB" w:rsidRPr="007411A9">
      <w:pPr>
        <w:jc w:val="both"/>
      </w:pPr>
      <w:r w:rsidRPr="007411A9">
        <w:t>POUKA O PRAVNOM LIJEKU</w:t>
      </w:r>
    </w:p>
    <w:p w:rsidRDefault="00D72C99" w:rsidP="004D18F0" w:rsidR="004D18F0" w:rsidRPr="007411A9">
      <w:pPr>
        <w:jc w:val="both"/>
      </w:pPr>
      <w:r w:rsidRPr="007411A9">
        <w:t xml:space="preserve">Protiv ovog rješenja žalbu može podnijeti stečajni upravitelj i razlučni vjerovnici u roku </w:t>
      </w:r>
      <w:r w:rsidR="004D18F0" w:rsidRPr="007411A9">
        <w:t xml:space="preserve">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004D18F0" w:rsidRPr="007411A9">
          <w:t>12. st</w:t>
        </w:r>
      </w:smartTag>
      <w:r w:rsidR="004D18F0" w:rsidRPr="007411A9">
        <w:t xml:space="preserve">. 1. i čl. </w:t>
      </w:r>
      <w:smartTag w:element="metricconverter" w:uri="urn:schemas-microsoft-com:office:smarttags">
        <w:smartTagPr>
          <w:attr w:val="19. st" w:name="ProductID"/>
        </w:smartTagPr>
        <w:r w:rsidR="004D18F0" w:rsidRPr="007411A9">
          <w:t>19. st</w:t>
        </w:r>
      </w:smartTag>
      <w:r w:rsidR="004D18F0" w:rsidRPr="007411A9">
        <w:t>. 1. i 2. SZ-a). Žalba se podnosi ovom sudu u 2 (dva) istovjetna primjerka, a o žalbi odlučuje Visoki trgovački sud Republike Hrvatske.</w:t>
      </w:r>
    </w:p>
    <w:p w:rsidRDefault="008F0802" w:rsidP="0039490D" w:rsidR="008F0802" w:rsidRPr="007411A9">
      <w:pPr>
        <w:jc w:val="both"/>
        <w:rPr>
          <w:b/>
        </w:rPr>
      </w:pPr>
    </w:p>
    <w:p w:rsidRDefault="00322C5F" w:rsidP="0039490D" w:rsidR="00322C5F">
      <w:pPr>
        <w:jc w:val="both"/>
      </w:pPr>
    </w:p>
    <w:sectPr w:rsidSect="009F3D8C" w:rsidR="00322C5F">
      <w:headerReference w:type="even" r:id="rId10"/>
      <w:headerReference w:type="default" r:id="rId11"/>
      <w:headerReference w:type="first" r:id="rId12"/>
      <w:pgSz w:h="16838" w:w="11906"/>
      <w:pgMar w:gutter="0" w:footer="708" w:header="708" w:left="1417" w:bottom="1134" w:right="1417" w:top="124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0802" w:rsidR="008F0802">
      <w:r>
        <w:separator/>
      </w:r>
    </w:p>
  </w:endnote>
  <w:endnote w:id="0" w:type="continuationSeparator">
    <w:p w:rsidRDefault="008F0802" w:rsidR="008F08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0802" w:rsidR="008F0802">
      <w:r>
        <w:separator/>
      </w:r>
    </w:p>
  </w:footnote>
  <w:footnote w:id="0" w:type="continuationSeparator">
    <w:p w:rsidRDefault="008F0802" w:rsidR="008F08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802" w:rsidR="008F08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rsidRPr="00006969">
    <w:pPr>
      <w:pStyle w:val="Zaglavlje"/>
      <w:framePr w:y="1" w:xAlign="center" w:vAnchor="text" w:hAnchor="margin" w:wrap="around"/>
      <w:rPr>
        <w:rStyle w:val="Brojstranice"/>
      </w:rPr>
    </w:pPr>
    <w:r w:rsidRPr="00006969">
      <w:rPr>
        <w:rStyle w:val="Brojstranice"/>
      </w:rPr>
      <w:fldChar w:fldCharType="begin"/>
    </w:r>
    <w:r w:rsidRPr="00006969">
      <w:rPr>
        <w:rStyle w:val="Brojstranice"/>
      </w:rPr>
      <w:instrText xml:space="preserve">PAGE  </w:instrText>
    </w:r>
    <w:r w:rsidRPr="00006969">
      <w:rPr>
        <w:rStyle w:val="Brojstranice"/>
      </w:rPr>
      <w:fldChar w:fldCharType="separate"/>
    </w:r>
    <w:r w:rsidR="009A5D60">
      <w:rPr>
        <w:rStyle w:val="Brojstranice"/>
        <w:noProof/>
      </w:rPr>
      <w:t>2</w:t>
    </w:r>
    <w:r w:rsidRPr="00006969">
      <w:rPr>
        <w:rStyle w:val="Brojstranice"/>
      </w:rPr>
      <w:fldChar w:fldCharType="end"/>
    </w:r>
  </w:p>
  <w:p w:rsidRDefault="00553C3F" w:rsidP="00067369" w:rsidR="00067369" w:rsidRPr="00006969">
    <w:pPr>
      <w:jc w:val="right"/>
    </w:pPr>
    <w:r>
      <w:t>Poslovni broj: 2</w:t>
    </w:r>
    <w:r w:rsidRPr="00006969">
      <w:t xml:space="preserve"> St-</w:t>
    </w:r>
    <w:r w:rsidR="00067369">
      <w:t>94/2017-65</w:t>
    </w:r>
  </w:p>
  <w:p w:rsidRDefault="008F0802" w:rsidP="00AB7504" w:rsidR="008F0802" w:rsidRPr="00AB7504">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251B83" w:rsidR="008F0802" w:rsidRPr="00006969">
    <w:pPr>
      <w:jc w:val="right"/>
    </w:pPr>
    <w:r>
      <w:t>Poslovni broj: 2</w:t>
    </w:r>
    <w:r w:rsidRPr="00006969">
      <w:t xml:space="preserve"> St-</w:t>
    </w:r>
    <w:r w:rsidR="009A3654">
      <w:t>94/2017-65</w:t>
    </w:r>
  </w:p>
  <w:p w:rsidRDefault="008F0802" w:rsidP="00251B83" w:rsidR="008F080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56F6DDC"/>
    <w:multiLevelType w:val="hybridMultilevel"/>
    <w:tmpl w:val="A640750C"/>
    <w:lvl w:tplc="3AFC6120"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8466D41"/>
    <w:multiLevelType w:val="hybridMultilevel"/>
    <w:tmpl w:val="69D0CD0E"/>
    <w:lvl w:tplc="AD3EB32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8">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74B69FF"/>
    <w:multiLevelType w:val="hybridMultilevel"/>
    <w:tmpl w:val="FF5286A2"/>
    <w:lvl w:tplc="DDEAE72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B57E48"/>
    <w:multiLevelType w:val="hybridMultilevel"/>
    <w:tmpl w:val="20E2E410"/>
    <w:lvl w:tplc="D47C516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4"/>
  </w:num>
  <w:num w:numId="3">
    <w:abstractNumId w:val="8"/>
  </w:num>
  <w:num w:numId="4">
    <w:abstractNumId w:val="6"/>
  </w:num>
  <w:num w:numId="5">
    <w:abstractNumId w:val="7"/>
  </w:num>
  <w:num w:numId="6">
    <w:abstractNumId w:val="1"/>
  </w:num>
  <w:num w:numId="7">
    <w:abstractNumId w:val="9"/>
  </w:num>
  <w:num w:numId="8">
    <w:abstractNumId w:val="0"/>
  </w:num>
  <w:num w:numId="9">
    <w:abstractNumId w:val="12"/>
  </w:num>
  <w:num w:numId="10">
    <w:abstractNumId w:val="10"/>
  </w:num>
  <w:num w:numId="11">
    <w:abstractNumId w:val="13"/>
  </w:num>
  <w:num w:numId="12">
    <w:abstractNumId w:val="2"/>
  </w:num>
  <w:num w:numId="13">
    <w:abstractNumId w:val="11"/>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76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F5"/>
    <w:rsid w:val="00006969"/>
    <w:rsid w:val="0002662C"/>
    <w:rsid w:val="000328A8"/>
    <w:rsid w:val="0004376C"/>
    <w:rsid w:val="00047152"/>
    <w:rsid w:val="00066255"/>
    <w:rsid w:val="00067369"/>
    <w:rsid w:val="00071881"/>
    <w:rsid w:val="0007469B"/>
    <w:rsid w:val="00075A61"/>
    <w:rsid w:val="00083AD1"/>
    <w:rsid w:val="00084903"/>
    <w:rsid w:val="00085A07"/>
    <w:rsid w:val="00091511"/>
    <w:rsid w:val="00092B0D"/>
    <w:rsid w:val="00093ED9"/>
    <w:rsid w:val="000B115F"/>
    <w:rsid w:val="000C0DBD"/>
    <w:rsid w:val="000C25E6"/>
    <w:rsid w:val="000D59C0"/>
    <w:rsid w:val="000D7828"/>
    <w:rsid w:val="000E7588"/>
    <w:rsid w:val="00111A9F"/>
    <w:rsid w:val="00117C04"/>
    <w:rsid w:val="00121333"/>
    <w:rsid w:val="00136BC2"/>
    <w:rsid w:val="0014527C"/>
    <w:rsid w:val="00152EDC"/>
    <w:rsid w:val="001644D1"/>
    <w:rsid w:val="00171D85"/>
    <w:rsid w:val="0018171F"/>
    <w:rsid w:val="00182181"/>
    <w:rsid w:val="001834A5"/>
    <w:rsid w:val="001928F5"/>
    <w:rsid w:val="001A7667"/>
    <w:rsid w:val="001B23FE"/>
    <w:rsid w:val="001B3757"/>
    <w:rsid w:val="001B6302"/>
    <w:rsid w:val="001B6A23"/>
    <w:rsid w:val="001C2667"/>
    <w:rsid w:val="001D5A05"/>
    <w:rsid w:val="001D7DA5"/>
    <w:rsid w:val="001F18D5"/>
    <w:rsid w:val="002065FE"/>
    <w:rsid w:val="002148AD"/>
    <w:rsid w:val="002149DB"/>
    <w:rsid w:val="0021585E"/>
    <w:rsid w:val="00251B83"/>
    <w:rsid w:val="0025343D"/>
    <w:rsid w:val="00253453"/>
    <w:rsid w:val="002544A0"/>
    <w:rsid w:val="002614BF"/>
    <w:rsid w:val="00262C93"/>
    <w:rsid w:val="002711B2"/>
    <w:rsid w:val="00275E8D"/>
    <w:rsid w:val="0027797E"/>
    <w:rsid w:val="00285C6C"/>
    <w:rsid w:val="00295727"/>
    <w:rsid w:val="002B3869"/>
    <w:rsid w:val="002B4D02"/>
    <w:rsid w:val="002B534B"/>
    <w:rsid w:val="002C2BD9"/>
    <w:rsid w:val="002C6C52"/>
    <w:rsid w:val="002D3812"/>
    <w:rsid w:val="002E51F9"/>
    <w:rsid w:val="002F3220"/>
    <w:rsid w:val="00305105"/>
    <w:rsid w:val="0030612B"/>
    <w:rsid w:val="00312AB9"/>
    <w:rsid w:val="00315970"/>
    <w:rsid w:val="003162AA"/>
    <w:rsid w:val="00322C5F"/>
    <w:rsid w:val="00331223"/>
    <w:rsid w:val="00331283"/>
    <w:rsid w:val="0034724B"/>
    <w:rsid w:val="00356AEA"/>
    <w:rsid w:val="00362193"/>
    <w:rsid w:val="0036508C"/>
    <w:rsid w:val="00373798"/>
    <w:rsid w:val="0037583D"/>
    <w:rsid w:val="003864FA"/>
    <w:rsid w:val="00386CC8"/>
    <w:rsid w:val="003915AB"/>
    <w:rsid w:val="0039490D"/>
    <w:rsid w:val="003A24F3"/>
    <w:rsid w:val="003A7AF7"/>
    <w:rsid w:val="003C1DB2"/>
    <w:rsid w:val="003C4B78"/>
    <w:rsid w:val="003C5988"/>
    <w:rsid w:val="003D7537"/>
    <w:rsid w:val="003E1A0E"/>
    <w:rsid w:val="003E5B7C"/>
    <w:rsid w:val="003F1AFB"/>
    <w:rsid w:val="003F1CD3"/>
    <w:rsid w:val="00416176"/>
    <w:rsid w:val="00432623"/>
    <w:rsid w:val="00433D1F"/>
    <w:rsid w:val="004452CA"/>
    <w:rsid w:val="004572A6"/>
    <w:rsid w:val="004649FA"/>
    <w:rsid w:val="00476055"/>
    <w:rsid w:val="00486AA2"/>
    <w:rsid w:val="004A05F8"/>
    <w:rsid w:val="004A6225"/>
    <w:rsid w:val="004A6A74"/>
    <w:rsid w:val="004B7E25"/>
    <w:rsid w:val="004C1AE8"/>
    <w:rsid w:val="004D18F0"/>
    <w:rsid w:val="004D2C62"/>
    <w:rsid w:val="005050DD"/>
    <w:rsid w:val="0051015F"/>
    <w:rsid w:val="005172AF"/>
    <w:rsid w:val="005305C9"/>
    <w:rsid w:val="00545421"/>
    <w:rsid w:val="00553C3F"/>
    <w:rsid w:val="00575E91"/>
    <w:rsid w:val="00577B78"/>
    <w:rsid w:val="00597645"/>
    <w:rsid w:val="006024F8"/>
    <w:rsid w:val="00611C5F"/>
    <w:rsid w:val="0062393D"/>
    <w:rsid w:val="00646F4A"/>
    <w:rsid w:val="00651AC6"/>
    <w:rsid w:val="00666D9F"/>
    <w:rsid w:val="0068312E"/>
    <w:rsid w:val="00685425"/>
    <w:rsid w:val="006D4954"/>
    <w:rsid w:val="00701301"/>
    <w:rsid w:val="007106C3"/>
    <w:rsid w:val="00710980"/>
    <w:rsid w:val="00720224"/>
    <w:rsid w:val="00721E83"/>
    <w:rsid w:val="00722625"/>
    <w:rsid w:val="00737391"/>
    <w:rsid w:val="007411A9"/>
    <w:rsid w:val="00743AF8"/>
    <w:rsid w:val="00745607"/>
    <w:rsid w:val="00746CB2"/>
    <w:rsid w:val="007502CE"/>
    <w:rsid w:val="0075254F"/>
    <w:rsid w:val="00755F71"/>
    <w:rsid w:val="00760282"/>
    <w:rsid w:val="007637C1"/>
    <w:rsid w:val="00764B42"/>
    <w:rsid w:val="00764CF5"/>
    <w:rsid w:val="00766B70"/>
    <w:rsid w:val="007747D9"/>
    <w:rsid w:val="007849D9"/>
    <w:rsid w:val="00786852"/>
    <w:rsid w:val="0079132E"/>
    <w:rsid w:val="007932F3"/>
    <w:rsid w:val="0079742A"/>
    <w:rsid w:val="007A1145"/>
    <w:rsid w:val="007C077C"/>
    <w:rsid w:val="007D0D5A"/>
    <w:rsid w:val="007D250C"/>
    <w:rsid w:val="007D53BD"/>
    <w:rsid w:val="007E0D07"/>
    <w:rsid w:val="007E15B7"/>
    <w:rsid w:val="007F2BC2"/>
    <w:rsid w:val="007F318C"/>
    <w:rsid w:val="007F5822"/>
    <w:rsid w:val="00804AA9"/>
    <w:rsid w:val="00806EB3"/>
    <w:rsid w:val="00815958"/>
    <w:rsid w:val="008170C5"/>
    <w:rsid w:val="0083117C"/>
    <w:rsid w:val="00835A92"/>
    <w:rsid w:val="00836CEC"/>
    <w:rsid w:val="0085316B"/>
    <w:rsid w:val="00855B7A"/>
    <w:rsid w:val="0086684E"/>
    <w:rsid w:val="00876F52"/>
    <w:rsid w:val="008969A1"/>
    <w:rsid w:val="008A32D7"/>
    <w:rsid w:val="008A7FDF"/>
    <w:rsid w:val="008B40A4"/>
    <w:rsid w:val="008C36DF"/>
    <w:rsid w:val="008E04D6"/>
    <w:rsid w:val="008E2A91"/>
    <w:rsid w:val="008E6EF3"/>
    <w:rsid w:val="008E76C2"/>
    <w:rsid w:val="008F0802"/>
    <w:rsid w:val="008F3A9F"/>
    <w:rsid w:val="00901DB2"/>
    <w:rsid w:val="00915573"/>
    <w:rsid w:val="00937971"/>
    <w:rsid w:val="0096095F"/>
    <w:rsid w:val="009637B4"/>
    <w:rsid w:val="00964752"/>
    <w:rsid w:val="00967C7D"/>
    <w:rsid w:val="0097386D"/>
    <w:rsid w:val="009828AB"/>
    <w:rsid w:val="0099297A"/>
    <w:rsid w:val="009A3654"/>
    <w:rsid w:val="009A5D60"/>
    <w:rsid w:val="009D34AE"/>
    <w:rsid w:val="009D56D2"/>
    <w:rsid w:val="009E09B5"/>
    <w:rsid w:val="009E1B81"/>
    <w:rsid w:val="009E489D"/>
    <w:rsid w:val="009E53C1"/>
    <w:rsid w:val="009E569D"/>
    <w:rsid w:val="009F3D8C"/>
    <w:rsid w:val="009F543C"/>
    <w:rsid w:val="00A012B4"/>
    <w:rsid w:val="00A04BB6"/>
    <w:rsid w:val="00A137B8"/>
    <w:rsid w:val="00A15B7F"/>
    <w:rsid w:val="00A2177E"/>
    <w:rsid w:val="00A30DF2"/>
    <w:rsid w:val="00A3499F"/>
    <w:rsid w:val="00A41D44"/>
    <w:rsid w:val="00A51999"/>
    <w:rsid w:val="00A61644"/>
    <w:rsid w:val="00A63F66"/>
    <w:rsid w:val="00A7402E"/>
    <w:rsid w:val="00A82163"/>
    <w:rsid w:val="00A86E43"/>
    <w:rsid w:val="00AA3496"/>
    <w:rsid w:val="00AA7FA6"/>
    <w:rsid w:val="00AB1013"/>
    <w:rsid w:val="00AB1C0D"/>
    <w:rsid w:val="00AB7504"/>
    <w:rsid w:val="00AC45C1"/>
    <w:rsid w:val="00AC6E68"/>
    <w:rsid w:val="00AC6E82"/>
    <w:rsid w:val="00AD6853"/>
    <w:rsid w:val="00AE72BF"/>
    <w:rsid w:val="00AF0FC8"/>
    <w:rsid w:val="00B25F7A"/>
    <w:rsid w:val="00B41211"/>
    <w:rsid w:val="00B5328B"/>
    <w:rsid w:val="00B61193"/>
    <w:rsid w:val="00B63F6F"/>
    <w:rsid w:val="00B66922"/>
    <w:rsid w:val="00B67938"/>
    <w:rsid w:val="00B74EBE"/>
    <w:rsid w:val="00B766E1"/>
    <w:rsid w:val="00B76CF2"/>
    <w:rsid w:val="00BA046B"/>
    <w:rsid w:val="00BA3F48"/>
    <w:rsid w:val="00BA4FA3"/>
    <w:rsid w:val="00BB6BF3"/>
    <w:rsid w:val="00BD618D"/>
    <w:rsid w:val="00BE0204"/>
    <w:rsid w:val="00BE29CD"/>
    <w:rsid w:val="00BE4738"/>
    <w:rsid w:val="00BF44C8"/>
    <w:rsid w:val="00C00048"/>
    <w:rsid w:val="00C024EA"/>
    <w:rsid w:val="00C02E68"/>
    <w:rsid w:val="00C10ABD"/>
    <w:rsid w:val="00C30292"/>
    <w:rsid w:val="00C3694F"/>
    <w:rsid w:val="00C373F4"/>
    <w:rsid w:val="00C37F10"/>
    <w:rsid w:val="00C458DC"/>
    <w:rsid w:val="00C5122E"/>
    <w:rsid w:val="00C54F85"/>
    <w:rsid w:val="00C611D0"/>
    <w:rsid w:val="00C7022B"/>
    <w:rsid w:val="00C7143C"/>
    <w:rsid w:val="00C7469B"/>
    <w:rsid w:val="00C8623D"/>
    <w:rsid w:val="00CA445B"/>
    <w:rsid w:val="00CB3BF3"/>
    <w:rsid w:val="00CD6573"/>
    <w:rsid w:val="00CF1FE5"/>
    <w:rsid w:val="00CF6345"/>
    <w:rsid w:val="00D21233"/>
    <w:rsid w:val="00D21EC9"/>
    <w:rsid w:val="00D22521"/>
    <w:rsid w:val="00D37DC6"/>
    <w:rsid w:val="00D52535"/>
    <w:rsid w:val="00D7261A"/>
    <w:rsid w:val="00D72C99"/>
    <w:rsid w:val="00D843C9"/>
    <w:rsid w:val="00DA1ADF"/>
    <w:rsid w:val="00DA4B78"/>
    <w:rsid w:val="00DB0B6E"/>
    <w:rsid w:val="00DB124A"/>
    <w:rsid w:val="00DD0749"/>
    <w:rsid w:val="00DE40D2"/>
    <w:rsid w:val="00DE7B4A"/>
    <w:rsid w:val="00DF0D25"/>
    <w:rsid w:val="00E03F42"/>
    <w:rsid w:val="00E12AF8"/>
    <w:rsid w:val="00E208C8"/>
    <w:rsid w:val="00E42D95"/>
    <w:rsid w:val="00E4639E"/>
    <w:rsid w:val="00E477F9"/>
    <w:rsid w:val="00E54055"/>
    <w:rsid w:val="00E614BD"/>
    <w:rsid w:val="00E66AAE"/>
    <w:rsid w:val="00E715C6"/>
    <w:rsid w:val="00E80E56"/>
    <w:rsid w:val="00E84141"/>
    <w:rsid w:val="00E84D8D"/>
    <w:rsid w:val="00E91C7C"/>
    <w:rsid w:val="00EA1521"/>
    <w:rsid w:val="00EA7E0F"/>
    <w:rsid w:val="00EB1F7B"/>
    <w:rsid w:val="00EB766E"/>
    <w:rsid w:val="00EC36FE"/>
    <w:rsid w:val="00EC402B"/>
    <w:rsid w:val="00EC4269"/>
    <w:rsid w:val="00EC7636"/>
    <w:rsid w:val="00EE188E"/>
    <w:rsid w:val="00EF31BC"/>
    <w:rsid w:val="00F246EF"/>
    <w:rsid w:val="00F34C2D"/>
    <w:rsid w:val="00F3509D"/>
    <w:rsid w:val="00F428F7"/>
    <w:rsid w:val="00F43283"/>
    <w:rsid w:val="00F56210"/>
    <w:rsid w:val="00F62ECF"/>
    <w:rsid w:val="00F66841"/>
    <w:rsid w:val="00F876DF"/>
    <w:rsid w:val="00F927A1"/>
    <w:rsid w:val="00F92F36"/>
    <w:rsid w:val="00FA5884"/>
    <w:rsid w:val="00FB169A"/>
    <w:rsid w:val="00FC3EE0"/>
    <w:rsid w:val="00FC4EE3"/>
    <w:rsid w:val="00FC7BFA"/>
    <w:rsid w:val="00FD42F7"/>
    <w:rsid w:val="00FD4343"/>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space="0" w:sz="0" w:color="auto" w:val="none"/>
      <w:shd w:fill="auto" w:color="auto" w:val="clear"/>
    </w:rPr>
  </w:style>
  <w:style w:customStyle="true" w:styleId="eSPISCCParagraphDefaultFont" w:type="character">
    <w:name w:val="eSPIS_CC_Paragraph Default Font"/>
    <w:basedOn w:val="Zadanifontodlomka"/>
    <w:rsid w:val="00EB1F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F7B"/>
    <w:rPr>
      <w:bdr w:space="0" w:sz="0" w:color="auto" w:val="none"/>
      <w:shd w:fill="FFFFCC" w:color="auto" w:val="clear"/>
      <w:lang w:val="hr-HR"/>
    </w:rPr>
  </w:style>
  <w:style w:customStyle="true" w:styleId="PozadinaSvijetloCrvena" w:type="character">
    <w:name w:val="Pozadina_SvijetloCrvena"/>
    <w:basedOn w:val="eSPISCCParagraphDefaultFont"/>
    <w:rsid w:val="00EB1F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F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color="auto" w:space="0" w:sz="0" w:val="none"/>
      <w:shd w:color="auto" w:fill="auto" w:val="clear"/>
    </w:rPr>
  </w:style>
  <w:style w:customStyle="1" w:styleId="eSPISCCParagraphDefaultFont" w:type="character">
    <w:name w:val="eSPIS_CC_Paragraph Default Font"/>
    <w:basedOn w:val="Zadanifontodlomka"/>
    <w:rsid w:val="00EB1F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1F7B"/>
    <w:rPr>
      <w:bdr w:color="auto" w:space="0" w:sz="0" w:val="none"/>
      <w:shd w:color="auto" w:fill="FFFFCC" w:val="clear"/>
      <w:lang w:val="hr-HR"/>
    </w:rPr>
  </w:style>
  <w:style w:customStyle="1" w:styleId="PozadinaSvijetloCrvena" w:type="character">
    <w:name w:val="Pozadina_SvijetloCrvena"/>
    <w:basedOn w:val="eSPISCCParagraphDefaultFont"/>
    <w:rsid w:val="00EB1F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F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553009">
      <w:bodyDiv w:val="true"/>
      <w:marLeft w:val="0"/>
      <w:marRight w:val="0"/>
      <w:marTop w:val="0"/>
      <w:marBottom w:val="0"/>
      <w:divBdr>
        <w:top w:space="0" w:sz="0" w:color="auto" w:val="none"/>
        <w:left w:space="0" w:sz="0" w:color="auto" w:val="none"/>
        <w:bottom w:space="0" w:sz="0" w:color="auto" w:val="none"/>
        <w:right w:space="0" w:sz="0" w:color="auto" w:val="none"/>
      </w:divBdr>
    </w:div>
    <w:div w:id="594214989">
      <w:bodyDiv w:val="true"/>
      <w:marLeft w:val="0"/>
      <w:marRight w:val="0"/>
      <w:marTop w:val="0"/>
      <w:marBottom w:val="0"/>
      <w:divBdr>
        <w:top w:space="0" w:sz="0" w:color="auto" w:val="none"/>
        <w:left w:space="0" w:sz="0" w:color="auto" w:val="none"/>
        <w:bottom w:space="0" w:sz="0" w:color="auto" w:val="none"/>
        <w:right w:space="0" w:sz="0" w:color="auto" w:val="none"/>
      </w:divBdr>
    </w:div>
    <w:div w:id="1115715946">
      <w:bodyDiv w:val="true"/>
      <w:marLeft w:val="0"/>
      <w:marRight w:val="0"/>
      <w:marTop w:val="0"/>
      <w:marBottom w:val="0"/>
      <w:divBdr>
        <w:top w:space="0" w:sz="0" w:color="auto" w:val="none"/>
        <w:left w:space="0" w:sz="0" w:color="auto" w:val="none"/>
        <w:bottom w:space="0" w:sz="0" w:color="auto" w:val="none"/>
        <w:right w:space="0" w:sz="0" w:color="auto" w:val="none"/>
      </w:divBdr>
    </w:div>
    <w:div w:id="1159687897">
      <w:bodyDiv w:val="true"/>
      <w:marLeft w:val="0"/>
      <w:marRight w:val="0"/>
      <w:marTop w:val="0"/>
      <w:marBottom w:val="0"/>
      <w:divBdr>
        <w:top w:space="0" w:sz="0" w:color="auto" w:val="none"/>
        <w:left w:space="0" w:sz="0" w:color="auto" w:val="none"/>
        <w:bottom w:space="0" w:sz="0" w:color="auto" w:val="none"/>
        <w:right w:space="0" w:sz="0" w:color="auto" w:val="none"/>
      </w:divBdr>
    </w:div>
    <w:div w:id="17759029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St-94/2017</izvorni_sadrzaj>
    <derivirana_varijabla naziv="DomainObject.Predmet.OznakaBroj_1">St-94/2017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br. 42</izvorni_sadrzaj>
    <derivirana_varijabla naziv="DomainObject.Predmet.PrimjedbaSuca_1">Prijave tražbina čuvaju se u ormaru u sobi br. 42</derivirana_varijabla>
  </DomainObject.Predmet.PrimjedbaSuca>
  <DomainObject.Predmet.PrimjedbaUpisnicara>
    <izvorni_sadrzaj/>
    <derivirana_varijabla naziv="DomainObject.Predmet.PrimjedbaUpisnicara_1"/>
  </DomainObject.Predmet.PrimjedbaUpisnicara>
  <DomainObject.Predmet.ProtustrankaFormated>
    <izvorni_sadrzaj>  SIMPLE jednostavno društvo s ograničenom odgovornošću za usluge</izvorni_sadrzaj>
    <derivirana_varijabla naziv="DomainObject.Predmet.ProtustrankaFormated_1">  SIMPLE jednostavno društvo s ograničenom odgovornošću za usluge</derivirana_varijabla>
  </DomainObject.Predmet.ProtustrankaFormated>
  <DomainObject.Predmet.ProtustrankaFormatedOIB>
    <izvorni_sadrzaj>  SIMPLE jednostavno društvo s ograničenom odgovornošću za usluge, OIB 60165326859</izvorni_sadrzaj>
    <derivirana_varijabla naziv="DomainObject.Predmet.ProtustrankaFormatedOIB_1">  SIMPLE jednostavno društvo s ograničenom odgovornošću za usluge, OIB 60165326859</derivirana_varijabla>
  </DomainObject.Predmet.ProtustrankaFormatedOIB>
  <DomainObject.Predmet.ProtustrankaFormatedWithAdress>
    <izvorni_sadrzaj> SIMPLE jednostavno društvo s ograničenom odgovornošću za usluge, Obala kralja Petra Krešimira IV. 50, 23210 Pakoštane</izvorni_sadrzaj>
    <derivirana_varijabla naziv="DomainObject.Predmet.ProtustrankaFormatedWithAdress_1"> SIMPLE jednostavno društvo s ograničenom odgovornošću za usluge, Obala kralja Petra Krešimira IV. 50, 23210 Pakoštane</derivirana_varijabla>
  </DomainObject.Predmet.ProtustrankaFormatedWithAdress>
  <DomainObject.Predmet.ProtustrankaFormatedWithAdressOIB>
    <izvorni_sadrzaj> SIMPLE jednostavno društvo s ograničenom odgovornošću za usluge, OIB 60165326859, Obala kralja Petra Krešimira IV. 50, 23210 Pakoštane</izvorni_sadrzaj>
    <derivirana_varijabla naziv="DomainObject.Predmet.ProtustrankaFormatedWithAdressOIB_1"> SIMPLE jednostavno društvo s ograničenom odgovornošću za usluge, OIB 60165326859, Obala kralja Petra Krešimira IV. 50, 23210 Pakoštane</derivirana_varijabla>
  </DomainObject.Predmet.ProtustrankaFormatedWithAdressOIB>
  <DomainObject.Predmet.ProtustrankaWithAdress>
    <izvorni_sadrzaj>SIMPLE jednostavno društvo s ograničenom odgovornošću za usluge Obala kralja Petra Krešimira IV. 50, 23210 Pakoštane</izvorni_sadrzaj>
    <derivirana_varijabla naziv="DomainObject.Predmet.ProtustrankaWithAdress_1">SIMPLE jednostavno društvo s ograničenom odgovornošću za usluge Obala kralja Petra Krešimira IV. 50, 23210 Pakoštane</derivirana_varijabla>
  </DomainObject.Predmet.ProtustrankaWithAdress>
  <DomainObject.Predmet.ProtustrankaWithAdressOIB>
    <izvorni_sadrzaj>SIMPLE jednostavno društvo s ograničenom odgovornošću za usluge, OIB 60165326859, Obala kralja Petra Krešimira IV. 50, 23210 Pakoštane</izvorni_sadrzaj>
    <derivirana_varijabla naziv="DomainObject.Predmet.ProtustrankaWithAdressOIB_1">SIMPLE jednostavno društvo s ograničenom odgovornošću za usluge, OIB 60165326859, Obala kralja Petra Krešimira IV. 50, 23210 Pakoštane</derivirana_varijabla>
  </DomainObject.Predmet.ProtustrankaWithAdressOIB>
  <DomainObject.Predmet.ProtustrankaNazivFormated>
    <izvorni_sadrzaj>SIMPLE jednostavno društvo s ograničenom odgovornošću za usluge</izvorni_sadrzaj>
    <derivirana_varijabla naziv="DomainObject.Predmet.ProtustrankaNazivFormated_1">SIMPLE jednostavno društvo s ograničenom odgovornošću za usluge</derivirana_varijabla>
  </DomainObject.Predmet.ProtustrankaNazivFormated>
  <DomainObject.Predmet.ProtustrankaNazivFormatedOIB>
    <izvorni_sadrzaj>SIMPLE jednostavno društvo s ograničenom odgovornošću za usluge, OIB 60165326859</izvorni_sadrzaj>
    <derivirana_varijabla naziv="DomainObject.Predmet.ProtustrankaNazivFormatedOIB_1">SIMPLE jednostavno društvo s ograničenom odgovornošću za usluge, OIB 60165326859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SIMPLE jednostavno društvo s ograničenom odgovornošću za usluge</item>
    </izvorni_sadrzaj>
    <derivirana_varijabla naziv="DomainObject.Predmet.ProtuStrankaListFormated_1">
      <item>SIMPLE jednostavno društvo s ograničenom odgovornošću za usluge</item>
    </derivirana_varijabla>
  </DomainObject.Predmet.ProtuStrankaListFormated>
  <DomainObject.Predmet.ProtuStrankaListFormatedOIB>
    <izvorni_sadrzaj>
      <item>SIMPLE jednostavno društvo s ograničenom odgovornošću za usluge, OIB 60165326859</item>
    </izvorni_sadrzaj>
    <derivirana_varijabla naziv="DomainObject.Predmet.ProtuStrankaListFormatedOIB_1">
      <item>SIMPLE jednostavno društvo s ograničenom odgovornošću za usluge, OIB 60165326859</item>
    </derivirana_varijabla>
  </DomainObject.Predmet.ProtuStrankaListFormatedOIB>
  <DomainObject.Predmet.ProtuStrankaListFormatedWithAdress>
    <izvorni_sadrzaj>
      <item>SIMPLE jednostavno društvo s ograničenom odgovornošću za usluge, Obala kralja Petra Krešimira IV. 50, 23210 Pakoštane</item>
    </izvorni_sadrzaj>
    <derivirana_varijabla naziv="DomainObject.Predmet.ProtuStrankaListFormatedWithAdress_1">
      <item>SIMPLE jednostavno društvo s ograničenom odgovornošću za usluge, Obala kralja Petra Krešimira IV. 50, 23210 Pakoštane</item>
    </derivirana_varijabla>
  </DomainObject.Predmet.ProtuStrankaListFormatedWithAdress>
  <DomainObject.Predmet.ProtuStrankaListFormatedWithAdressOIB>
    <izvorni_sadrzaj>
      <item>SIMPLE jednostavno društvo s ograničenom odgovornošću za usluge, OIB 60165326859, Obala kralja Petra Krešimira IV. 50, 23210 Pakoštane</item>
    </izvorni_sadrzaj>
    <derivirana_varijabla naziv="DomainObject.Predmet.ProtuStrankaListFormatedWithAdressOIB_1">
      <item>SIMPLE jednostavno društvo s ograničenom odgovornošću za usluge, OIB 60165326859, Obala kralja Petra Krešimira IV. 50, 23210 Pakoštane</item>
    </derivirana_varijabla>
  </DomainObject.Predmet.ProtuStrankaListFormatedWithAdressOIB>
  <DomainObject.Predmet.ProtuStrankaListNazivFormated>
    <izvorni_sadrzaj>
      <item>SIMPLE jednostavno društvo s ograničenom odgovornošću za usluge</item>
    </izvorni_sadrzaj>
    <derivirana_varijabla naziv="DomainObject.Predmet.ProtuStrankaListNazivFormated_1">
      <item>SIMPLE jednostavno društvo s ograničenom odgovornošću za usluge</item>
    </derivirana_varijabla>
  </DomainObject.Predmet.ProtuStrankaListNazivFormated>
  <DomainObject.Predmet.ProtuStrankaListNazivFormatedOIB>
    <izvorni_sadrzaj>
      <item>SIMPLE jednostavno društvo s ograničenom odgovornošću za usluge, OIB 60165326859</item>
    </izvorni_sadrzaj>
    <derivirana_varijabla naziv="DomainObject.Predmet.ProtuStrankaListNazivFormatedOIB_1">
      <item>SIMPLE jednostavno društvo s ograničenom odgovornošću za usluge, OIB 60165326859</item>
    </derivirana_varijabla>
  </DomainObject.Predmet.ProtuStrankaListNazivFormatedOIB>
  <DomainObject.Predmet.OstaliListFormated>
    <izvorni_sadrzaj>
      <item>HAMAG-BICRO</item>
    </izvorni_sadrzaj>
    <derivirana_varijabla naziv="DomainObject.Predmet.OstaliListFormated_1">
      <item>HAMAG-BICRO</item>
    </derivirana_varijabla>
  </DomainObject.Predmet.OstaliListFormated>
  <DomainObject.Predmet.OstaliListFormatedOIB>
    <izvorni_sadrzaj>
      <item>HAMAG-BICRO, OIB 25609559342</item>
    </izvorni_sadrzaj>
    <derivirana_varijabla naziv="DomainObject.Predmet.OstaliListFormatedOIB_1">
      <item>HAMAG-BICRO, OIB 25609559342</item>
    </derivirana_varijabla>
  </DomainObject.Predmet.OstaliListFormatedOIB>
  <DomainObject.Predmet.OstaliListFormatedWithAdress>
    <izvorni_sadrzaj>
      <item>HAMAG-BICRO</item>
    </izvorni_sadrzaj>
    <derivirana_varijabla naziv="DomainObject.Predmet.OstaliListFormatedWithAdress_1">
      <item>HAMAG-BICRO</item>
    </derivirana_varijabla>
  </DomainObject.Predmet.OstaliListFormatedWithAdress>
  <DomainObject.Predmet.OstaliListFormatedWithAdressOIB>
    <izvorni_sadrzaj>
      <item>HAMAG-BICRO, OIB 25609559342</item>
    </izvorni_sadrzaj>
    <derivirana_varijabla naziv="DomainObject.Predmet.OstaliListFormatedWithAdressOIB_1">
      <item>HAMAG-BICRO, OIB 25609559342</item>
    </derivirana_varijabla>
  </DomainObject.Predmet.OstaliListFormatedWithAdressOIB>
  <DomainObject.Predmet.OstaliListNazivFormated>
    <izvorni_sadrzaj>
      <item>HAMAG-BICRO</item>
    </izvorni_sadrzaj>
    <derivirana_varijabla naziv="DomainObject.Predmet.OstaliListNazivFormated_1">
      <item>HAMAG-BICRO</item>
    </derivirana_varijabla>
  </DomainObject.Predmet.OstaliListNazivFormated>
  <DomainObject.Predmet.OstaliListNazivFormatedOIB>
    <izvorni_sadrzaj>
      <item>HAMAG-BICRO, OIB 25609559342</item>
    </izvorni_sadrzaj>
    <derivirana_varijabla naziv="DomainObject.Predmet.OstaliListNazivFormatedOIB_1">
      <item>HAMAG-BICRO, OIB 25609559342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SIMPLE jednostavno društvo s ograničenom odgovornošću za usluge</izvorni_sadrzaj>
    <derivirana_varijabla naziv="DomainObject.Predmet.ProtustrankaIDrugi_1">SIMPLE jednostavno društvo s ograničenom odgovornošću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SIMPLE jednostavno društvo s ograničenom odgovornošću za usluge, OIB 60165326859, Obala kralja Petra Krešimira IV. 50, 23210 Pakoštane</izvorni_sadrzaj>
    <derivirana_varijabla naziv="DomainObject.Predmet.ProtustrankaIDrugiAdressOIB_1">SIMPLE jednostavno društvo s ograničenom odgovornošću za usluge, OIB 60165326859, Obala kralja Petra Krešimira IV. 50,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SIMPLE jednostavno društvo s ograničenom odgovornošću za usluge</item>
      <item>HAMAG-BICRO</item>
    </izvorni_sadrzaj>
    <derivirana_varijabla naziv="DomainObject.Predmet.SudioniciListNaziv_1">
      <item>FINA</item>
      <item>SIMPLE jednostavno društvo s ograničenom odgovornošću za usluge</item>
      <item>HAMAG-BICRO</item>
    </derivirana_varijabla>
  </DomainObject.Predmet.SudioniciListNaziv>
  <DomainObject.Predmet.SudioniciListAdressOIB>
    <izvorni_sadrzaj>
      <item>FINA, OIB 85821130368</item>
      <item>SIMPLE jednostavno društvo s ograničenom odgovornošću za usluge, OIB 60165326859, Obala kralja Petra Krešimira IV. 50,23210 Pakoštane</item>
      <item>HAMAG-BICRO, OIB 25609559342</item>
    </izvorni_sadrzaj>
    <derivirana_varijabla naziv="DomainObject.Predmet.SudioniciListAdressOIB_1">
      <item>FINA, OIB 85821130368</item>
      <item>SIMPLE jednostavno društvo s ograničenom odgovornošću za usluge, OIB 60165326859, Obala kralja Petra Krešimira IV. 50,23210 Pakoštane</item>
      <item>HAMAG-BICRO, OIB 25609559342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60165326859</item>
      <item>, OIB 25609559342</item>
    </izvorni_sadrzaj>
    <derivirana_varijabla naziv="DomainObject.Predmet.SudioniciListNazivOIB_1">
      <item>, OIB 85821130368</item>
      <item>, OIB 60165326859</item>
      <item>, OIB 25609559342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4F9276-96A5-4E5D-84AC-68D1FA9345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498</properties:Words>
  <properties:Characters>2684</properties:Characters>
  <properties:Lines>69</properties:Lines>
  <properties:Paragraphs>21</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2018-10-04T05:29:00Z</dcterms:created>
  <dc:creator>Srđan Gavranić</dc:creator>
  <cp:lastModifiedBy>Merlina Klišmanić</cp:lastModifiedBy>
  <cp:lastPrinted>2018-10-04T11:31:00Z</cp:lastPrinted>
  <dcterms:modified xmlns:xsi="http://www.w3.org/2001/XMLSchema-instance" xsi:type="dcterms:W3CDTF">2018-10-04T11:43:00Z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(St-94-17 prodaja rješenje.docx)</vt:lpwstr>
  </prop:property>
  <prop:property name="CC_coloring" pid="4" fmtid="{D5CDD505-2E9C-101B-9397-08002B2CF9AE}">
    <vt:bool>false</vt:bool>
  </prop:property>
  <prop:property name="BrojStranica" pid="5" fmtid="{D5CDD505-2E9C-101B-9397-08002B2CF9AE}">
    <vt:i4>2</vt:i4>
  </prop:property>
</prop:Properties>
</file>