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a2f4a" w14:paraId="baa2f4a"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DD26FC">
      <w:pPr>
        <w:jc w:val="center"/>
        <w:rPr>
          <w:rFonts w:hAnsi="Times New Roman" w:ascii="Times New Roman"/>
          <w:szCs w:val="24"/>
          <w:lang w:val="hr-HR"/>
        </w:rPr>
      </w:pPr>
      <w:r w:rsidRPr="00DD26FC">
        <w:rPr>
          <w:rFonts w:hAnsi="Times New Roman" w:ascii="Times New Roman"/>
          <w:b/>
          <w:szCs w:val="24"/>
          <w:lang w:val="hr-HR"/>
        </w:rPr>
        <w:t>Z A P I S N I K</w:t>
      </w:r>
    </w:p>
    <w:p w:rsidRDefault="00DA433A" w:rsidP="00F27AD8" w:rsidR="005369E4" w:rsidRPr="00DD26FC">
      <w:pPr>
        <w:jc w:val="center"/>
        <w:rPr>
          <w:rFonts w:hAnsi="Times New Roman" w:ascii="Times New Roman"/>
          <w:szCs w:val="24"/>
          <w:lang w:val="hr-HR"/>
        </w:rPr>
      </w:pPr>
      <w:r w:rsidRPr="00DD26FC">
        <w:rPr>
          <w:rFonts w:hAnsi="Times New Roman" w:ascii="Times New Roman"/>
          <w:szCs w:val="24"/>
          <w:lang w:val="hr-HR"/>
        </w:rPr>
        <w:t xml:space="preserve">od </w:t>
      </w:r>
      <w:r w:rsidR="00DD26FC" w:rsidRPr="00DD26FC">
        <w:rPr>
          <w:rFonts w:hAnsi="Times New Roman" w:ascii="Times New Roman"/>
          <w:szCs w:val="24"/>
          <w:lang w:val="hr-HR"/>
        </w:rPr>
        <w:t>8</w:t>
      </w:r>
      <w:r w:rsidR="0020473C" w:rsidRPr="00DD26FC">
        <w:rPr>
          <w:rFonts w:hAnsi="Times New Roman" w:ascii="Times New Roman"/>
          <w:szCs w:val="24"/>
          <w:lang w:val="hr-HR"/>
        </w:rPr>
        <w:t>. svibnja</w:t>
      </w:r>
      <w:r w:rsidR="00FC27CC" w:rsidRPr="00DD26FC">
        <w:rPr>
          <w:rFonts w:hAnsi="Times New Roman" w:ascii="Times New Roman"/>
          <w:szCs w:val="24"/>
          <w:lang w:val="hr-HR"/>
        </w:rPr>
        <w:t xml:space="preserve"> 2017</w:t>
      </w:r>
      <w:r w:rsidR="00021E91" w:rsidRPr="00DD26FC">
        <w:rPr>
          <w:rFonts w:hAnsi="Times New Roman" w:ascii="Times New Roman"/>
          <w:szCs w:val="24"/>
          <w:lang w:val="hr-HR"/>
        </w:rPr>
        <w:t>. godine</w:t>
      </w:r>
    </w:p>
    <w:p w:rsidRDefault="00DA433A" w:rsidP="00FF36A4" w:rsidR="00FF36A4" w:rsidRPr="00DD26FC">
      <w:pPr>
        <w:jc w:val="center"/>
        <w:rPr>
          <w:rFonts w:hAnsi="Times New Roman" w:ascii="Times New Roman"/>
          <w:szCs w:val="24"/>
          <w:lang w:val="hr-HR"/>
        </w:rPr>
      </w:pPr>
      <w:r w:rsidRPr="00DD26FC">
        <w:rPr>
          <w:rFonts w:hAnsi="Times New Roman" w:ascii="Times New Roman"/>
          <w:szCs w:val="24"/>
          <w:lang w:val="hr-HR"/>
        </w:rPr>
        <w:t>sastavljen kod Trgovačkog suda u Varaždinu,</w:t>
      </w:r>
    </w:p>
    <w:p w:rsidRDefault="00DA433A" w:rsidP="00FF36A4" w:rsidR="00FF36A4" w:rsidRPr="00DD26FC">
      <w:pPr>
        <w:jc w:val="center"/>
        <w:rPr>
          <w:rFonts w:hAnsi="Times New Roman" w:ascii="Times New Roman"/>
          <w:szCs w:val="24"/>
          <w:lang w:val="hr-HR"/>
        </w:rPr>
      </w:pPr>
      <w:r w:rsidRPr="00DD26FC">
        <w:rPr>
          <w:rFonts w:hAnsi="Times New Roman" w:ascii="Times New Roman"/>
          <w:szCs w:val="24"/>
          <w:lang w:val="hr-HR"/>
        </w:rPr>
        <w:t xml:space="preserve">o </w:t>
      </w:r>
      <w:r w:rsidR="003A4205" w:rsidRPr="00DD26FC">
        <w:rPr>
          <w:rFonts w:hAnsi="Times New Roman" w:ascii="Times New Roman"/>
          <w:szCs w:val="24"/>
          <w:lang w:val="hr-HR"/>
        </w:rPr>
        <w:t xml:space="preserve">održanom ročištu </w:t>
      </w:r>
      <w:r w:rsidR="00FF36A4" w:rsidRPr="00DD26FC">
        <w:rPr>
          <w:rFonts w:hAnsi="Times New Roman" w:ascii="Times New Roman"/>
          <w:szCs w:val="24"/>
          <w:lang w:val="hr-HR"/>
        </w:rPr>
        <w:t xml:space="preserve">radi izjašnjenja o prijedlogu za otvaranje stečajnog postupka </w:t>
      </w:r>
    </w:p>
    <w:p w:rsidRDefault="00FF36A4" w:rsidP="0020473C" w:rsidR="00E8232C" w:rsidRPr="00DD26FC">
      <w:pPr>
        <w:jc w:val="center"/>
        <w:rPr>
          <w:rFonts w:hAnsi="Times New Roman" w:ascii="Times New Roman"/>
          <w:lang w:val="hr-HR"/>
        </w:rPr>
      </w:pPr>
      <w:r w:rsidRPr="00DD26FC">
        <w:rPr>
          <w:rFonts w:hAnsi="Times New Roman" w:ascii="Times New Roman"/>
          <w:szCs w:val="24"/>
          <w:lang w:val="hr-HR"/>
        </w:rPr>
        <w:t xml:space="preserve">nad dužnikom </w:t>
      </w:r>
      <w:r w:rsidR="00615307">
        <w:rPr>
          <w:rFonts w:hAnsi="Times New Roman" w:ascii="Times New Roman"/>
          <w:lang w:val="hr-HR"/>
        </w:rPr>
        <w:t xml:space="preserve">FLUO j.d.o.o., Varaždin, </w:t>
      </w:r>
      <w:proofErr w:type="spellStart"/>
      <w:r w:rsidR="00615307">
        <w:rPr>
          <w:rFonts w:hAnsi="Times New Roman" w:ascii="Times New Roman"/>
          <w:lang w:val="hr-HR"/>
        </w:rPr>
        <w:t>Optujska</w:t>
      </w:r>
      <w:proofErr w:type="spellEnd"/>
      <w:r w:rsidR="00615307">
        <w:rPr>
          <w:rFonts w:hAnsi="Times New Roman" w:ascii="Times New Roman"/>
          <w:lang w:val="hr-HR"/>
        </w:rPr>
        <w:t xml:space="preserve"> 10 A, OIB: 05997681163</w:t>
      </w:r>
    </w:p>
    <w:p w:rsidRDefault="00B64591" w:rsidR="00B64591" w:rsidRPr="00DD26FC">
      <w:pPr>
        <w:jc w:val="both"/>
        <w:rPr>
          <w:rFonts w:hAnsi="Times New Roman" w:ascii="Times New Roman"/>
          <w:szCs w:val="24"/>
          <w:lang w:val="hr-HR"/>
        </w:rPr>
      </w:pPr>
    </w:p>
    <w:p w:rsidRDefault="00433FBD" w:rsidR="00433FBD" w:rsidRPr="00DD26FC">
      <w:pPr>
        <w:jc w:val="both"/>
        <w:rPr>
          <w:rFonts w:hAnsi="Times New Roman" w:ascii="Times New Roman"/>
          <w:szCs w:val="24"/>
          <w:lang w:val="hr-HR"/>
        </w:rPr>
      </w:pPr>
    </w:p>
    <w:p w:rsidRDefault="009D03AD" w:rsidR="009D03AD" w:rsidRPr="009278FB">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AC7712" w:rsidRPr="000829C3">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64591" w:rsidR="00B64591"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615307">
        <w:rPr>
          <w:rFonts w:hAnsi="Times New Roman" w:ascii="Times New Roman"/>
          <w:szCs w:val="24"/>
          <w:lang w:val="hr-HR"/>
        </w:rPr>
        <w:t>11,45</w:t>
      </w:r>
      <w:r w:rsidR="00DD26FC">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AC7712" w:rsidR="00AC7712">
      <w:pPr>
        <w:jc w:val="both"/>
        <w:rPr>
          <w:rFonts w:hAnsi="Times New Roman" w:ascii="Times New Roman"/>
          <w:szCs w:val="24"/>
          <w:lang w:val="hr-HR"/>
        </w:rPr>
      </w:pPr>
      <w:r>
        <w:rPr>
          <w:rFonts w:hAnsi="Times New Roman" w:ascii="Times New Roman"/>
          <w:szCs w:val="24"/>
          <w:lang w:val="hr-HR"/>
        </w:rPr>
        <w:t>PRISUTNI:</w:t>
      </w:r>
    </w:p>
    <w:p w:rsidRDefault="00094CEB" w:rsidR="00094CEB">
      <w:pPr>
        <w:jc w:val="both"/>
        <w:rPr>
          <w:rFonts w:hAnsi="Times New Roman" w:ascii="Times New Roman"/>
          <w:szCs w:val="24"/>
          <w:lang w:val="hr-HR"/>
        </w:rPr>
      </w:pPr>
    </w:p>
    <w:p w:rsidRDefault="00094CEB" w:rsidP="00094CEB" w:rsidR="00094CEB">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Mirjana Bogdanović-</w:t>
      </w:r>
      <w:proofErr w:type="spellStart"/>
      <w:r>
        <w:rPr>
          <w:rFonts w:hAnsi="Times New Roman" w:ascii="Times New Roman"/>
          <w:szCs w:val="24"/>
          <w:lang w:val="hr-HR"/>
        </w:rPr>
        <w:t>Kamber</w:t>
      </w:r>
      <w:proofErr w:type="spellEnd"/>
    </w:p>
    <w:p w:rsidRDefault="0020473C" w:rsidR="0020473C">
      <w:pPr>
        <w:jc w:val="both"/>
        <w:rPr>
          <w:rFonts w:hAnsi="Times New Roman" w:ascii="Times New Roman"/>
          <w:szCs w:val="24"/>
          <w:lang w:val="hr-HR"/>
        </w:rPr>
      </w:pPr>
    </w:p>
    <w:p w:rsidRDefault="009278FB" w:rsidR="009278FB">
      <w:pPr>
        <w:jc w:val="both"/>
        <w:rPr>
          <w:rFonts w:hAnsi="Times New Roman" w:ascii="Times New Roman"/>
          <w:szCs w:val="24"/>
          <w:lang w:val="hr-HR"/>
        </w:rPr>
      </w:pPr>
    </w:p>
    <w:p w:rsidRDefault="00094CEB" w:rsidR="00094CEB">
      <w:pPr>
        <w:jc w:val="both"/>
        <w:rPr>
          <w:rFonts w:hAnsi="Times New Roman" w:ascii="Times New Roman"/>
          <w:szCs w:val="24"/>
          <w:lang w:val="hr-HR"/>
        </w:rPr>
      </w:pPr>
    </w:p>
    <w:p w:rsidRDefault="00094CEB" w:rsidP="009D03AD" w:rsidR="009D03AD">
      <w:pPr>
        <w:jc w:val="both"/>
        <w:rPr>
          <w:rFonts w:hAnsi="Times New Roman" w:ascii="Times New Roman"/>
          <w:szCs w:val="24"/>
          <w:lang w:val="hr-HR"/>
        </w:rPr>
      </w:pPr>
      <w:r>
        <w:rPr>
          <w:rFonts w:hAnsi="Times New Roman" w:ascii="Times New Roman"/>
          <w:szCs w:val="24"/>
          <w:lang w:val="hr-HR"/>
        </w:rPr>
        <w:tab/>
        <w:t xml:space="preserve">Zastupnica Republike Hrvatske izjavljuje da stanje poreznog duga s osnova javnih davanja na dan 13. veljače 2017. iznosi 37.511,73 kn, te da je prema evidenciji </w:t>
      </w:r>
      <w:proofErr w:type="spellStart"/>
      <w:r>
        <w:rPr>
          <w:rFonts w:hAnsi="Times New Roman" w:ascii="Times New Roman"/>
          <w:szCs w:val="24"/>
          <w:lang w:val="hr-HR"/>
        </w:rPr>
        <w:t>Mup</w:t>
      </w:r>
      <w:proofErr w:type="spellEnd"/>
      <w:r>
        <w:rPr>
          <w:rFonts w:hAnsi="Times New Roman" w:ascii="Times New Roman"/>
          <w:szCs w:val="24"/>
          <w:lang w:val="hr-HR"/>
        </w:rPr>
        <w:t>-a dužnik vlasnik automobila Citroen 1.9 D/BERLINGO, proizveden 2004., teretni automobil.</w:t>
      </w:r>
    </w:p>
    <w:p w:rsidRDefault="001B21AD" w:rsidP="009D03AD" w:rsidR="001B21AD">
      <w:pPr>
        <w:jc w:val="both"/>
        <w:rPr>
          <w:rFonts w:hAnsi="Times New Roman" w:ascii="Times New Roman"/>
          <w:szCs w:val="24"/>
          <w:lang w:val="hr-HR"/>
        </w:rPr>
      </w:pPr>
    </w:p>
    <w:p w:rsidRDefault="001B21AD" w:rsidP="001B21AD" w:rsidR="001B21AD">
      <w:pPr>
        <w:ind w:firstLine="720"/>
        <w:jc w:val="both"/>
        <w:rPr>
          <w:rFonts w:hAnsi="Times New Roman" w:ascii="Times New Roman"/>
          <w:szCs w:val="24"/>
          <w:lang w:val="hr-HR"/>
        </w:rPr>
      </w:pPr>
      <w:r>
        <w:rPr>
          <w:rFonts w:hAnsi="Times New Roman" w:ascii="Times New Roman"/>
          <w:szCs w:val="24"/>
          <w:lang w:val="hr-HR"/>
        </w:rPr>
        <w:t>Zastupnica Republike Hrvatske predlaže da se ispita gdje se nalazi to motorno vozilo i koja mu je vrijednost.</w:t>
      </w:r>
    </w:p>
    <w:p w:rsidRDefault="00DD26FC" w:rsidP="00DD26FC" w:rsidR="00DD26FC">
      <w:pPr>
        <w:jc w:val="both"/>
        <w:rPr>
          <w:rFonts w:hAnsi="Times New Roman" w:ascii="Times New Roman"/>
          <w:szCs w:val="24"/>
          <w:lang w:val="hr-HR"/>
        </w:rPr>
      </w:pPr>
    </w:p>
    <w:p w:rsidRDefault="00DD26FC" w:rsidP="00DD26FC" w:rsidR="00DD26FC">
      <w:pPr>
        <w:ind w:firstLine="720"/>
        <w:jc w:val="both"/>
        <w:rPr>
          <w:rFonts w:hAnsi="Times New Roman" w:ascii="Times New Roman"/>
          <w:szCs w:val="24"/>
          <w:lang w:val="hr-HR"/>
        </w:rPr>
      </w:pPr>
      <w:r>
        <w:rPr>
          <w:rFonts w:hAnsi="Times New Roman" w:ascii="Times New Roman"/>
          <w:szCs w:val="24"/>
          <w:lang w:val="hr-HR"/>
        </w:rPr>
        <w:t>Sud donosi</w:t>
      </w:r>
    </w:p>
    <w:p w:rsidRDefault="00DD26FC" w:rsidP="00DD26FC" w:rsidR="00DD26FC">
      <w:pPr>
        <w:jc w:val="both"/>
        <w:rPr>
          <w:rFonts w:hAnsi="Times New Roman" w:ascii="Times New Roman"/>
          <w:szCs w:val="24"/>
          <w:lang w:val="hr-HR"/>
        </w:rPr>
      </w:pPr>
    </w:p>
    <w:p w:rsidRDefault="001B21AD" w:rsidP="00DD26FC" w:rsidR="001B21AD">
      <w:pPr>
        <w:jc w:val="both"/>
        <w:rPr>
          <w:rFonts w:hAnsi="Times New Roman" w:ascii="Times New Roman"/>
          <w:szCs w:val="24"/>
          <w:lang w:val="hr-HR"/>
        </w:rPr>
      </w:pPr>
    </w:p>
    <w:p w:rsidRDefault="00DD26FC" w:rsidP="00DD26FC" w:rsidR="00DD26FC">
      <w:pPr>
        <w:ind w:firstLine="720"/>
        <w:jc w:val="center"/>
        <w:rPr>
          <w:rFonts w:hAnsi="Times New Roman" w:ascii="Times New Roman"/>
          <w:szCs w:val="24"/>
          <w:lang w:val="hr-HR"/>
        </w:rPr>
      </w:pPr>
      <w:r>
        <w:rPr>
          <w:rFonts w:hAnsi="Times New Roman" w:ascii="Times New Roman"/>
          <w:szCs w:val="24"/>
          <w:lang w:val="hr-HR"/>
        </w:rPr>
        <w:t>r j e š e n j e</w:t>
      </w:r>
    </w:p>
    <w:p w:rsidRDefault="00DD26FC" w:rsidP="00DD26FC" w:rsidR="00DD26FC">
      <w:pPr>
        <w:ind w:firstLine="720"/>
        <w:jc w:val="center"/>
        <w:rPr>
          <w:rFonts w:hAnsi="Times New Roman" w:ascii="Times New Roman"/>
          <w:szCs w:val="24"/>
          <w:lang w:val="hr-HR"/>
        </w:rPr>
      </w:pPr>
    </w:p>
    <w:p w:rsidRDefault="001B21AD" w:rsidP="001B21AD" w:rsidR="001B21AD">
      <w:pPr>
        <w:rPr>
          <w:rFonts w:hAnsi="Times New Roman" w:ascii="Times New Roman"/>
          <w:szCs w:val="24"/>
          <w:lang w:val="hr-HR"/>
        </w:rPr>
      </w:pPr>
    </w:p>
    <w:p w:rsidRDefault="001B21AD" w:rsidP="001B21AD" w:rsidR="00DD26FC" w:rsidRPr="001B21AD">
      <w:pPr>
        <w:ind w:firstLine="720"/>
        <w:jc w:val="both"/>
        <w:rPr>
          <w:rFonts w:hAnsi="Times New Roman" w:ascii="Times New Roman"/>
          <w:szCs w:val="24"/>
          <w:lang w:val="hr-HR"/>
        </w:rPr>
      </w:pPr>
      <w:r w:rsidRPr="001B21AD">
        <w:rPr>
          <w:rFonts w:hAnsi="Times New Roman" w:ascii="Times New Roman"/>
          <w:szCs w:val="24"/>
          <w:lang w:val="hr-HR"/>
        </w:rPr>
        <w:t xml:space="preserve">S obzirom da je dostava poziva za dužnika za ovo ročište vraćena ovome sudu uz napomenu dostavljača "obaviješten nije podigao pošiljku", dostava poziva za sljedeće ročište za direktora dužnika uputiti će se na adresu iz evidencije MUP-a, a sljedeće ročište zakazuje se za </w:t>
      </w:r>
      <w:r>
        <w:rPr>
          <w:rFonts w:hAnsi="Times New Roman" w:ascii="Times New Roman"/>
          <w:szCs w:val="24"/>
          <w:lang w:val="hr-HR"/>
        </w:rPr>
        <w:t>31. svibnja 2017. u 08,00 sati.</w:t>
      </w:r>
    </w:p>
    <w:p w:rsidRDefault="001B21AD" w:rsidP="001B21AD" w:rsidR="001B21AD">
      <w:pPr>
        <w:ind w:firstLine="720"/>
        <w:jc w:val="both"/>
        <w:rPr>
          <w:rFonts w:hAnsi="Times New Roman" w:ascii="Times New Roman"/>
          <w:szCs w:val="24"/>
          <w:lang w:val="hr-HR"/>
        </w:rPr>
      </w:pPr>
    </w:p>
    <w:p w:rsidRDefault="00DD26FC" w:rsidP="001B21AD" w:rsidR="00DD26FC">
      <w:pPr>
        <w:rPr>
          <w:rFonts w:hAnsi="Times New Roman" w:ascii="Times New Roman"/>
          <w:szCs w:val="24"/>
          <w:lang w:val="hr-HR"/>
        </w:rPr>
      </w:pPr>
    </w:p>
    <w:p w:rsidRDefault="005D60C6" w:rsidP="005D60C6" w:rsidR="005D60C6" w:rsidRPr="00F46036">
      <w:pPr>
        <w:ind w:firstLine="720"/>
        <w:jc w:val="center"/>
        <w:rPr>
          <w:rFonts w:hAnsi="Times New Roman" w:ascii="Times New Roman"/>
          <w:szCs w:val="24"/>
          <w:lang w:val="hr-HR"/>
        </w:rPr>
      </w:pPr>
      <w:r w:rsidRPr="00F46036">
        <w:rPr>
          <w:rFonts w:hAnsi="Times New Roman" w:ascii="Times New Roman"/>
          <w:szCs w:val="24"/>
          <w:lang w:val="hr-HR"/>
        </w:rPr>
        <w:t xml:space="preserve">Dovršeno u </w:t>
      </w:r>
      <w:r w:rsidR="001B21AD">
        <w:rPr>
          <w:rFonts w:hAnsi="Times New Roman" w:ascii="Times New Roman"/>
          <w:szCs w:val="24"/>
          <w:lang w:val="hr-HR"/>
        </w:rPr>
        <w:t xml:space="preserve">11,55 </w:t>
      </w:r>
      <w:r w:rsidRPr="00F46036">
        <w:rPr>
          <w:rFonts w:hAnsi="Times New Roman" w:ascii="Times New Roman"/>
          <w:szCs w:val="24"/>
          <w:lang w:val="hr-HR"/>
        </w:rPr>
        <w:t>sati.</w:t>
      </w:r>
    </w:p>
    <w:sectPr w:rsidSect="006F75CA" w:rsidR="005D60C6"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9A6" w:rsidR="007349A6">
      <w:r>
        <w:separator/>
      </w:r>
    </w:p>
  </w:endnote>
  <w:endnote w:id="0" w:type="continuationSeparator">
    <w:p w:rsidRDefault="007349A6" w:rsidR="007349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9A6" w:rsidR="007349A6">
      <w:r>
        <w:separator/>
      </w:r>
    </w:p>
  </w:footnote>
  <w:footnote w:id="0" w:type="continuationSeparator">
    <w:p w:rsidRDefault="007349A6" w:rsidR="007349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1B21AD" w:rsidRPr="001B21AD">
      <w:rPr>
        <w:rFonts w:cs="Arial" w:hAnsi="Arial" w:ascii="Arial"/>
        <w:noProof/>
        <w:sz w:val="22"/>
        <w:szCs w:val="22"/>
        <w:lang w:val="hr-HR"/>
      </w:rPr>
      <w:t>2</w:t>
    </w:r>
    <w:r w:rsidRPr="006F75CA">
      <w:rPr>
        <w:rFonts w:cs="Arial" w:hAnsi="Arial" w:ascii="Arial"/>
        <w:sz w:val="22"/>
        <w:szCs w:val="22"/>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proofErr w:type="spellStart"/>
    <w:r w:rsidR="0073192D">
      <w:rPr>
        <w:rFonts w:hAnsi="Times New Roman" w:ascii="Times New Roman"/>
        <w:szCs w:val="24"/>
      </w:rPr>
      <w:t>Poslovni</w:t>
    </w:r>
    <w:proofErr w:type="spellEnd"/>
    <w:r w:rsidR="0073192D">
      <w:rPr>
        <w:rFonts w:hAnsi="Times New Roman" w:ascii="Times New Roman"/>
        <w:szCs w:val="24"/>
      </w:rPr>
      <w:t xml:space="preserve"> </w:t>
    </w:r>
    <w:proofErr w:type="spellStart"/>
    <w:r w:rsidR="0073192D">
      <w:rPr>
        <w:rFonts w:hAnsi="Times New Roman" w:ascii="Times New Roman"/>
        <w:szCs w:val="24"/>
      </w:rPr>
      <w:t>broj</w:t>
    </w:r>
    <w:proofErr w:type="spellEnd"/>
    <w:r w:rsidR="0073192D">
      <w:rPr>
        <w:rFonts w:hAnsi="Times New Roman" w:ascii="Times New Roman"/>
        <w:szCs w:val="24"/>
      </w:rPr>
      <w:t>: 5 St-</w:t>
    </w:r>
    <w:r w:rsidR="00DD26FC">
      <w:rPr>
        <w:rFonts w:hAnsi="Times New Roman" w:ascii="Times New Roman"/>
        <w:szCs w:val="24"/>
      </w:rPr>
      <w:t>34/17-</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proofErr w:type="spellStart"/>
    <w:r w:rsidR="005A7D20" w:rsidRPr="005F4000">
      <w:rPr>
        <w:rFonts w:hAnsi="Times New Roman" w:ascii="Times New Roman"/>
        <w:szCs w:val="24"/>
      </w:rPr>
      <w:t>Poslovni</w:t>
    </w:r>
    <w:proofErr w:type="spellEnd"/>
    <w:r w:rsidR="005A7D20" w:rsidRPr="005F4000">
      <w:rPr>
        <w:rFonts w:hAnsi="Times New Roman" w:ascii="Times New Roman"/>
        <w:szCs w:val="24"/>
      </w:rPr>
      <w:t xml:space="preserve"> </w:t>
    </w:r>
    <w:proofErr w:type="spellStart"/>
    <w:r w:rsidR="005A7D20" w:rsidRPr="005F4000">
      <w:rPr>
        <w:rFonts w:hAnsi="Times New Roman" w:ascii="Times New Roman"/>
        <w:szCs w:val="24"/>
      </w:rPr>
      <w:t>broj</w:t>
    </w:r>
    <w:proofErr w:type="spellEnd"/>
    <w:r w:rsidR="005A7D20" w:rsidRPr="005F4000">
      <w:rPr>
        <w:rFonts w:hAnsi="Times New Roman" w:ascii="Times New Roman"/>
        <w:szCs w:val="24"/>
      </w:rPr>
      <w:t>: 5 St</w:t>
    </w:r>
    <w:r w:rsidR="005C16D9">
      <w:rPr>
        <w:rFonts w:hAnsi="Times New Roman" w:ascii="Times New Roman"/>
        <w:szCs w:val="24"/>
      </w:rPr>
      <w:t>-</w:t>
    </w:r>
    <w:r w:rsidR="00615307">
      <w:rPr>
        <w:rFonts w:hAnsi="Times New Roman" w:ascii="Times New Roman"/>
        <w:szCs w:val="24"/>
      </w:rPr>
      <w:t>33/17-9</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34394"/>
    <w:multiLevelType w:val="hybridMultilevel"/>
    <w:tmpl w:val="452E5B1E"/>
    <w:lvl w:tplc="3ADEE3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8A7F05"/>
    <w:multiLevelType w:val="hybridMultilevel"/>
    <w:tmpl w:val="8CE815FE"/>
    <w:lvl w:tplc="C71E83B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1">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4">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5"/>
  </w:num>
  <w:num w:numId="2">
    <w:abstractNumId w:val="8"/>
  </w:num>
  <w:num w:numId="3">
    <w:abstractNumId w:val="17"/>
  </w:num>
  <w:num w:numId="4">
    <w:abstractNumId w:val="5"/>
  </w:num>
  <w:num w:numId="5">
    <w:abstractNumId w:val="9"/>
  </w:num>
  <w:num w:numId="6">
    <w:abstractNumId w:val="11"/>
  </w:num>
  <w:num w:numId="7">
    <w:abstractNumId w:val="16"/>
  </w:num>
  <w:num w:numId="8">
    <w:abstractNumId w:val="12"/>
  </w:num>
  <w:num w:numId="9">
    <w:abstractNumId w:val="6"/>
  </w:num>
  <w:num w:numId="10">
    <w:abstractNumId w:val="2"/>
  </w:num>
  <w:num w:numId="11">
    <w:abstractNumId w:val="14"/>
  </w:num>
  <w:num w:numId="12">
    <w:abstractNumId w:val="18"/>
  </w:num>
  <w:num w:numId="13">
    <w:abstractNumId w:val="10"/>
  </w:num>
  <w:num w:numId="14">
    <w:abstractNumId w:val="7"/>
  </w:num>
  <w:num w:numId="15">
    <w:abstractNumId w:val="1"/>
  </w:num>
  <w:num w:numId="16">
    <w:abstractNumId w:val="13"/>
  </w:num>
  <w:num w:numId="17">
    <w:abstractNumId w:val="4"/>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proofState w:grammar="clean" w:spelling="clean"/>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E91"/>
    <w:rsid w:val="00033825"/>
    <w:rsid w:val="000442BE"/>
    <w:rsid w:val="0004717E"/>
    <w:rsid w:val="000532A4"/>
    <w:rsid w:val="00057B6D"/>
    <w:rsid w:val="000819F9"/>
    <w:rsid w:val="000829C3"/>
    <w:rsid w:val="00086D1C"/>
    <w:rsid w:val="00094CEB"/>
    <w:rsid w:val="000A18A4"/>
    <w:rsid w:val="000B2F9A"/>
    <w:rsid w:val="000C1BBD"/>
    <w:rsid w:val="000C658F"/>
    <w:rsid w:val="000D06F1"/>
    <w:rsid w:val="000F1889"/>
    <w:rsid w:val="0011255A"/>
    <w:rsid w:val="00117E40"/>
    <w:rsid w:val="00131EEB"/>
    <w:rsid w:val="00135AF2"/>
    <w:rsid w:val="001633FD"/>
    <w:rsid w:val="00173939"/>
    <w:rsid w:val="001769CA"/>
    <w:rsid w:val="00185B9A"/>
    <w:rsid w:val="00197419"/>
    <w:rsid w:val="001A031C"/>
    <w:rsid w:val="001A584E"/>
    <w:rsid w:val="001B21AD"/>
    <w:rsid w:val="001B7407"/>
    <w:rsid w:val="001C0D6C"/>
    <w:rsid w:val="001D7425"/>
    <w:rsid w:val="001F19E2"/>
    <w:rsid w:val="0020473C"/>
    <w:rsid w:val="00204859"/>
    <w:rsid w:val="0020510A"/>
    <w:rsid w:val="002102CD"/>
    <w:rsid w:val="00212FB8"/>
    <w:rsid w:val="0023394F"/>
    <w:rsid w:val="002418B2"/>
    <w:rsid w:val="00247773"/>
    <w:rsid w:val="00250AE1"/>
    <w:rsid w:val="00250C37"/>
    <w:rsid w:val="00285053"/>
    <w:rsid w:val="00291FBF"/>
    <w:rsid w:val="00293BDB"/>
    <w:rsid w:val="002A15DD"/>
    <w:rsid w:val="002A6157"/>
    <w:rsid w:val="002B072D"/>
    <w:rsid w:val="002B310E"/>
    <w:rsid w:val="002B7311"/>
    <w:rsid w:val="002C6E23"/>
    <w:rsid w:val="002D3D88"/>
    <w:rsid w:val="002D5A22"/>
    <w:rsid w:val="002F07FA"/>
    <w:rsid w:val="002F40C8"/>
    <w:rsid w:val="002F713C"/>
    <w:rsid w:val="00302F5B"/>
    <w:rsid w:val="00324691"/>
    <w:rsid w:val="00333527"/>
    <w:rsid w:val="00333C53"/>
    <w:rsid w:val="0035129B"/>
    <w:rsid w:val="003844AF"/>
    <w:rsid w:val="00387331"/>
    <w:rsid w:val="00393B3F"/>
    <w:rsid w:val="0039448F"/>
    <w:rsid w:val="003962BF"/>
    <w:rsid w:val="003A0180"/>
    <w:rsid w:val="003A023D"/>
    <w:rsid w:val="003A4205"/>
    <w:rsid w:val="003A47CE"/>
    <w:rsid w:val="003C2DAA"/>
    <w:rsid w:val="003D5659"/>
    <w:rsid w:val="003D7524"/>
    <w:rsid w:val="003E4F43"/>
    <w:rsid w:val="003E6579"/>
    <w:rsid w:val="003F15C0"/>
    <w:rsid w:val="003F360C"/>
    <w:rsid w:val="003F3A97"/>
    <w:rsid w:val="004019ED"/>
    <w:rsid w:val="004031C9"/>
    <w:rsid w:val="004123F7"/>
    <w:rsid w:val="00433FBD"/>
    <w:rsid w:val="00441490"/>
    <w:rsid w:val="0044649F"/>
    <w:rsid w:val="0044719B"/>
    <w:rsid w:val="004A3E41"/>
    <w:rsid w:val="004A78BB"/>
    <w:rsid w:val="004A7A9A"/>
    <w:rsid w:val="004B1BC6"/>
    <w:rsid w:val="004C63A8"/>
    <w:rsid w:val="004D3861"/>
    <w:rsid w:val="00505C71"/>
    <w:rsid w:val="00505CCB"/>
    <w:rsid w:val="0052566D"/>
    <w:rsid w:val="00527F4C"/>
    <w:rsid w:val="005369E4"/>
    <w:rsid w:val="0054242B"/>
    <w:rsid w:val="0054458C"/>
    <w:rsid w:val="00551D06"/>
    <w:rsid w:val="005549CC"/>
    <w:rsid w:val="00562A9F"/>
    <w:rsid w:val="00567B77"/>
    <w:rsid w:val="00575099"/>
    <w:rsid w:val="0059032D"/>
    <w:rsid w:val="005A1786"/>
    <w:rsid w:val="005A1937"/>
    <w:rsid w:val="005A4953"/>
    <w:rsid w:val="005A6C56"/>
    <w:rsid w:val="005A7D20"/>
    <w:rsid w:val="005C16D9"/>
    <w:rsid w:val="005D4C4B"/>
    <w:rsid w:val="005D60C6"/>
    <w:rsid w:val="005E3F6A"/>
    <w:rsid w:val="005F1970"/>
    <w:rsid w:val="005F4000"/>
    <w:rsid w:val="005F4C0C"/>
    <w:rsid w:val="00606C51"/>
    <w:rsid w:val="00615307"/>
    <w:rsid w:val="0062714F"/>
    <w:rsid w:val="00627E31"/>
    <w:rsid w:val="00646F0C"/>
    <w:rsid w:val="00650F64"/>
    <w:rsid w:val="00655D42"/>
    <w:rsid w:val="00660C3B"/>
    <w:rsid w:val="00677CB3"/>
    <w:rsid w:val="00677F74"/>
    <w:rsid w:val="00681FBC"/>
    <w:rsid w:val="00684121"/>
    <w:rsid w:val="006930F7"/>
    <w:rsid w:val="006B1B61"/>
    <w:rsid w:val="006B77A6"/>
    <w:rsid w:val="006C370F"/>
    <w:rsid w:val="006C691D"/>
    <w:rsid w:val="006D3F82"/>
    <w:rsid w:val="006E3720"/>
    <w:rsid w:val="006F75CA"/>
    <w:rsid w:val="00703B5F"/>
    <w:rsid w:val="00715E8F"/>
    <w:rsid w:val="00725F93"/>
    <w:rsid w:val="0073192D"/>
    <w:rsid w:val="00731CCB"/>
    <w:rsid w:val="00733E81"/>
    <w:rsid w:val="007349A6"/>
    <w:rsid w:val="007406C5"/>
    <w:rsid w:val="0075462C"/>
    <w:rsid w:val="007605AA"/>
    <w:rsid w:val="00762BD9"/>
    <w:rsid w:val="00764B41"/>
    <w:rsid w:val="00766930"/>
    <w:rsid w:val="00772B24"/>
    <w:rsid w:val="007819AB"/>
    <w:rsid w:val="007919F7"/>
    <w:rsid w:val="007F023E"/>
    <w:rsid w:val="007F5357"/>
    <w:rsid w:val="008101BF"/>
    <w:rsid w:val="00830A8A"/>
    <w:rsid w:val="008535D2"/>
    <w:rsid w:val="00855A15"/>
    <w:rsid w:val="00862EC7"/>
    <w:rsid w:val="00863F27"/>
    <w:rsid w:val="00872EA8"/>
    <w:rsid w:val="00876733"/>
    <w:rsid w:val="0088444C"/>
    <w:rsid w:val="00885959"/>
    <w:rsid w:val="008912EE"/>
    <w:rsid w:val="00895D98"/>
    <w:rsid w:val="00897D34"/>
    <w:rsid w:val="008A1255"/>
    <w:rsid w:val="008A5750"/>
    <w:rsid w:val="008C18DB"/>
    <w:rsid w:val="008E2614"/>
    <w:rsid w:val="008F00F9"/>
    <w:rsid w:val="00911FE1"/>
    <w:rsid w:val="00925300"/>
    <w:rsid w:val="009278FB"/>
    <w:rsid w:val="00930738"/>
    <w:rsid w:val="00954EBA"/>
    <w:rsid w:val="00977AF2"/>
    <w:rsid w:val="009922DD"/>
    <w:rsid w:val="009A2AE4"/>
    <w:rsid w:val="009A71CC"/>
    <w:rsid w:val="009B2401"/>
    <w:rsid w:val="009B75AB"/>
    <w:rsid w:val="009D03AD"/>
    <w:rsid w:val="009D392A"/>
    <w:rsid w:val="009D7014"/>
    <w:rsid w:val="009F1369"/>
    <w:rsid w:val="00A01D9A"/>
    <w:rsid w:val="00A07109"/>
    <w:rsid w:val="00A10D66"/>
    <w:rsid w:val="00A2316C"/>
    <w:rsid w:val="00A2571C"/>
    <w:rsid w:val="00A34064"/>
    <w:rsid w:val="00A63EB1"/>
    <w:rsid w:val="00A64D0C"/>
    <w:rsid w:val="00A85A1B"/>
    <w:rsid w:val="00A85A82"/>
    <w:rsid w:val="00AA3071"/>
    <w:rsid w:val="00AC250D"/>
    <w:rsid w:val="00AC7712"/>
    <w:rsid w:val="00AD0E2A"/>
    <w:rsid w:val="00AD6AB0"/>
    <w:rsid w:val="00B00A6C"/>
    <w:rsid w:val="00B0136F"/>
    <w:rsid w:val="00B07B6E"/>
    <w:rsid w:val="00B13EEC"/>
    <w:rsid w:val="00B17DEC"/>
    <w:rsid w:val="00B235C5"/>
    <w:rsid w:val="00B503A8"/>
    <w:rsid w:val="00B64591"/>
    <w:rsid w:val="00B722A5"/>
    <w:rsid w:val="00B726CA"/>
    <w:rsid w:val="00B94940"/>
    <w:rsid w:val="00BA43D9"/>
    <w:rsid w:val="00BA5B2F"/>
    <w:rsid w:val="00BA6B0E"/>
    <w:rsid w:val="00BB4453"/>
    <w:rsid w:val="00BB4F25"/>
    <w:rsid w:val="00BF0156"/>
    <w:rsid w:val="00BF5731"/>
    <w:rsid w:val="00C01CFD"/>
    <w:rsid w:val="00C321E6"/>
    <w:rsid w:val="00C341D2"/>
    <w:rsid w:val="00C36F66"/>
    <w:rsid w:val="00C77C29"/>
    <w:rsid w:val="00C964C2"/>
    <w:rsid w:val="00CC138F"/>
    <w:rsid w:val="00CC6EE5"/>
    <w:rsid w:val="00CD387F"/>
    <w:rsid w:val="00CE58D7"/>
    <w:rsid w:val="00D6553A"/>
    <w:rsid w:val="00D7107A"/>
    <w:rsid w:val="00D77B26"/>
    <w:rsid w:val="00D81D08"/>
    <w:rsid w:val="00D85A2B"/>
    <w:rsid w:val="00DA433A"/>
    <w:rsid w:val="00DB0B6E"/>
    <w:rsid w:val="00DD26FC"/>
    <w:rsid w:val="00DD42FE"/>
    <w:rsid w:val="00E11D3C"/>
    <w:rsid w:val="00E132B3"/>
    <w:rsid w:val="00E16637"/>
    <w:rsid w:val="00E21B13"/>
    <w:rsid w:val="00E25986"/>
    <w:rsid w:val="00E335C5"/>
    <w:rsid w:val="00E40776"/>
    <w:rsid w:val="00E40D7D"/>
    <w:rsid w:val="00E55DF5"/>
    <w:rsid w:val="00E8232C"/>
    <w:rsid w:val="00E9265F"/>
    <w:rsid w:val="00E93A3E"/>
    <w:rsid w:val="00E93EDC"/>
    <w:rsid w:val="00EA0D9F"/>
    <w:rsid w:val="00EA7053"/>
    <w:rsid w:val="00EB7869"/>
    <w:rsid w:val="00EC0480"/>
    <w:rsid w:val="00ED26CF"/>
    <w:rsid w:val="00ED2B33"/>
    <w:rsid w:val="00ED4379"/>
    <w:rsid w:val="00ED7DA1"/>
    <w:rsid w:val="00EF0C3B"/>
    <w:rsid w:val="00EF6251"/>
    <w:rsid w:val="00F14B73"/>
    <w:rsid w:val="00F27684"/>
    <w:rsid w:val="00F27AD8"/>
    <w:rsid w:val="00F27FDC"/>
    <w:rsid w:val="00F46036"/>
    <w:rsid w:val="00F70D2B"/>
    <w:rsid w:val="00F8052D"/>
    <w:rsid w:val="00F90A00"/>
    <w:rsid w:val="00FA13CD"/>
    <w:rsid w:val="00FA7103"/>
    <w:rsid w:val="00FC109E"/>
    <w:rsid w:val="00FC27CC"/>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E11D3C"/>
    <w:rPr>
      <w:color w:val="808080"/>
      <w:bdr w:space="0" w:sz="0" w:color="auto" w:val="none"/>
      <w:shd w:fill="auto" w:color="auto" w:val="clear"/>
    </w:rPr>
  </w:style>
  <w:style w:customStyle="true" w:styleId="eSPISCCParagraphDefaultFont" w:type="character">
    <w:name w:val="eSPIS_CC_Paragraph Default Font"/>
    <w:basedOn w:val="Zadanifontodlomka"/>
    <w:rsid w:val="00E11D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1D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11D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1D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E11D3C"/>
    <w:rPr>
      <w:color w:val="808080"/>
      <w:bdr w:color="auto" w:space="0" w:sz="0" w:val="none"/>
      <w:shd w:color="auto" w:fill="auto" w:val="clear"/>
    </w:rPr>
  </w:style>
  <w:style w:customStyle="1" w:styleId="eSPISCCParagraphDefaultFont" w:type="character">
    <w:name w:val="eSPIS_CC_Paragraph Default Font"/>
    <w:basedOn w:val="Zadanifontodlomka"/>
    <w:rsid w:val="00E11D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1D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11D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1D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567913108">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8. svibnja 2017.</izvorni_sadrzaj>
    <derivirana_varijabla naziv="DomainObject.StvarniPocetakDatum_1">8. svibnja 2017.</derivirana_varijabla>
  </DomainObject.StvarniPocetakDatum>
  <DomainObject.StvarniZavrsetakDatum>
    <izvorni_sadrzaj>8. svibnja 2017.</izvorni_sadrzaj>
    <derivirana_varijabla naziv="DomainObject.StvarniZavrsetakDatum_1">8. svibnja 2017.</derivirana_varijabla>
  </DomainObject.StvarniZavrsetakDatum>
  <DomainObject.PlaniraniZavrsetakDatum>
    <izvorni_sadrzaj>8. svibnja 2017.</izvorni_sadrzaj>
    <derivirana_varijabla naziv="DomainObject.PlaniraniZavrsetakDatum_1">8. svibnja 2017.</derivirana_varijabla>
  </DomainObject.PlaniraniZavrsetakDatum>
  <DomainObject.PlaniraniPocetakDatum>
    <izvorni_sadrzaj>8. svibnja 2017.</izvorni_sadrzaj>
    <derivirana_varijabla naziv="DomainObject.PlaniraniPocetakDatum_1">8. svibnja 2017.</derivirana_varijabla>
  </DomainObject.PlaniraniPocetakDatum>
  <DomainObject.StvarniPocetakVrijeme>
    <izvorni_sadrzaj>11:45</izvorni_sadrzaj>
    <derivirana_varijabla naziv="DomainObject.StvarniPocetakVrijeme_1">11:45</derivirana_varijabla>
  </DomainObject.StvarniPocetakVrijeme>
  <DomainObject.StvarniZavrsetakVrijeme>
    <izvorni_sadrzaj>11:55</izvorni_sadrzaj>
    <derivirana_varijabla naziv="DomainObject.StvarniZavrsetakVrijeme_1">11:55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svibnja 2017.</izvorni_sadrzaj>
    <derivirana_varijabla naziv="DomainObject.Zapisnik.DatumKreiranja_1">8. svibnja 2017.</derivirana_varijabla>
  </DomainObject.Zapisnik.DatumKreiranja>
  <DomainObject.Zapisnik.ImovinskaKorist>
    <izvorni_sadrzaj/>
    <derivirana_varijabla naziv="DomainObject.Zapisnik.ImovinskaKorist_1"/>
  </DomainObject.Zapisnik.ImovinskaKorist>
  <DomainObject.Zapisnik.Oznaka>
    <izvorni_sadrzaj>St-33/2017-9</izvorni_sadrzaj>
    <derivirana_varijabla naziv="DomainObject.Zapisnik.Oznaka_1">St-33/2017-9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FLUO jednostavno društvo s ograničenom odgovornošću za distribuciju vode</izvorni_sadrzaj>
    <derivirana_varijabla naziv="DomainObject.Predmet.ProtustrankaFormated_1">  FLUO jednostavno društvo s ograničenom odgovornošću za distribuciju vode</derivirana_varijabla>
  </DomainObject.Predmet.ProtustrankaFormated>
  <DomainObject.Predmet.ProtustrankaFormatedOIB>
    <izvorni_sadrzaj>  FLUO jednostavno društvo s ograničenom odgovornošću za distribuciju vode, OIB 05997681163</izvorni_sadrzaj>
    <derivirana_varijabla naziv="DomainObject.Predmet.ProtustrankaFormatedOIB_1">  FLUO jednostavno društvo s ograničenom odgovornošću za distribuciju vode, OIB 05997681163</derivirana_varijabla>
  </DomainObject.Predmet.ProtustrankaFormatedOIB>
  <DomainObject.Predmet.ProtustrankaFormatedWithAdress>
    <izvorni_sadrzaj> FLUO jednostavno društvo s ograničenom odgovornošću za distribuciju vode, Optujska 10/A, 42000 Varaždin</izvorni_sadrzaj>
    <derivirana_varijabla naziv="DomainObject.Predmet.ProtustrankaFormatedWithAdress_1"> FLUO jednostavno društvo s ograničenom odgovornošću za distribuciju vode, Optujska 10/A, 42000 Varaždin</derivirana_varijabla>
  </DomainObject.Predmet.ProtustrankaFormatedWithAdress>
  <DomainObject.Predmet.ProtustrankaFormatedWithAdressOIB>
    <izvorni_sadrzaj> FLUO jednostavno društvo s ograničenom odgovornošću za distribuciju vode, OIB 05997681163, Optujska 10/A, 42000 Varaždin</izvorni_sadrzaj>
    <derivirana_varijabla naziv="DomainObject.Predmet.ProtustrankaFormatedWithAdressOIB_1"> FLUO jednostavno društvo s ograničenom odgovornošću za distribuciju vode, OIB 05997681163, Optujska 10/A, 42000 Varaždin</derivirana_varijabla>
  </DomainObject.Predmet.ProtustrankaFormatedWithAdressOIB>
  <DomainObject.Predmet.ProtustrankaWithAdress>
    <izvorni_sadrzaj>FLUO jednostavno društvo s ograničenom odgovornošću za distribuciju vode Optujska 10/A, 42000 Varaždin</izvorni_sadrzaj>
    <derivirana_varijabla naziv="DomainObject.Predmet.ProtustrankaWithAdress_1">FLUO jednostavno društvo s ograničenom odgovornošću za distribuciju vode Optujska 10/A, 42000 Varaždin</derivirana_varijabla>
  </DomainObject.Predmet.ProtustrankaWithAdress>
  <DomainObject.Predmet.ProtustrankaWithAdressOIB>
    <izvorni_sadrzaj>FLUO jednostavno društvo s ograničenom odgovornošću za distribuciju vode, OIB 05997681163, Optujska 10/A, 42000 Varaždin</izvorni_sadrzaj>
    <derivirana_varijabla naziv="DomainObject.Predmet.ProtustrankaWithAdressOIB_1">FLUO jednostavno društvo s ograničenom odgovornošću za distribuciju vode, OIB 05997681163, Optujska 10/A, 42000 Varaždin</derivirana_varijabla>
  </DomainObject.Predmet.ProtustrankaWithAdressOIB>
  <DomainObject.Predmet.ProtustrankaNazivFormated>
    <izvorni_sadrzaj>FLUO jednostavno društvo s ograničenom odgovornošću za distribuciju vode</izvorni_sadrzaj>
    <derivirana_varijabla naziv="DomainObject.Predmet.ProtustrankaNazivFormated_1">FLUO jednostavno društvo s ograničenom odgovornošću za distribuciju vode</derivirana_varijabla>
  </DomainObject.Predmet.ProtustrankaNazivFormated>
  <DomainObject.Predmet.ProtustrankaNazivFormatedOIB>
    <izvorni_sadrzaj>FLUO jednostavno društvo s ograničenom odgovornošću za distribuciju vode, OIB 05997681163</izvorni_sadrzaj>
    <derivirana_varijabla naziv="DomainObject.Predmet.ProtustrankaNazivFormatedOIB_1">FLUO jednostavno društvo s ograničenom odgovornošću za distribuciju vode, OIB 05997681163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RH MF - Porezna uprava, Područni ured sjeverna Hrvatska zastupanog po punomoćniku Županijsko državno odvjetništvo u Varaždinu</izvorni_sadrzaj>
    <derivirana_varijabla naziv="DomainObject.Predmet.StrankaFormated_1">  Financijska agencija; RH MF - Porezna uprava, Područni ured sjeverna Hrvatska zastupanog po punomoćniku Županijsko državno odvjetništvo u Varaždinu</derivirana_varijabla>
  </DomainObject.Predmet.StrankaFormated>
  <DomainObject.Predmet.StrankaFormatedOIB>
    <izvorni_sadrzaj>  Financijska agencija, OIB 85821130368; RH MF - Porezna uprava, Područni ured sjeverna Hrvatska, OIB 18683136487 zastupanog po punomoćniku Županijsko državno odvjetništvo u Varaždinu</izvorni_sadrzaj>
    <derivirana_varijabla naziv="DomainObject.Predmet.StrankaFormatedOIB_1">  Financijska agencija, OIB 85821130368; RH MF - Porezna uprava, Područni ured sjeverna Hrvatska, OIB 18683136487 zastupanog po punomoćniku Županijsko državno odvjetništvo u Varaždinu</derivirana_varijabla>
  </DomainObject.Predmet.StrankaFormatedOIB>
  <DomainObject.Predmet.StrankaFormatedWithAdress>
    <izvorni_sadrzaj> Financijska agencija, Ulica grada Vukovara 70, 10000 Zagreb; RH MF - Porezna uprava, Područni ured sjeverna Hrvatska, Graberje 1, 42000 Varaždin zastupanog po punomoćniku Županijsko državno odvjetništvo u Varaždinu</izvorni_sadrzaj>
    <derivirana_varijabla naziv="DomainObject.Predmet.StrankaFormatedWithAdress_1"> Financijska agencija, Ulica grada Vukovara 70, 10000 Zagreb; RH MF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RH MF - Porezna uprava, Područni ured sjeverna Hrvatska, OIB 18683136487, Graberje 1, 42000 Varaždin zastupanog po punomoćniku Županijsko državno odvjetništvo u Varaždinu</izvorni_sadrzaj>
    <derivirana_varijabla naziv="DomainObject.Predmet.StrankaFormatedWithAdressOIB_1"> Financijska agencija, OIB 85821130368, Ulica grada Vukovara 70, 10000 Zagreb; RH MF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Financijska agencija Ulica grada Vukovara 70,10000 Zagreb,RH MF - Porezna uprava, Područni ured sjeverna Hrvatska Graberje 1,42000 Varaždin</izvorni_sadrzaj>
    <derivirana_varijabla naziv="DomainObject.Predmet.StrankaWithAdress_1">Financijska agencija Ulica grada Vukovara 70,10000 Zagreb,RH MF - Porezna uprava, Područni ured sjeverna Hrvatska Graberje 1,42000 Varaždin</derivirana_varijabla>
  </DomainObject.Predmet.StrankaWithAdress>
  <DomainObject.Predmet.StrankaWithAdressOIB>
    <izvorni_sadrzaj>Financijska agencija, OIB 85821130368, Ulica grada Vukovara 70,10000 Zagreb,RH MF - Porezna uprava, Područni ured sjeverna Hrvatska, OIB 18683136487, Graberje 1,42000 Varaždin</izvorni_sadrzaj>
    <derivirana_varijabla naziv="DomainObject.Predmet.StrankaWithAdressOIB_1">Financijska agencija, OIB 85821130368, Ulica grada Vukovara 70,10000 Zagreb,RH MF - Porezna uprava, Područni ured sjeverna Hrvatska, OIB 18683136487, Graberje 1,42000 Varaždin</derivirana_varijabla>
  </DomainObject.Predmet.StrankaWithAdressOIB>
  <DomainObject.Predmet.StrankaNazivFormated>
    <izvorni_sadrzaj>Financijska agencija,RH MF - Porezna uprava, Područni ured sjeverna Hrvatska</izvorni_sadrzaj>
    <derivirana_varijabla naziv="DomainObject.Predmet.StrankaNazivFormated_1">Financijska agencija,RH MF - Porezna uprava, Područni ured sjeverna Hrvatska</derivirana_varijabla>
  </DomainObject.Predmet.StrankaNazivFormated>
  <DomainObject.Predmet.StrankaNazivFormatedOIB>
    <izvorni_sadrzaj>Financijska agencija, OIB 85821130368,RH MF - Porezna uprava, Područni ured sjeverna Hrvatska, OIB 18683136487</izvorni_sadrzaj>
    <derivirana_varijabla naziv="DomainObject.Predmet.StrankaNazivFormatedOIB_1">Financijska agencija, OIB 85821130368,RH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42855.60</izvorni_sadrzaj>
    <derivirana_varijabla naziv="DomainObject.Predmet.TrenutnaVrijednost_1">42855.60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tem>RH MF - Porezna uprava, Područni ured sjeverna Hrvatska zastupanog po punomoćniku Županijsko državno odvjetništvo u Varaždinu</item>
    </izvorni_sadrzaj>
    <derivirana_varijabla naziv="DomainObject.Predmet.StrankaListFormated_1">
      <item>Financijska agencija</item>
      <item>RH MF - Porezna uprava, Područni ured sjeverna Hrvatska zastupanog po punomoćniku Županijsko državno odvjetništvo u Varaždinu</item>
    </derivirana_varijabla>
  </DomainObject.Predmet.StrankaListFormated>
  <DomainObject.Predmet.StrankaListFormatedOIB>
    <izvorni_sadrzaj>
      <item>Financijska agencija, OIB 85821130368</item>
      <item>RH MF - Porezna uprava, Područni ured sjeverna Hrvatska, OIB 18683136487 zastupanog po punomoćniku Županijsko državno odvjetništvo u Varaždinu</item>
    </izvorni_sadrzaj>
    <derivirana_varijabla naziv="DomainObject.Predmet.StrankaListFormatedOIB_1">
      <item>Financijska agencija, OIB 85821130368</item>
      <item>RH MF - Porezna uprava, Područni ured sjeverna Hrvatska,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RH MF - Porezna uprava, Područni ured sjeverna Hrvatska, Graberje 1, 42000 Varaždin zastupanog po punomoćniku Županijsko državno odvjetništvo u Varaždinu</item>
    </izvorni_sadrzaj>
    <derivirana_varijabla naziv="DomainObject.Predmet.StrankaListFormatedWithAdress_1">
      <item>Financijska agencija, Ulica grada Vukovara 70, 10000 Zagreb</item>
      <item>RH MF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RH MF - Porezna uprava, Područni ured sjeverna Hrvatska, OIB 18683136487, Graberje 1, 42000 Varaždin zastupanog po punomoćniku Županijsko državno odvjetništvo u Varaždinu</item>
    </izvorni_sadrzaj>
    <derivirana_varijabla naziv="DomainObject.Predmet.StrankaListFormatedWithAdressOIB_1">
      <item>Financijska agencija, OIB 85821130368, Ulica grada Vukovara 70, 10000 Zagreb</item>
      <item>RH MF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Financijska agencija</item>
      <item>RH MF - Porezna uprava, Područni ured sjeverna Hrvatska</item>
    </izvorni_sadrzaj>
    <derivirana_varijabla naziv="DomainObject.Predmet.StrankaListNazivFormated_1">
      <item>Financijska agencija</item>
      <item>RH MF - Porezna uprava, Područni ured sjeverna Hrvatska</item>
    </derivirana_varijabla>
  </DomainObject.Predmet.StrankaListNazivFormated>
  <DomainObject.Predmet.StrankaListNazivFormatedOIB>
    <izvorni_sadrzaj>
      <item>Financijska agencija, OIB 85821130368</item>
      <item>RH MF - Porezna uprava, Područni ured sjeverna Hrvatska, OIB 18683136487</item>
    </izvorni_sadrzaj>
    <derivirana_varijabla naziv="DomainObject.Predmet.StrankaListNazivFormatedOIB_1">
      <item>Financijska agencija, OIB 85821130368</item>
      <item>RH MF - Porezna uprava, Područni ured sjeverna Hrvatska, OIB 18683136487</item>
    </derivirana_varijabla>
  </DomainObject.Predmet.StrankaListNazivFormatedOIB>
  <DomainObject.Predmet.ProtuStrankaListFormated>
    <izvorni_sadrzaj>
      <item>FLUO jednostavno društvo s ograničenom odgovornošću za distribuciju vode</item>
    </izvorni_sadrzaj>
    <derivirana_varijabla naziv="DomainObject.Predmet.ProtuStrankaListFormated_1">
      <item>FLUO jednostavno društvo s ograničenom odgovornošću za distribuciju vode</item>
    </derivirana_varijabla>
  </DomainObject.Predmet.ProtuStrankaListFormated>
  <DomainObject.Predmet.ProtuStrankaListFormatedOIB>
    <izvorni_sadrzaj>
      <item>FLUO jednostavno društvo s ograničenom odgovornošću za distribuciju vode, OIB 05997681163</item>
    </izvorni_sadrzaj>
    <derivirana_varijabla naziv="DomainObject.Predmet.ProtuStrankaListFormatedOIB_1">
      <item>FLUO jednostavno društvo s ograničenom odgovornošću za distribuciju vode, OIB 05997681163</item>
    </derivirana_varijabla>
  </DomainObject.Predmet.ProtuStrankaListFormatedOIB>
  <DomainObject.Predmet.ProtuStrankaListFormatedWithAdress>
    <izvorni_sadrzaj>
      <item>FLUO jednostavno društvo s ograničenom odgovornošću za distribuciju vode, Optujska 10/A, 42000 Varaždin</item>
    </izvorni_sadrzaj>
    <derivirana_varijabla naziv="DomainObject.Predmet.ProtuStrankaListFormatedWithAdress_1">
      <item>FLUO jednostavno društvo s ograničenom odgovornošću za distribuciju vode, Optujska 10/A, 42000 Varaždin</item>
    </derivirana_varijabla>
  </DomainObject.Predmet.ProtuStrankaListFormatedWithAdress>
  <DomainObject.Predmet.ProtuStrankaListFormatedWithAdressOIB>
    <izvorni_sadrzaj>
      <item>FLUO jednostavno društvo s ograničenom odgovornošću za distribuciju vode, OIB 05997681163, Optujska 10/A, 42000 Varaždin</item>
    </izvorni_sadrzaj>
    <derivirana_varijabla naziv="DomainObject.Predmet.ProtuStrankaListFormatedWithAdressOIB_1">
      <item>FLUO jednostavno društvo s ograničenom odgovornošću za distribuciju vode, OIB 05997681163, Optujska 10/A, 42000 Varaždin</item>
    </derivirana_varijabla>
  </DomainObject.Predmet.ProtuStrankaListFormatedWithAdressOIB>
  <DomainObject.Predmet.ProtuStrankaListNazivFormated>
    <izvorni_sadrzaj>
      <item>FLUO jednostavno društvo s ograničenom odgovornošću za distribuciju vode</item>
    </izvorni_sadrzaj>
    <derivirana_varijabla naziv="DomainObject.Predmet.ProtuStrankaListNazivFormated_1">
      <item>FLUO jednostavno društvo s ograničenom odgovornošću za distribuciju vode</item>
    </derivirana_varijabla>
  </DomainObject.Predmet.ProtuStrankaListNazivFormated>
  <DomainObject.Predmet.ProtuStrankaListNazivFormatedOIB>
    <izvorni_sadrzaj>
      <item>FLUO jednostavno društvo s ograničenom odgovornošću za distribuciju vode, OIB 05997681163</item>
    </izvorni_sadrzaj>
    <derivirana_varijabla naziv="DomainObject.Predmet.ProtuStrankaListNazivFormatedOIB_1">
      <item>FLUO jednostavno društvo s ograničenom odgovornošću za distribuciju vode, OIB 05997681163</item>
    </derivirana_varijabla>
  </DomainObject.Predmet.ProtuStrankaListNazivFormatedOIB>
  <DomainObject.Predmet.OstaliListFormated>
    <izvorni_sadrzaj>
      <item>Sudski registar</item>
      <item>e-oglasna ploča</item>
      <item>Županijsko državno odvjetništvo u Varaždinu punomoćnik sudionika u postupku RH MF - Porezna uprava, Područni ured sjeverna Hrvatska</item>
      <item>Alen Škorjanec</item>
    </izvorni_sadrzaj>
    <derivirana_varijabla naziv="DomainObject.Predmet.OstaliListFormated_1">
      <item>Sudski registar</item>
      <item>e-oglasna ploča</item>
      <item>Županijsko državno odvjetništvo u Varaždinu punomoćnik sudionika u postupku RH MF - Porezna uprava, Područni ured sjeverna Hrvatska</item>
      <item>Alen Škorjanec</item>
    </derivirana_varijabla>
  </DomainObject.Predmet.OstaliListFormated>
  <DomainObject.Predmet.OstaliListFormatedOIB>
    <izvorni_sadrzaj>
      <item>Sudski registar</item>
      <item>e-oglasna ploča</item>
      <item>Županijsko državno odvjetništvo u Varaždinu punomoćnik sudionika u postupku RH MF - Porezna uprava, Područni ured sjeverna Hrvatska</item>
      <item>Alen Škorjanec, OIB 35794399968</item>
    </izvorni_sadrzaj>
    <derivirana_varijabla naziv="DomainObject.Predmet.OstaliListFormatedOIB_1">
      <item>Sudski registar</item>
      <item>e-oglasna ploča</item>
      <item>Županijsko državno odvjetništvo u Varaždinu punomoćnik sudionika u postupku RH MF - Porezna uprava, Područni ured sjeverna Hrvatska</item>
      <item>Alen Škorjanec, OIB 35794399968</item>
    </derivirana_varijabla>
  </DomainObject.Predmet.OstaliListFormatedOIB>
  <DomainObject.Predmet.OstaliListFormatedWithAdress>
    <izvorni_sadrzaj>
      <item>Sudski registar</item>
      <item>e-oglasna ploča</item>
      <item>Županijsko državno odvjetništvo u Varaždinu, B.Radića 2, 42000 Varaždin punomoćnik sudionika u postupku RH MF - Porezna uprava, Područni ured sjeverna Hrvatska</item>
      <item>Alen Škorjanec, Optujska 10a, 42000 Varaždin</item>
    </izvorni_sadrzaj>
    <derivirana_varijabla naziv="DomainObject.Predmet.OstaliListFormatedWithAdress_1">
      <item>Sudski registar</item>
      <item>e-oglasna ploča</item>
      <item>Županijsko državno odvjetništvo u Varaždinu, B.Radića 2, 42000 Varaždin punomoćnik sudionika u postupku RH MF - Porezna uprava, Područni ured sjeverna Hrvatska</item>
      <item>Alen Škorjanec, Optujska 10a, 42000 Varaždin</item>
    </derivirana_varijabla>
  </DomainObject.Predmet.OstaliListFormatedWithAdress>
  <DomainObject.Predmet.OstaliListFormatedWithAdressOIB>
    <izvorni_sadrzaj>
      <item>Sudski registar</item>
      <item>e-oglasna ploča</item>
      <item>Županijsko državno odvjetništvo u Varaždinu, B.Radića 2, 42000 Varaždin punomoćnik sudionika u postupku RH MF - Porezna uprava, Područni ured sjeverna Hrvatska</item>
      <item>Alen Škorjanec, OIB 35794399968, Optujska 10a, 42000 Varaždin</item>
    </izvorni_sadrzaj>
    <derivirana_varijabla naziv="DomainObject.Predmet.OstaliListFormatedWithAdressOIB_1">
      <item>Sudski registar</item>
      <item>e-oglasna ploča</item>
      <item>Županijsko državno odvjetništvo u Varaždinu, B.Radića 2, 42000 Varaždin punomoćnik sudionika u postupku RH MF - Porezna uprava, Područni ured sjeverna Hrvatska</item>
      <item>Alen Škorjanec, OIB 35794399968, Optujska 10a, 42000 Varaždin</item>
    </derivirana_varijabla>
  </DomainObject.Predmet.OstaliListFormatedWithAdressOIB>
  <DomainObject.Predmet.OstaliListNazivFormated>
    <izvorni_sadrzaj>
      <item>Sudski registar</item>
      <item>e-oglasna ploča</item>
      <item>Županijsko državno odvjetništvo u Varaždinu</item>
      <item>Alen Škorjanec</item>
    </izvorni_sadrzaj>
    <derivirana_varijabla naziv="DomainObject.Predmet.OstaliListNazivFormated_1">
      <item>Sudski registar</item>
      <item>e-oglasna ploča</item>
      <item>Županijsko državno odvjetništvo u Varaždinu</item>
      <item>Alen Škorjanec</item>
    </derivirana_varijabla>
  </DomainObject.Predmet.OstaliListNazivFormated>
  <DomainObject.Predmet.OstaliListNazivFormatedOIB>
    <izvorni_sadrzaj>
      <item>Sudski registar</item>
      <item>e-oglasna ploča</item>
      <item>Županijsko državno odvjetništvo u Varaždinu</item>
      <item>Alen Škorjanec, OIB 35794399968</item>
    </izvorni_sadrzaj>
    <derivirana_varijabla naziv="DomainObject.Predmet.OstaliListNazivFormatedOIB_1">
      <item>Sudski registar</item>
      <item>e-oglasna ploča</item>
      <item>Županijsko državno odvjetništvo u Varaždinu</item>
      <item>Alen Škorjanec, OIB 35794399968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St-33/2017-9</izvorni_sadrzaj>
    <derivirana_varijabla naziv="DomainObject.PoslovniBrojDokumenta_1">St-33/2017-9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FLUO jednostavno društvo s ograničenom odgovornošću za distribuciju vode</izvorni_sadrzaj>
    <derivirana_varijabla naziv="DomainObject.Predmet.ProtustrankaIDrugi_1">FLUO jednostavno društvo s ograničenom odgovornošću za distribuciju vode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FLUO jednostavno društvo s ograničenom odgovornošću za distribuciju vode, OIB 05997681163, Optujska 10/A, 42000 Varaždin</izvorni_sadrzaj>
    <derivirana_varijabla naziv="DomainObject.Predmet.ProtustrankaIDrugiAdressOIB_1">FLUO jednostavno društvo s ograničenom odgovornošću za distribuciju vode, OIB 05997681163, Optujska 10/A,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FLUO jednostavno društvo s ograničenom odgovornošću za distribuciju vode</item>
      <item>Sudski registar</item>
      <item>e-oglasna ploča</item>
      <item>RH MF - Porezna uprava, Područni ured sjeverna Hrvatska</item>
      <item>Županijsko državno odvjetništvo u Varaždinu</item>
      <item>Alen Škorjanec</item>
    </izvorni_sadrzaj>
    <derivirana_varijabla naziv="DomainObject.Predmet.SudioniciListNaziv_1">
      <item>Financijska agencija</item>
      <item>FLUO jednostavno društvo s ograničenom odgovornošću za distribuciju vode</item>
      <item>Sudski registar</item>
      <item>e-oglasna ploča</item>
      <item>RH MF - Porezna uprava, Područni ured sjeverna Hrvatska</item>
      <item>Županijsko državno odvjetništvo u Varaždinu</item>
      <item>Alen Škorjanec</item>
    </derivirana_varijabla>
  </DomainObject.Predmet.SudioniciListNaziv>
  <DomainObject.Predmet.SudioniciListAdressOIB>
    <izvorni_sadrzaj>
      <item>Financijska agencija, OIB 85821130368, Ulica grada Vukovara 70,10000 Zagreb</item>
      <item>FLUO jednostavno društvo s ograničenom odgovornošću za distribuciju vode, OIB 05997681163, Optujska 10/A,42000 Varaždin</item>
      <item>Sudski registar</item>
      <item>e-oglasna ploča</item>
      <item>RH MF - Porezna uprava, Područni ured sjeverna Hrvatska, OIB 18683136487, Graberje 1,42000 Varaždin</item>
      <item>Županijsko državno odvjetništvo u Varaždinu, B.Radića 2,42000 Varaždin</item>
      <item>Alen Škorjanec, OIB 35794399968, Optujska 10a,42000 Varaždin</item>
    </izvorni_sadrzaj>
    <derivirana_varijabla naziv="DomainObject.Predmet.SudioniciListAdressOIB_1">
      <item>Financijska agencija, OIB 85821130368, Ulica grada Vukovara 70,10000 Zagreb</item>
      <item>FLUO jednostavno društvo s ograničenom odgovornošću za distribuciju vode, OIB 05997681163, Optujska 10/A,42000 Varaždin</item>
      <item>Sudski registar</item>
      <item>e-oglasna ploča</item>
      <item>RH MF - Porezna uprava, Područni ured sjeverna Hrvatska, OIB 18683136487, Graberje 1,42000 Varaždin</item>
      <item>Županijsko državno odvjetništvo u Varaždinu, B.Radića 2,42000 Varaždin</item>
      <item>Alen Škorjanec, OIB 35794399968, Optujska 10a,42000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05997681163</item>
      <item>, OIB null</item>
      <item>, OIB null</item>
      <item>, OIB 18683136487</item>
      <item>, OIB null</item>
      <item>, OIB 35794399968</item>
    </izvorni_sadrzaj>
    <derivirana_varijabla naziv="DomainObject.Predmet.SudioniciListNazivOIB_1">
      <item>, OIB 85821130368</item>
      <item>, OIB 05997681163</item>
      <item>, OIB null</item>
      <item>, OIB null</item>
      <item>, OIB 18683136487</item>
      <item>, OIB null</item>
      <item>, OIB 35794399968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404F5F-B64D-4278-91DB-993832657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191</properties:Words>
  <properties:Characters>1055</properties:Characters>
  <properties:Lines>44</properties:Lines>
  <properties:Paragraphs>19</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2017-05-08T09:52:00Z</cp:lastPrinted>
  <dcterms:modified xmlns:xsi="http://www.w3.org/2001/XMLSchema-instance" xsi:type="dcterms:W3CDTF">2017-05-08T11:42:00Z</dcterms:modified>
  <cp:revision>46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St-33/2017-9 / Zapisnik - Ročište radi izjašnjenja o prijedlogu za otvaranje steč.post</vt:lpwstr>
  </prop:property>
  <prop:property name="CC_coloring" pid="4" fmtid="{D5CDD505-2E9C-101B-9397-08002B2CF9AE}">
    <vt:bool>false</vt:bool>
  </prop:property>
  <prop:property name="BrojStranica" pid="5" fmtid="{D5CDD505-2E9C-101B-9397-08002B2CF9AE}">
    <vt:i4>1</vt:i4>
  </prop:property>
</prop:Properties>
</file>