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1ff" w14:paraId="62f61f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3453BD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943DC" w:rsidRPr="00126248">
        <w:rPr>
          <w:sz w:val="24"/>
          <w:szCs w:val="24"/>
        </w:rPr>
        <w:t xml:space="preserve">UMJETNIČKA RADIONICA </w:t>
      </w:r>
      <w:r w:rsidR="004943DC">
        <w:rPr>
          <w:sz w:val="24"/>
          <w:szCs w:val="24"/>
        </w:rPr>
        <w:t>„</w:t>
      </w:r>
      <w:r w:rsidR="004943DC" w:rsidRPr="00126248">
        <w:rPr>
          <w:sz w:val="24"/>
          <w:szCs w:val="24"/>
        </w:rPr>
        <w:t>GROHOTNIK</w:t>
      </w:r>
      <w:r w:rsidR="004943DC">
        <w:rPr>
          <w:sz w:val="24"/>
          <w:szCs w:val="24"/>
        </w:rPr>
        <w:t>“ S</w:t>
      </w:r>
      <w:r w:rsidR="004943DC" w:rsidRPr="00126248">
        <w:rPr>
          <w:sz w:val="24"/>
          <w:szCs w:val="24"/>
        </w:rPr>
        <w:t>KRAD, Cvjetna 8</w:t>
      </w:r>
      <w:r w:rsidR="004943DC">
        <w:rPr>
          <w:sz w:val="24"/>
          <w:szCs w:val="24"/>
        </w:rPr>
        <w:t>, Skrad</w:t>
      </w:r>
      <w:r w:rsidR="004943DC" w:rsidRPr="00126248">
        <w:rPr>
          <w:sz w:val="24"/>
          <w:szCs w:val="24"/>
        </w:rPr>
        <w:t xml:space="preserve"> </w:t>
      </w:r>
      <w:r w:rsidR="004943DC" w:rsidRPr="00126248">
        <w:rPr>
          <w:sz w:val="24"/>
          <w:szCs w:val="24"/>
          <w:lang w:eastAsia="en-US"/>
        </w:rPr>
        <w:t>(OIB</w:t>
      </w:r>
      <w:r w:rsidR="004943DC" w:rsidRPr="00CC0F07">
        <w:rPr>
          <w:sz w:val="24"/>
          <w:szCs w:val="24"/>
          <w:lang w:eastAsia="en-US"/>
        </w:rPr>
        <w:t xml:space="preserve"> </w:t>
      </w:r>
      <w:r w:rsidR="004943DC">
        <w:rPr>
          <w:sz w:val="24"/>
          <w:szCs w:val="24"/>
          <w:lang w:eastAsia="en-US"/>
        </w:rPr>
        <w:t>86726205877</w:t>
      </w:r>
      <w:r w:rsidR="004943DC" w:rsidRPr="00CC0F07">
        <w:rPr>
          <w:sz w:val="24"/>
          <w:szCs w:val="24"/>
          <w:lang w:eastAsia="en-US"/>
        </w:rPr>
        <w:t>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453B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943DC">
        <w:rPr>
          <w:color w:val="000000"/>
          <w:sz w:val="24"/>
          <w:szCs w:val="24"/>
        </w:rPr>
        <w:t>118.918,66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4943DC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3453BD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</w:t>
      </w:r>
      <w:r w:rsidR="004943DC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C6D" w:rsidP="00FF2B80" w:rsidR="00B71C6D">
      <w:pPr>
        <w:spacing w:lineRule="auto" w:line="240" w:after="0"/>
      </w:pPr>
      <w:r>
        <w:separator/>
      </w:r>
    </w:p>
  </w:endnote>
  <w:endnote w:id="0" w:type="continuationSeparator">
    <w:p w:rsidRDefault="00B71C6D" w:rsidP="00FF2B80" w:rsidR="00B71C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C6D" w:rsidP="00FF2B80" w:rsidR="00B71C6D">
      <w:pPr>
        <w:spacing w:lineRule="auto" w:line="240" w:after="0"/>
      </w:pPr>
      <w:r>
        <w:separator/>
      </w:r>
    </w:p>
  </w:footnote>
  <w:footnote w:id="0" w:type="continuationSeparator">
    <w:p w:rsidRDefault="00B71C6D" w:rsidP="00FF2B80" w:rsidR="00B71C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7E2FF8">
      <w:rPr>
        <w:sz w:val="24"/>
        <w:szCs w:val="24"/>
      </w:rPr>
      <w:t>6</w:t>
    </w:r>
    <w:r w:rsidR="004943DC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71C6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C494A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453BD"/>
    <w:rsid w:val="003522BC"/>
    <w:rsid w:val="00353803"/>
    <w:rsid w:val="00355A09"/>
    <w:rsid w:val="00362D06"/>
    <w:rsid w:val="00365B7F"/>
    <w:rsid w:val="003856C3"/>
    <w:rsid w:val="003E23B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40FC9"/>
    <w:rsid w:val="00541CCE"/>
    <w:rsid w:val="00556204"/>
    <w:rsid w:val="005636E8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71C6D"/>
    <w:rsid w:val="00B80884"/>
    <w:rsid w:val="00B8654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9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9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radionica GROHOTNIK  Skrad</izvorni_sadrzaj>
    <derivirana_varijabla naziv="DomainObject.Predmet.ProtustrankaFormated_1">  Umjetnička radionica GROHOTNIK  Skrad</derivirana_varijabla>
  </DomainObject.Predmet.ProtustrankaFormated>
  <DomainObject.Predmet.ProtustrankaFormatedOIB>
    <izvorni_sadrzaj>  Umjetnička radionica GROHOTNIK  Skrad, OIB 86726205877</izvorni_sadrzaj>
    <derivirana_varijabla naziv="DomainObject.Predmet.ProtustrankaFormatedOIB_1">  Umjetnička radionica GROHOTNIK  Skrad, OIB 86726205877</derivirana_varijabla>
  </DomainObject.Predmet.ProtustrankaFormatedOIB>
  <DomainObject.Predmet.ProtustrankaFormatedWithAdress>
    <izvorni_sadrzaj> Umjetnička radionica GROHOTNIK  Skrad, Cvjetna 8, 51311 Skrad</izvorni_sadrzaj>
    <derivirana_varijabla naziv="DomainObject.Predmet.ProtustrankaFormatedWithAdress_1"> Umjetnička radionica GROHOTNIK  Skrad, Cvjetna 8, 51311 Skrad</derivirana_varijabla>
  </DomainObject.Predmet.ProtustrankaFormatedWithAdress>
  <DomainObject.Predmet.ProtustrankaFormatedWithAdressOIB>
    <izvorni_sadrzaj> Umjetnička radionica GROHOTNIK  Skrad, OIB 86726205877, Cvjetna 8, 51311 Skrad</izvorni_sadrzaj>
    <derivirana_varijabla naziv="DomainObject.Predmet.ProtustrankaFormatedWithAdressOIB_1"> Umjetnička radionica GROHOTNIK  Skrad, OIB 86726205877, Cvjetna 8, 51311 Skrad</derivirana_varijabla>
  </DomainObject.Predmet.ProtustrankaFormatedWithAdressOIB>
  <DomainObject.Predmet.ProtustrankaWithAdress>
    <izvorni_sadrzaj>Umjetnička radionica GROHOTNIK  Skrad Cvjetna 8, 51311 Skrad</izvorni_sadrzaj>
    <derivirana_varijabla naziv="DomainObject.Predmet.ProtustrankaWithAdress_1">Umjetnička radionica GROHOTNIK  Skrad Cvjetna 8, 51311 Skrad</derivirana_varijabla>
  </DomainObject.Predmet.ProtustrankaWithAdress>
  <DomainObject.Predmet.ProtustrankaWithAdressOIB>
    <izvorni_sadrzaj>Umjetnička radionica GROHOTNIK  Skrad, OIB 86726205877, Cvjetna 8, 51311 Skrad</izvorni_sadrzaj>
    <derivirana_varijabla naziv="DomainObject.Predmet.ProtustrankaWithAdressOIB_1">Umjetnička radionica GROHOTNIK  Skrad, OIB 86726205877, Cvjetna 8, 51311 Skrad</derivirana_varijabla>
  </DomainObject.Predmet.ProtustrankaWithAdressOIB>
  <DomainObject.Predmet.ProtustrankaNazivFormated>
    <izvorni_sadrzaj>Umjetnička radionica GROHOTNIK  Skrad</izvorni_sadrzaj>
    <derivirana_varijabla naziv="DomainObject.Predmet.ProtustrankaNazivFormated_1">Umjetnička radionica GROHOTNIK  Skrad</derivirana_varijabla>
  </DomainObject.Predmet.ProtustrankaNazivFormated>
  <DomainObject.Predmet.ProtustrankaNazivFormatedOIB>
    <izvorni_sadrzaj>Umjetnička radionica GROHOTNIK  Skrad, OIB 86726205877</izvorni_sadrzaj>
    <derivirana_varijabla naziv="DomainObject.Predmet.ProtustrankaNazivFormatedOIB_1">Umjetnička radionica GROHOTNIK  Skrad, OIB 86726205877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Umjetnička radionica GROHOTNIK  Skrad</item>
    </izvorni_sadrzaj>
    <derivirana_varijabla naziv="DomainObject.Predmet.ProtuStrankaListFormated_1">
      <item>Umjetnička radionica GROHOTNIK  Skrad</item>
    </derivirana_varijabla>
  </DomainObject.Predmet.ProtuStrankaListFormated>
  <DomainObject.Predmet.ProtuStrankaListFormatedOIB>
    <izvorni_sadrzaj>
      <item>Umjetnička radionica GROHOTNIK  Skrad, OIB 86726205877</item>
    </izvorni_sadrzaj>
    <derivirana_varijabla naziv="DomainObject.Predmet.ProtuStrankaListFormatedOIB_1">
      <item>Umjetnička radionica GROHOTNIK  Skrad, OIB 86726205877</item>
    </derivirana_varijabla>
  </DomainObject.Predmet.ProtuStrankaListFormatedOIB>
  <DomainObject.Predmet.ProtuStrankaListFormatedWithAdress>
    <izvorni_sadrzaj>
      <item>Umjetnička radionica GROHOTNIK  Skrad, Cvjetna 8, 51311 Skrad</item>
    </izvorni_sadrzaj>
    <derivirana_varijabla naziv="DomainObject.Predmet.ProtuStrankaListFormatedWithAdress_1">
      <item>Umjetnička radionica GROHOTNIK  Skrad, Cvjetna 8, 51311 Skrad</item>
    </derivirana_varijabla>
  </DomainObject.Predmet.ProtuStrankaListFormatedWithAdress>
  <DomainObject.Predmet.ProtuStrankaListFormatedWithAdressOIB>
    <izvorni_sadrzaj>
      <item>Umjetnička radionica GROHOTNIK  Skrad, OIB 86726205877, Cvjetna 8, 51311 Skrad</item>
    </izvorni_sadrzaj>
    <derivirana_varijabla naziv="DomainObject.Predmet.ProtuStrankaListFormatedWithAdressOIB_1">
      <item>Umjetnička radionica GROHOTNIK  Skrad, OIB 86726205877, Cvjetna 8, 51311 Skrad</item>
    </derivirana_varijabla>
  </DomainObject.Predmet.ProtuStrankaListFormatedWithAdressOIB>
  <DomainObject.Predmet.ProtuStrankaListNazivFormated>
    <izvorni_sadrzaj>
      <item>Umjetnička radionica GROHOTNIK  Skrad</item>
    </izvorni_sadrzaj>
    <derivirana_varijabla naziv="DomainObject.Predmet.ProtuStrankaListNazivFormated_1">
      <item>Umjetnička radionica GROHOTNIK  Skrad</item>
    </derivirana_varijabla>
  </DomainObject.Predmet.ProtuStrankaListNazivFormated>
  <DomainObject.Predmet.ProtuStrankaListNazivFormatedOIB>
    <izvorni_sadrzaj>
      <item>Umjetnička radionica GROHOTNIK  Skrad, OIB 86726205877</item>
    </izvorni_sadrzaj>
    <derivirana_varijabla naziv="DomainObject.Predmet.ProtuStrankaListNazivFormatedOIB_1">
      <item>Umjetnička radionica GROHOTNIK  Skrad, OIB 86726205877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Umjetnička radionica GROHOTNIK  Skrad</izvorni_sadrzaj>
    <derivirana_varijabla naziv="DomainObject.Predmet.ProtustrankaIDrugi_1">Umjetnička radionica GROHOTNIK  Skrad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Umjetnička radionica GROHOTNIK  Skrad, OIB 86726205877, Cvjetna 8, 51311 Skrad</izvorni_sadrzaj>
    <derivirana_varijabla naziv="DomainObject.Predmet.ProtustrankaIDrugiAdressOIB_1">Umjetnička radionica GROHOTNIK  Skrad, OIB 86726205877, Cvjetna 8,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Umjetnička radionica GROHOTNIK  Skrad</item>
    </izvorni_sadrzaj>
    <derivirana_varijabla naziv="DomainObject.Predmet.SudioniciListNaziv_1">
      <item>FINA  Rijeka</item>
      <item>Umjetnička radionica GROHOTNIK  Skrad</item>
    </derivirana_varijabla>
  </DomainObject.Predmet.SudioniciListNaziv>
  <DomainObject.Predmet.SudioniciListAdressOIB>
    <izvorni_sadrzaj>
      <item>FINA  Rijeka, OIB 85821130368, Frana Kurelca 8,51000 Rijeka</item>
      <item>Umjetnička radionica GROHOTNIK  Skrad, OIB 86726205877, Cvjetna 8,51311 Skrad</item>
    </izvorni_sadrzaj>
    <derivirana_varijabla naziv="DomainObject.Predmet.SudioniciListAdressOIB_1">
      <item>FINA  Rijeka, OIB 85821130368, Frana Kurelca 8,51000 Rijeka</item>
      <item>Umjetnička radionica GROHOTNIK  Skrad, OIB 86726205877, Cvjetna 8,51311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86726205877</item>
    </izvorni_sadrzaj>
    <derivirana_varijabla naziv="DomainObject.Predmet.SudioniciListNazivOIB_1">
      <item>, OIB 85821130368</item>
      <item>, OIB 86726205877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D0D24-5F02-4E32-8FC5-7F6F38186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1249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Vera Jelenović</dc:creator>
  <cp:lastModifiedBy>Sonja Krapić</cp:lastModifiedBy>
  <cp:lastPrinted>2016-01-12T08:47:00Z</cp:lastPrinted>
  <dcterms:modified xmlns:xsi="http://www.w3.org/2001/XMLSchema-instance" xsi:type="dcterms:W3CDTF">2016-01-12T09:12:00Z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