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2faf" w14:paraId="6af2faf" w:rsidRDefault="00A53854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150300">
        <w:t>740</w:t>
      </w:r>
      <w:r w:rsidR="00930CEE">
        <w:t>/2016</w:t>
      </w:r>
      <w:r w:rsidR="00385531">
        <w:t>-</w:t>
      </w:r>
      <w:r w:rsidR="00D45258">
        <w:t>64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A53854" w:rsidP="00A53854" w:rsidR="00A5385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53854" w:rsidP="00A53854" w:rsidR="00A5385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53854" w:rsidP="00A53854" w:rsidR="00A5385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53854" w:rsidP="00A53854" w:rsidR="00A53854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150300" w:rsidRPr="00EA0D7E">
        <w:t>HERES UGLJAN d.o.o., Ugljan, Put Mulina 81, OIB: 29238763987</w:t>
      </w:r>
      <w:r w:rsidR="00E06C95">
        <w:t xml:space="preserve">, </w:t>
      </w:r>
      <w:r w:rsidR="00E06C95" w:rsidRPr="002C2297">
        <w:t xml:space="preserve"> koga zastupa stečajni upravitelj </w:t>
      </w:r>
      <w:r w:rsidR="00150300">
        <w:t>Ante Poljak</w:t>
      </w:r>
      <w:r w:rsidRPr="002F799A">
        <w:t xml:space="preserve">, </w:t>
      </w:r>
      <w:r w:rsidR="001E27E2">
        <w:t>11. siječnja 2018.</w:t>
      </w:r>
      <w:r w:rsidRPr="002F799A">
        <w:t>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D45258">
        <w:t>ina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150300" w:rsidRPr="00EA0D7E">
        <w:t xml:space="preserve">čest. </w:t>
      </w:r>
      <w:proofErr w:type="spellStart"/>
      <w:r w:rsidR="00150300" w:rsidRPr="00EA0D7E">
        <w:t>zem</w:t>
      </w:r>
      <w:proofErr w:type="spellEnd"/>
      <w:r w:rsidR="00150300" w:rsidRPr="00EA0D7E">
        <w:t xml:space="preserve">. </w:t>
      </w:r>
      <w:r w:rsidR="001B0E91">
        <w:t>8067</w:t>
      </w:r>
      <w:r w:rsidR="00150300" w:rsidRPr="00EA0D7E">
        <w:t xml:space="preserve"> k.o. </w:t>
      </w:r>
      <w:proofErr w:type="spellStart"/>
      <w:r w:rsidR="00150300" w:rsidRPr="00EA0D7E">
        <w:t>Žman</w:t>
      </w:r>
      <w:proofErr w:type="spellEnd"/>
      <w:r w:rsidR="00150300" w:rsidRPr="00EA0D7E">
        <w:t xml:space="preserve">, </w:t>
      </w:r>
      <w:proofErr w:type="spellStart"/>
      <w:r w:rsidR="00150300" w:rsidRPr="00EA0D7E">
        <w:t>zk</w:t>
      </w:r>
      <w:proofErr w:type="spellEnd"/>
      <w:r w:rsidR="00150300" w:rsidRPr="00EA0D7E">
        <w:t>. ul. 76</w:t>
      </w:r>
      <w:r w:rsidR="001B0E91">
        <w:t>8</w:t>
      </w:r>
      <w:r w:rsidR="00150300" w:rsidRPr="00EA0D7E">
        <w:t xml:space="preserve">, površine </w:t>
      </w:r>
      <w:r w:rsidR="001B0E91">
        <w:t>1486</w:t>
      </w:r>
      <w:r w:rsidR="00150300" w:rsidRPr="00EA0D7E">
        <w:t xml:space="preserve"> m2, u naravi maslinik</w:t>
      </w:r>
      <w:r>
        <w:t xml:space="preserve"> </w:t>
      </w:r>
    </w:p>
    <w:p w:rsidRDefault="00D45258" w:rsidP="00E06C95" w:rsidR="00D45258">
      <w:pPr>
        <w:ind w:left="705"/>
        <w:jc w:val="both"/>
      </w:pPr>
      <w:r>
        <w:t xml:space="preserve">- čest. </w:t>
      </w:r>
      <w:proofErr w:type="spellStart"/>
      <w:r>
        <w:t>zem</w:t>
      </w:r>
      <w:proofErr w:type="spellEnd"/>
      <w:r>
        <w:t xml:space="preserve">. 7616 k.o. </w:t>
      </w:r>
      <w:proofErr w:type="spellStart"/>
      <w:r>
        <w:t>Žman</w:t>
      </w:r>
      <w:proofErr w:type="spellEnd"/>
      <w:r>
        <w:t xml:space="preserve">, </w:t>
      </w:r>
      <w:proofErr w:type="spellStart"/>
      <w:r>
        <w:t>zk.ul</w:t>
      </w:r>
      <w:proofErr w:type="spellEnd"/>
      <w:r>
        <w:t>. 769, površine 1914 m2, u naravi maslinik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4E1048" w:rsidP="00B35AD9" w:rsidR="00ED1E23" w:rsidRPr="002F799A">
      <w:pPr>
        <w:ind w:firstLine="705"/>
        <w:jc w:val="center"/>
      </w:pPr>
      <w:r>
        <w:t>22</w:t>
      </w:r>
      <w:r w:rsidR="003C4FE0">
        <w:t>.</w:t>
      </w:r>
      <w:r w:rsidR="00E06C95">
        <w:t xml:space="preserve"> </w:t>
      </w:r>
      <w:r w:rsidR="001E27E2">
        <w:t>ožujka</w:t>
      </w:r>
      <w:r w:rsidR="00E06C95">
        <w:t xml:space="preserve"> 2018</w:t>
      </w:r>
      <w:r w:rsidR="004D05CD" w:rsidRPr="002F799A">
        <w:t xml:space="preserve">. godine u </w:t>
      </w:r>
      <w:r w:rsidR="001E27E2">
        <w:t>08,15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1E27E2" w:rsidP="004D0391" w:rsidR="00ED1E23" w:rsidRPr="002F799A">
      <w:pPr>
        <w:ind w:left="705"/>
        <w:jc w:val="center"/>
      </w:pPr>
      <w:r>
        <w:t>U Zadru 11. siječnja 2018.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AD3638" w:rsidP="00AD3638" w:rsidR="00AD3638">
      <w:r>
        <w:t>Za točnost otpravka-ovlašteni službenik:                                                      Sutkinja</w:t>
      </w:r>
    </w:p>
    <w:p w:rsidRDefault="00AD3638" w:rsidP="00AD3638" w:rsidR="00AD3638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930CEE" w:rsidP="00930CEE" w:rsidR="00930CEE" w:rsidRPr="00B54533">
      <w:pPr>
        <w:pStyle w:val="Odlomakpopisa"/>
        <w:numPr>
          <w:ilvl w:val="0"/>
          <w:numId w:val="1"/>
        </w:numPr>
        <w:jc w:val="both"/>
      </w:pPr>
      <w:proofErr w:type="spellStart"/>
      <w:r w:rsidRPr="00B54533">
        <w:t>razlučnom</w:t>
      </w:r>
      <w:proofErr w:type="spellEnd"/>
      <w:r w:rsidRPr="00B54533">
        <w:t xml:space="preserve"> vjerovniku </w:t>
      </w:r>
      <w:r w:rsidR="00C109EC">
        <w:t>REPUBLIKA HRVATSKA, MINISTARSTVO FINANCIJA, POREZNA UPRAVA, PU ZADAR zastupana po ŽDO-u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D45258" w:rsidP="00BC7BAE" w:rsidR="00D45258" w:rsidRPr="002F799A">
      <w:pPr>
        <w:numPr>
          <w:ilvl w:val="0"/>
          <w:numId w:val="1"/>
        </w:numPr>
      </w:pPr>
      <w:r>
        <w:t>u spis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0300"/>
    <w:rsid w:val="001513FF"/>
    <w:rsid w:val="001A4AF2"/>
    <w:rsid w:val="001B0E91"/>
    <w:rsid w:val="001E27E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C4FE0"/>
    <w:rsid w:val="003D0AD2"/>
    <w:rsid w:val="00403E10"/>
    <w:rsid w:val="00432EB5"/>
    <w:rsid w:val="00455BCE"/>
    <w:rsid w:val="004C7FEB"/>
    <w:rsid w:val="004D0391"/>
    <w:rsid w:val="004D05CD"/>
    <w:rsid w:val="004E09F1"/>
    <w:rsid w:val="004E1048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6D6642"/>
    <w:rsid w:val="00725D77"/>
    <w:rsid w:val="0073755C"/>
    <w:rsid w:val="007764EE"/>
    <w:rsid w:val="00815E6C"/>
    <w:rsid w:val="00826238"/>
    <w:rsid w:val="00870477"/>
    <w:rsid w:val="008C522C"/>
    <w:rsid w:val="009026AF"/>
    <w:rsid w:val="00930CEE"/>
    <w:rsid w:val="00A53854"/>
    <w:rsid w:val="00AB6B83"/>
    <w:rsid w:val="00AD3638"/>
    <w:rsid w:val="00B35AD9"/>
    <w:rsid w:val="00B66981"/>
    <w:rsid w:val="00B72BD8"/>
    <w:rsid w:val="00BC7BAE"/>
    <w:rsid w:val="00BD6152"/>
    <w:rsid w:val="00BF64D1"/>
    <w:rsid w:val="00C109EC"/>
    <w:rsid w:val="00C11DAE"/>
    <w:rsid w:val="00CB21D2"/>
    <w:rsid w:val="00CC6B15"/>
    <w:rsid w:val="00CF2E4D"/>
    <w:rsid w:val="00D338EE"/>
    <w:rsid w:val="00D45258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5385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6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5385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6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246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LAPIS GRADNJA d.o.o. za proizvodnju i trgovinu</izvorni_sadrzaj>
    <derivirana_varijabla naziv="DomainObject.Predmet.StrankaFormated_1">  FINA; LAPIS GRADNJA d.o.o. za proizvodnju i trgovinu</derivirana_varijabla>
  </DomainObject.Predmet.StrankaFormated>
  <DomainObject.Predmet.StrankaFormatedOIB>
    <izvorni_sadrzaj>  FINA, OIB 85821130368; LAPIS GRADNJA d.o.o. za proizvodnju i trgovinu, OIB 54402895642</izvorni_sadrzaj>
    <derivirana_varijabla naziv="DomainObject.Predmet.StrankaFormatedOIB_1">  FINA, OIB 85821130368; LAPIS GRADNJA d.o.o. za proizvodnju i trgovinu, OIB 54402895642</derivirana_varijabla>
  </DomainObject.Predmet.StrankaFormatedOIB>
  <DomainObject.Predmet.StrankaFormatedWithAdress>
    <izvorni_sadrzaj> FINA; LAPIS GRADNJA d.o.o. za proizvodnju i trgovinu, Soldatica XVII 1, 23234 Vir</izvorni_sadrzaj>
    <derivirana_varijabla naziv="DomainObject.Predmet.StrankaFormatedWithAdress_1"> FINA; LAPIS GRADNJA d.o.o. za proizvodnju i trgovinu, Soldatica XVII 1, 23234 Vir</derivirana_varijabla>
  </DomainObject.Predmet.StrankaFormatedWithAdress>
  <DomainObject.Predmet.StrankaFormatedWithAdressOIB>
    <izvorni_sadrzaj> FINA, OIB 85821130368; LAPIS GRADNJA d.o.o. za proizvodnju i trgovinu, OIB 54402895642, Soldatica XVII 1, 23234 Vir</izvorni_sadrzaj>
    <derivirana_varijabla naziv="DomainObject.Predmet.StrankaFormatedWithAdressOIB_1"> FINA, OIB 85821130368; LAPIS GRADNJA d.o.o. za proizvodnju i trgovinu, OIB 54402895642, Soldatica XVII 1, 23234 Vir</derivirana_varijabla>
  </DomainObject.Predmet.StrankaFormatedWithAdressOIB>
  <DomainObject.Predmet.StrankaWithAdress>
    <izvorni_sadrzaj>FINA ,LAPIS GRADNJA d.o.o. za proizvodnju i trgovinu Soldatica XVII 1,23234 Vir</izvorni_sadrzaj>
    <derivirana_varijabla naziv="DomainObject.Predmet.StrankaWithAdress_1">FINA ,LAPIS GRADNJA d.o.o. za proizvodnju i trgovinu Soldatica XVII 1,23234 Vir</derivirana_varijabla>
  </DomainObject.Predmet.StrankaWithAdress>
  <DomainObject.Predmet.StrankaWithAdressOIB>
    <izvorni_sadrzaj>FINA, OIB 85821130368,LAPIS GRADNJA d.o.o. za proizvodnju i trgovinu, OIB 54402895642, Soldatica XVII 1,23234 Vir</izvorni_sadrzaj>
    <derivirana_varijabla naziv="DomainObject.Predmet.StrankaWithAdressOIB_1">FINA, OIB 85821130368,LAPIS GRADNJA d.o.o. za proizvodnju i trgovinu, OIB 54402895642, Soldatica XVII 1,23234 Vir</derivirana_varijabla>
  </DomainObject.Predmet.StrankaWithAdressOIB>
  <DomainObject.Predmet.StrankaNazivFormated>
    <izvorni_sadrzaj>FINA,LAPIS GRADNJA d.o.o. za proizvodnju i trgovinu</izvorni_sadrzaj>
    <derivirana_varijabla naziv="DomainObject.Predmet.StrankaNazivFormated_1">FINA,LAPIS GRADNJA d.o.o. za proizvodnju i trgovinu</derivirana_varijabla>
  </DomainObject.Predmet.StrankaNazivFormated>
  <DomainObject.Predmet.StrankaNazivFormatedOIB>
    <izvorni_sadrzaj>FINA, OIB 85821130368,LAPIS GRADNJA d.o.o. za proizvodnju i trgovinu, OIB 54402895642</izvorni_sadrzaj>
    <derivirana_varijabla naziv="DomainObject.Predmet.StrankaNazivFormatedOIB_1">FINA, OIB 85821130368,LAPIS GRADNJA d.o.o. za proizvodnju i trgovinu, OIB 54402895642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LAPIS GRADNJA d.o.o. za proizvodnju i trgovinu</item>
    </izvorni_sadrzaj>
    <derivirana_varijabla naziv="DomainObject.Predmet.StrankaListFormated_1">
      <item>FINA</item>
      <item>LAPIS GRADNJA d.o.o. za proizvodnju i trgovinu</item>
    </derivirana_varijabla>
  </DomainObject.Predmet.StrankaListFormated>
  <DomainObject.Predmet.StrankaListFormatedOIB>
    <izvorni_sadrzaj>
      <item>FINA, OIB 85821130368</item>
      <item>LAPIS GRADNJA d.o.o. za proizvodnju i trgovinu, OIB 54402895642</item>
    </izvorni_sadrzaj>
    <derivirana_varijabla naziv="DomainObject.Predmet.StrankaListFormatedOIB_1">
      <item>FINA, OIB 85821130368</item>
      <item>LAPIS GRADNJA d.o.o. za proizvodnju i trgovinu, OIB 54402895642</item>
    </derivirana_varijabla>
  </DomainObject.Predmet.StrankaListFormatedOIB>
  <DomainObject.Predmet.StrankaListFormatedWithAdress>
    <izvorni_sadrzaj>
      <item>FINA</item>
      <item>LAPIS GRADNJA d.o.o. za proizvodnju i trgovinu, Soldatica XVII 1, 23234 Vir</item>
    </izvorni_sadrzaj>
    <derivirana_varijabla naziv="DomainObject.Predmet.StrankaListFormatedWithAdress_1">
      <item>FINA</item>
      <item>LAPIS GRADNJA d.o.o. za proizvodnju i trgovinu, Soldatica XVII 1, 23234 Vir</item>
    </derivirana_varijabla>
  </DomainObject.Predmet.StrankaListFormatedWithAdress>
  <DomainObject.Predmet.StrankaListFormatedWithAdressOIB>
    <izvorni_sadrzaj>
      <item>FINA, OIB 85821130368</item>
      <item>LAPIS GRADNJA d.o.o. za proizvodnju i trgovinu, OIB 54402895642, Soldatica XVII 1, 23234 Vir</item>
    </izvorni_sadrzaj>
    <derivirana_varijabla naziv="DomainObject.Predmet.StrankaListFormatedWithAdressOIB_1">
      <item>FINA, OIB 85821130368</item>
      <item>LAPIS GRADNJA d.o.o. za proizvodnju i trgovinu, OIB 54402895642, Soldatica XVII 1, 23234 Vir</item>
    </derivirana_varijabla>
  </DomainObject.Predmet.StrankaListFormatedWithAdressOIB>
  <DomainObject.Predmet.StrankaListNazivFormated>
    <izvorni_sadrzaj>
      <item>FINA</item>
      <item>LAPIS GRADNJA d.o.o. za proizvodnju i trgovinu</item>
    </izvorni_sadrzaj>
    <derivirana_varijabla naziv="DomainObject.Predmet.StrankaListNazivFormated_1">
      <item>FINA</item>
      <item>LAPIS GRADNJA d.o.o. za proizvodnju i trgovinu</item>
    </derivirana_varijabla>
  </DomainObject.Predmet.StrankaListNazivFormated>
  <DomainObject.Predmet.StrankaListNazivFormatedOIB>
    <izvorni_sadrzaj>
      <item>FINA, OIB 85821130368</item>
      <item>LAPIS GRADNJA d.o.o. za proizvodnju i trgovinu, OIB 54402895642</item>
    </izvorni_sadrzaj>
    <derivirana_varijabla naziv="DomainObject.Predmet.StrankaListNazivFormatedOIB_1">
      <item>FINA, OIB 85821130368</item>
      <item>LAPIS GRADNJA d.o.o. za proizvodnju i trgovinu, OIB 54402895642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  <item>LAPIS GRADNJA d.o.o. za proizvodnju i trgovinu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  <item>LAPIS GRADNJA d.o.o. za proizvodnju i trgovinu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  <item>, OIB 54402895642</item>
    </izvorni_sadrzaj>
    <derivirana_varijabla naziv="DomainObject.Predmet.SudioniciListNazivOIB_1">
      <item>, OIB 85821130368</item>
      <item>, OIB 29238763987</item>
      <item>, OIB 76117841651</item>
      <item>, OIB 54402895642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811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2018-01-10T10:50:00Z</dcterms:created>
  <dc:creator>Ardena Bajlo</dc:creator>
  <cp:lastModifiedBy>Ardena Bajlo</cp:lastModifiedBy>
  <cp:lastPrinted>2018-01-11T10:23:00Z</cp:lastPrinted>
  <dcterms:modified xmlns:xsi="http://www.w3.org/2001/XMLSchema-instance" xsi:type="dcterms:W3CDTF">2018-01-11T10:24:00Z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