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2c25" w14:paraId="b6d2c25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4F39B0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F39B0">
        <w:rPr>
          <w:sz w:val="24"/>
        </w:rPr>
        <w:t>1631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11495D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11495D">
        <w:rPr>
          <w:sz w:val="24"/>
          <w:szCs w:val="24"/>
        </w:rPr>
        <w:t>HUBI-ŠPORT d.o.o. u likvidaciji, Zagreb, Braće Kavurić 12, OIB: 64484358952</w:t>
      </w:r>
      <w:r w:rsidR="00A93C48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11495D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podatke o zaposlenim osobama kod dužnika </w:t>
      </w:r>
      <w:r w:rsidR="0011495D">
        <w:rPr>
          <w:sz w:val="24"/>
          <w:szCs w:val="24"/>
        </w:rPr>
        <w:t>HUBI-ŠPORT d.o.o. u likvidaciji, Zagreb, Braće Kavurić 12, MBS: 080141001, OIB: 64484358952</w:t>
      </w:r>
      <w:r w:rsidR="00A93C48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11495D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11495D">
        <w:rPr>
          <w:sz w:val="24"/>
          <w:szCs w:val="24"/>
        </w:rPr>
        <w:t>HUBI-ŠPORT d.o.o. u likvidaciji, Zagreb, Braće Kavurić 12, OIB: 64484358952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4586"/>
    <w:rsid w:val="00A17588"/>
    <w:rsid w:val="00A21146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St-1631/2015</izvorni_sadrzaj>
    <derivirana_varijabla naziv="DomainObject.Predmet.OznakaBroj_1">St-1631/2015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HUBI-ŠPORT d.o.o. u likvidaciji</izvorni_sadrzaj>
    <derivirana_varijabla naziv="DomainObject.Predmet.ProtustrankaFormated_1">  HUBI-ŠPORT d.o.o. u likvidaciji</derivirana_varijabla>
  </DomainObject.Predmet.ProtustrankaFormated>
  <DomainObject.Predmet.ProtustrankaFormatedOIB>
    <izvorni_sadrzaj>  HUBI-ŠPORT d.o.o. u likvidaciji, OIB 64484358952</izvorni_sadrzaj>
    <derivirana_varijabla naziv="DomainObject.Predmet.ProtustrankaFormatedOIB_1">  HUBI-ŠPORT d.o.o. u likvidaciji, OIB 64484358952</derivirana_varijabla>
  </DomainObject.Predmet.ProtustrankaFormatedOIB>
  <DomainObject.Predmet.ProtustrankaFormatedWithAdress>
    <izvorni_sadrzaj> HUBI-ŠPORT d.o.o. u likvidaciji, Braće Kavurić 12, 10000 Zagreb</izvorni_sadrzaj>
    <derivirana_varijabla naziv="DomainObject.Predmet.ProtustrankaFormatedWithAdress_1"> HUBI-ŠPORT d.o.o. u likvidaciji, Braće Kavurić 12, 10000 Zagreb</derivirana_varijabla>
  </DomainObject.Predmet.ProtustrankaFormatedWithAdress>
  <DomainObject.Predmet.ProtustrankaFormatedWithAdressOIB>
    <izvorni_sadrzaj> HUBI-ŠPORT d.o.o. u likvidaciji, OIB 64484358952, Braće Kavurić 12, 10000 Zagreb</izvorni_sadrzaj>
    <derivirana_varijabla naziv="DomainObject.Predmet.ProtustrankaFormatedWithAdressOIB_1"> HUBI-ŠPORT d.o.o. u likvidaciji, OIB 64484358952, Braće Kavurić 12, 10000 Zagreb</derivirana_varijabla>
  </DomainObject.Predmet.ProtustrankaFormatedWithAdressOIB>
  <DomainObject.Predmet.ProtustrankaWithAdress>
    <izvorni_sadrzaj>HUBI-ŠPORT d.o.o. u likvidaciji Braće Kavurić 12, 10000 Zagreb</izvorni_sadrzaj>
    <derivirana_varijabla naziv="DomainObject.Predmet.ProtustrankaWithAdress_1">HUBI-ŠPORT d.o.o. u likvidaciji Braće Kavurić 12, 10000 Zagreb</derivirana_varijabla>
  </DomainObject.Predmet.ProtustrankaWithAdress>
  <DomainObject.Predmet.ProtustrankaWithAdressOIB>
    <izvorni_sadrzaj>HUBI-ŠPORT d.o.o. u likvidaciji, OIB 64484358952, Braće Kavurić 12, 10000 Zagreb</izvorni_sadrzaj>
    <derivirana_varijabla naziv="DomainObject.Predmet.ProtustrankaWithAdressOIB_1">HUBI-ŠPORT d.o.o. u likvidaciji, OIB 64484358952, Braće Kavurić 12, 10000 Zagreb</derivirana_varijabla>
  </DomainObject.Predmet.ProtustrankaWithAdressOIB>
  <DomainObject.Predmet.ProtustrankaNazivFormated>
    <izvorni_sadrzaj>HUBI-ŠPORT d.o.o. u likvidaciji</izvorni_sadrzaj>
    <derivirana_varijabla naziv="DomainObject.Predmet.ProtustrankaNazivFormated_1">HUBI-ŠPORT d.o.o. u likvidaciji</derivirana_varijabla>
  </DomainObject.Predmet.ProtustrankaNazivFormated>
  <DomainObject.Predmet.ProtustrankaNazivFormatedOIB>
    <izvorni_sadrzaj>HUBI-ŠPORT d.o.o. u likvidaciji, OIB 64484358952</izvorni_sadrzaj>
    <derivirana_varijabla naziv="DomainObject.Predmet.ProtustrankaNazivFormatedOIB_1">HUBI-ŠPORT d.o.o. u likvidaciji, OIB 64484358952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HUBI-ŠPORT d.o.o. u likvidaciji</item>
    </izvorni_sadrzaj>
    <derivirana_varijabla naziv="DomainObject.Predmet.ProtuStrankaListFormated_1">
      <item>HUBI-ŠPORT d.o.o. u likvidaciji</item>
    </derivirana_varijabla>
  </DomainObject.Predmet.ProtuStrankaListFormated>
  <DomainObject.Predmet.ProtuStrankaListFormatedOIB>
    <izvorni_sadrzaj>
      <item>HUBI-ŠPORT d.o.o. u likvidaciji, OIB 64484358952</item>
    </izvorni_sadrzaj>
    <derivirana_varijabla naziv="DomainObject.Predmet.ProtuStrankaListFormatedOIB_1">
      <item>HUBI-ŠPORT d.o.o. u likvidaciji, OIB 64484358952</item>
    </derivirana_varijabla>
  </DomainObject.Predmet.ProtuStrankaListFormatedOIB>
  <DomainObject.Predmet.ProtuStrankaListFormatedWithAdress>
    <izvorni_sadrzaj>
      <item>HUBI-ŠPORT d.o.o. u likvidaciji, Braće Kavurić 12, 10000 Zagreb</item>
    </izvorni_sadrzaj>
    <derivirana_varijabla naziv="DomainObject.Predmet.ProtuStrankaListFormatedWithAdress_1">
      <item>HUBI-ŠPORT d.o.o. u likvidaciji, Braće Kavurić 12, 10000 Zagreb</item>
    </derivirana_varijabla>
  </DomainObject.Predmet.ProtuStrankaListFormatedWithAdress>
  <DomainObject.Predmet.ProtuStrankaListFormatedWithAdressOIB>
    <izvorni_sadrzaj>
      <item>HUBI-ŠPORT d.o.o. u likvidaciji, OIB 64484358952, Braće Kavurić 12, 10000 Zagreb</item>
    </izvorni_sadrzaj>
    <derivirana_varijabla naziv="DomainObject.Predmet.ProtuStrankaListFormatedWithAdressOIB_1">
      <item>HUBI-ŠPORT d.o.o. u likvidaciji, OIB 64484358952, Braće Kavurić 12, 10000 Zagreb</item>
    </derivirana_varijabla>
  </DomainObject.Predmet.ProtuStrankaListFormatedWithAdressOIB>
  <DomainObject.Predmet.ProtuStrankaListNazivFormated>
    <izvorni_sadrzaj>
      <item>HUBI-ŠPORT d.o.o. u likvidaciji</item>
    </izvorni_sadrzaj>
    <derivirana_varijabla naziv="DomainObject.Predmet.ProtuStrankaListNazivFormated_1">
      <item>HUBI-ŠPORT d.o.o. u likvidaciji</item>
    </derivirana_varijabla>
  </DomainObject.Predmet.ProtuStrankaListNazivFormated>
  <DomainObject.Predmet.ProtuStrankaListNazivFormatedOIB>
    <izvorni_sadrzaj>
      <item>HUBI-ŠPORT d.o.o. u likvidaciji, OIB 64484358952</item>
    </izvorni_sadrzaj>
    <derivirana_varijabla naziv="DomainObject.Predmet.ProtuStrankaListNazivFormatedOIB_1">
      <item>HUBI-ŠPORT d.o.o. u likvidaciji, OIB 64484358952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HUBI-ŠPORT d.o.o. u likvidaciji</izvorni_sadrzaj>
    <derivirana_varijabla naziv="DomainObject.Predmet.ProtustrankaIDrugi_1">HUBI-ŠPORT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HUBI-ŠPORT d.o.o. u likvidaciji, OIB 64484358952, Braće Kavurić 12, 10000 Zagreb</izvorni_sadrzaj>
    <derivirana_varijabla naziv="DomainObject.Predmet.ProtustrankaIDrugiAdressOIB_1">HUBI-ŠPORT d.o.o. u likvidaciji, OIB 64484358952, Braće Kavurić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HUBI-ŠPORT d.o.o. u likvidaciji</item>
    </izvorni_sadrzaj>
    <derivirana_varijabla naziv="DomainObject.Predmet.SudioniciListNaziv_1">
      <item>FINA Regionalni centar Zagreb</item>
      <item>HUBI-ŠPORT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HUBI-ŠPORT d.o.o. u likvidaciji, OIB 64484358952, Braće Kavurić 12,10000 Zagreb</item>
    </izvorni_sadrzaj>
    <derivirana_varijabla naziv="DomainObject.Predmet.SudioniciListAdressOIB_1">
      <item>FINA Regionalni centar Zagreb, OIB 85821130368, Trg svibanjskih žrtava 1995. 1,10000 Zagreb</item>
      <item>HUBI-ŠPORT d.o.o. u likvidaciji, OIB 64484358952, Braće Kavurić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64484358952</item>
    </izvorni_sadrzaj>
    <derivirana_varijabla naziv="DomainObject.Predmet.SudioniciListNazivOIB_1">
      <item>, OIB 85821130368</item>
      <item>, OIB 64484358952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1744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2015-11-09T07:26:00Z</dcterms:created>
  <dc:creator>Korisnik</dc:creator>
  <cp:lastModifiedBy>Maja Hilje</cp:lastModifiedBy>
  <cp:lastPrinted>2015-11-09T07:26:00Z</cp:lastPrinted>
  <dcterms:modified xmlns:xsi="http://www.w3.org/2001/XMLSchema-instance" xsi:type="dcterms:W3CDTF">2015-11-09T09:41:00Z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