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87b1" w14:paraId="eff87b1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F8553C">
        <w:rPr>
          <w:sz w:val="24"/>
          <w:szCs w:val="24"/>
        </w:rPr>
        <w:t>1498/2017</w:t>
      </w:r>
      <w:r w:rsidR="00C85A8E">
        <w:rPr>
          <w:sz w:val="24"/>
          <w:szCs w:val="24"/>
        </w:rPr>
        <w:t>-86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8553C" w:rsidP="0063316E" w:rsidR="00F8553C">
      <w:pPr>
        <w:jc w:val="center"/>
        <w:rPr>
          <w:sz w:val="24"/>
          <w:szCs w:val="24"/>
        </w:rPr>
      </w:pPr>
    </w:p>
    <w:p w:rsidRDefault="00CD33E4" w:rsidP="00CD33E4" w:rsidR="00CD33E4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F8553C" w:rsidP="00F8553C" w:rsidR="00F8553C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CD33E4" w:rsidP="00CD33E4" w:rsidR="00CD33E4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CD33E4" w:rsidP="00CD33E4" w:rsidR="00CD33E4" w:rsidRPr="00D3523C">
      <w:pPr>
        <w:ind w:left="720"/>
        <w:jc w:val="both"/>
        <w:rPr>
          <w:b/>
          <w:sz w:val="24"/>
          <w:szCs w:val="24"/>
        </w:rPr>
      </w:pP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8378"/>
        <w:tblInd w:type="dxa" w:w="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27"/>
        <w:gridCol w:w="963"/>
        <w:gridCol w:w="2203"/>
        <w:gridCol w:w="1206"/>
        <w:gridCol w:w="1921"/>
        <w:gridCol w:w="1258"/>
      </w:tblGrid>
      <w:tr w:rsidTr="00980AEE" w:rsidR="00CD33E4" w:rsidRPr="00071DAC">
        <w:trPr>
          <w:trHeight w:val="27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63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6"/>
                <w:szCs w:val="16"/>
              </w:rPr>
            </w:pPr>
            <w:r w:rsidRPr="00071DAC">
              <w:rPr>
                <w:b/>
                <w:bCs/>
                <w:sz w:val="16"/>
                <w:szCs w:val="16"/>
              </w:rPr>
              <w:t>Redni br.</w:t>
            </w:r>
          </w:p>
        </w:tc>
        <w:tc>
          <w:tcPr>
            <w:tcW w:type="dxa" w:w="2203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06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921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58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Iznos priznate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6"/>
                <w:szCs w:val="16"/>
              </w:rPr>
            </w:pPr>
            <w:r w:rsidRPr="00071DAC">
              <w:rPr>
                <w:b/>
                <w:bCs/>
                <w:sz w:val="16"/>
                <w:szCs w:val="16"/>
              </w:rPr>
              <w:t>p</w:t>
            </w:r>
            <w:r w:rsidRPr="00071DAC">
              <w:rPr>
                <w:b/>
                <w:bCs/>
                <w:sz w:val="15"/>
                <w:szCs w:val="15"/>
              </w:rPr>
              <w:t>rijavljene</w:t>
            </w:r>
          </w:p>
        </w:tc>
        <w:tc>
          <w:tcPr>
            <w:tcW w:type="dxa" w:w="2203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06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58"/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tražbine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1DAC">
              <w:rPr>
                <w:b/>
                <w:bCs/>
                <w:color w:val="000000"/>
                <w:sz w:val="16"/>
                <w:szCs w:val="16"/>
              </w:rPr>
              <w:t>tražbine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1D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bruto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66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ALILOVIĆ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15244998623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Heinzelova 82A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25.540,17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67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VLADIMIR ANDRIJANIĆ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77795201640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Ištvanićev odvojak 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100.904,07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68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NEDJELJKO ARAMBAŠIĆ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99847529741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GOSPIĆ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Augusta Šenoe 43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41.815,34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69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MARKO AČKAR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30482895243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Tituš Brezovečki 15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33.939,24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JAKOB BABIĆ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82304261326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1.Gardijska brigada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37.608,86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Tigrovi 25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ZORAN BANJAC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13200511223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Kneza Trpimira 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16.639,86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ANTO BANOVIĆ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61887941590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SVETA NEDJELJA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Zagorkina 34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36.317,08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BORIS BARBARIĆ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91994993257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Tina Ujevića 16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29.677,63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MIROSLAV BARIĆ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92131272666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ČAZMA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SOVARI, Sovari 13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42.793,86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BARUNOVIĆ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52473374329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ZAGREB, Savska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cesta Odv.III. 11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47.465,56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VEDRAN BATINIĆ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71490702268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SEGET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SEGET VRANJICA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3.633,20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Put S.Radića 15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8D4FC8">
            <w:pPr>
              <w:rPr>
                <w:color w:val="000000"/>
                <w:sz w:val="18"/>
                <w:szCs w:val="18"/>
              </w:rPr>
            </w:pPr>
            <w:r w:rsidRPr="008D4FC8">
              <w:rPr>
                <w:color w:val="000000"/>
                <w:sz w:val="18"/>
                <w:szCs w:val="18"/>
              </w:rPr>
              <w:t xml:space="preserve">MILAN BATUR 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10653077941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PODTUREN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ČAKOVEC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26.534,01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Murska 4A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FERIZ BEGANOVIĆ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28099963632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Marčanska 10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37.388,21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79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ANTONIO BEGOVIĆ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31505389202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VRPOLJE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SLAVONSKI BROD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20.822,77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M.Gupca 35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DAMIR BELUŽIĆ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78611685019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Petrova gora 59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29.955,92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BELUŽIĆ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27991453386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 xml:space="preserve">Frkuljevec 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38.158,84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Peršaveški 14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NIKOLA BELUŽIĆ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70166321481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 xml:space="preserve">Frkuljevec 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42.670,04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Peršaveški 14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BERTOVIĆ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30068932623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Desmerice 93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38.840,93</w:t>
            </w:r>
          </w:p>
        </w:tc>
      </w:tr>
      <w:tr w:rsidTr="00980AEE" w:rsidR="00CD33E4" w:rsidRPr="00071DAC">
        <w:trPr>
          <w:trHeight w:val="43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HRVOJE BIRO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55404858787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VIR - NARTA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Paljevine 44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25.634,24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ARNOLD BITERMAN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21375991814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BREZOVICA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36.489,61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Kostenjaki 11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STIPO BLATANČIĆ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84795854363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KUTJEVO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Ciglenik 10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22.051,65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DARKO BOBEK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74822257506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KUTINA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Stjepana Kefelje 113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6.304,30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DRAGUTIN BOLFEK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76541306669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A.Šenoe 26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39.642,48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89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BOLFEK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53181640756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A.Šenoe 26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34.597,11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BRADARIĆ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61757504722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Miranje Gornje 120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30.453,10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DAMIR BRDAR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77273816743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NOVI MAROF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Zagorska 68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35.115,17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DAVOR BRLETIĆ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74746074366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NOVSKA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Bukovačka 56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28.328,90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NATAŠA BUNČIĆ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28092525667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Pijavišće 21H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17.515,70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BURIĆ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61836396628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27.288,74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Šime Ljubića 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BUTKOVIĆ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29657694430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Aleja B.Jurišića 75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24.769,65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PETAR BUTKOVIĆ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38924387533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Aleja B.Jurišića 75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47.786,27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BUVA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92299311441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Fallerovo šetalište 36c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36.687,65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SINIŠA CAR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02872510630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PETRUŠEVAC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92.421,31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5.odvojak 172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99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CELIĆ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55009386251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Lužec 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36.513,11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CERČIĆ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20248666930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Vukanci 62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36.655,60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HRVOJE CINDRIĆ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85052527092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Petra Preradovića 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37.323,96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8D4FC8">
            <w:pPr>
              <w:rPr>
                <w:color w:val="000000"/>
                <w:sz w:val="18"/>
                <w:szCs w:val="18"/>
              </w:rPr>
            </w:pPr>
            <w:r w:rsidRPr="008D4FC8">
              <w:rPr>
                <w:color w:val="000000"/>
                <w:sz w:val="18"/>
                <w:szCs w:val="18"/>
              </w:rPr>
              <w:t>JOSIP CINDRIĆ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35611924968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Biokovska 44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40.922,90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ZLATKO CVETKO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25008490283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ČAKOVEC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Prvomajska 30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46.265,99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FERDO ČEMERIKA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65706750819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Horvatnica 99B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96.953,66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IGOR ČENGIJA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14819860084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Kneje 11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32.351,00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JURE ČIČAK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18140520621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J.Pupačića 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18.859,67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42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ZDRAVKO ČOPEC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91159713979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Granešina 27/1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57.299,09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DUBRAVKO DEVČIĆ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78061490016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IVANIĆ GRAD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Omladinska 26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42.240,36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109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DIMLIĆ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76054543289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BENKOVEC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STANKOVCI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19.809,77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Prović 56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MARKO DIMLIĆ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68548450906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BENKOVEC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STANKOVCI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10.881,78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Prović 53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DAMIR DOLENEC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33436821336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Avenija Dubrava 220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40.327,07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SAFET DORIĆ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80204195934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RAŠA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MOST-RAŠA 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30.154,29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SAMIR DORIĆ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96239000299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RAŠA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MOST-RAŠA 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25.973,96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DANIJEL DOVOĐA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57727475313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VRHOVINE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GOSPIĆ, Seoci 46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9.758,56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DUMBOVIĆ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58722671523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ZLATAR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47.847,29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Zagrebačka 70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DAVOR ĐUKIĆ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37139865934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 xml:space="preserve">Dvojkovićev 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4.625,20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odvojak 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ZDRAVKO ĐULA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23065073493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KLENOVNIK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Lipovnik 99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29.443,71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DRAŽEN ĐURIN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63629639110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A.T.Mimare 17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29.171,10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119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ZDRAVKO ERJAVEC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27441251155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NOVSKA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Bukovačka 65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42.987,58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B54B00">
            <w:pPr>
              <w:rPr>
                <w:color w:val="000000"/>
                <w:sz w:val="18"/>
                <w:szCs w:val="18"/>
              </w:rPr>
            </w:pPr>
            <w:r w:rsidRPr="00B54B00">
              <w:rPr>
                <w:color w:val="000000"/>
                <w:sz w:val="18"/>
                <w:szCs w:val="18"/>
              </w:rPr>
              <w:t>SINIŠA FABIJANEC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65159276217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1C1848">
            <w:pPr>
              <w:rPr>
                <w:color w:val="000000"/>
                <w:sz w:val="16"/>
                <w:szCs w:val="16"/>
              </w:rPr>
            </w:pPr>
            <w:r w:rsidRPr="001C1848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Donji Vukojevac 55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1C1848">
            <w:pPr>
              <w:rPr>
                <w:color w:val="000000"/>
                <w:sz w:val="16"/>
                <w:szCs w:val="16"/>
              </w:rPr>
            </w:pPr>
            <w:r w:rsidRPr="001C1848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47.324,38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1C1848">
            <w:pPr>
              <w:rPr>
                <w:color w:val="000000"/>
                <w:sz w:val="16"/>
                <w:szCs w:val="16"/>
              </w:rPr>
            </w:pPr>
            <w:r w:rsidRPr="001C1848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FATON FAZLIU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97611156761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Južna 23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21.323,02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 xml:space="preserve">DRAGUTIN FERDELJA 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49307304298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VELIKO TRGOVIŠĆE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Stjepana Radića 160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24.023,57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KARLO FERDELJA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14545567631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VELIKO TRGOVIŠĆE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Stjepana Radića 160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19.809,65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FERDELJA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99210526403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ZABOK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Dubrava Zabočka 152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22.976,67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DAVOR FILIPČIĆ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69588466425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Vučetićev prilaz 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101.009,98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ANTON FRANCETIĆ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73723942176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Desmerince 52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30.600,43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8D4FC8">
            <w:pPr>
              <w:rPr>
                <w:color w:val="000000"/>
                <w:sz w:val="18"/>
                <w:szCs w:val="18"/>
              </w:rPr>
            </w:pPr>
            <w:r w:rsidRPr="008D4FC8">
              <w:rPr>
                <w:color w:val="000000"/>
                <w:sz w:val="18"/>
                <w:szCs w:val="18"/>
              </w:rPr>
              <w:t>BORIS FRLJUK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45001543698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1C1848">
            <w:pPr>
              <w:rPr>
                <w:color w:val="000000"/>
                <w:sz w:val="16"/>
                <w:szCs w:val="16"/>
              </w:rPr>
            </w:pPr>
            <w:r w:rsidRPr="001C1848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I.Poljski put 128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38.199,87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1C1848">
            <w:pPr>
              <w:rPr>
                <w:color w:val="000000"/>
                <w:sz w:val="16"/>
                <w:szCs w:val="16"/>
              </w:rPr>
            </w:pPr>
            <w:r w:rsidRPr="001C1848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1C1848">
            <w:pPr>
              <w:rPr>
                <w:color w:val="000000"/>
                <w:sz w:val="16"/>
                <w:szCs w:val="16"/>
              </w:rPr>
            </w:pPr>
            <w:r w:rsidRPr="001C1848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ILIJA GAGULIĆ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23367861301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MLAKA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38.125,45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Dragice Miletić 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129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MIROSLAV GARAŠIĆ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62012923053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Podgaj 19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42.929,69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ŽELJKO GLAVAČEVIĆ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65886192230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BERAVCI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KOPANICA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29.924,94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Beravci 95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BOGDAN GRUIČIĆ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37491421633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GOSPIĆ,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KOSINJ, Mlakva 68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22.534,61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SREĆKO HORVAT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02219386840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LOBOR, Velika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Petrovagorska 33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32.154,00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ŽELJKO HORVATIN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75752304530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PUŠĆA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Šumski put 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38.992,39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HUBAK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03084465228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ZAPREŠIĆ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Trg mladosti 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42.324,88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DRAŽEN HUCIKA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15824666736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ZAPREŠIĆ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 xml:space="preserve">Ulica Maršala 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89.023,55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Tita 29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JANJEČIĆ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94235696796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Vlade Prekrata 75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28.218,55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NENAD JEDVAJIĆ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00897584653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Markuševečka trnava 24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112.213,53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JELEČKI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06134779549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Trg Lovre Matačića 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31.812,81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139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NIKOLA JERTEC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LJUBEŠČICA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zastupa Odvjetničko društvo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NOVI MAROF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35.739,57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Sevšek &amp; Partneri d.o.o.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29156305930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Javorni vrh 2/2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VARAŽDIN, Kratka 4/I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DARIO JURILJ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95817554951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GORNJI BOGIĆEVCI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OKUČANI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23.340,50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Dubovac 102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HRVATIN JURIĆ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22723654780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SKRADIN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Rupe 97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23.703,41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PETAR JURIĆ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29470629565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MAJUR, HRVATSKA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KOSTAJNICA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74.500,98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Stubalj 30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STEPHANE JURKOVIĆ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55367906928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PETRINJA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Mala Gorica 82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33.585,38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KALISAR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55624572516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Ključić brdo 47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24.553,70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KARAMATIĆ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79609873142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44.863,32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Pirinova 5C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STIPE KARAMATIĆ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85244990966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Rimski put 3A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30.823,48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MARKO KARDUM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15340638487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ZADAR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Kijevska ulica 10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23.068,96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DARIO KATIĆ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31249715972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DONJA BISTRA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Stubička 460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30.513,64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149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PETAR KATIĆ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45007640538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Benkovačko selo 237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36.185,69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DUBRAVKA KERETIĆ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73731958701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Selska cesta 121D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31.930,77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MATEJ KERO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37671971487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BIBINJE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Trg Tome Bulića 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19.274,19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KLANJEC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17927182479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Grožnjanska 10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34.973,02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KRUNO KLUKOVIĆ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68421459740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Južna 21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45.560,38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IGOR KOJIĆ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52183774486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Dramaljska 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53.865,83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ANĐELKO KONJEVOD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90202545310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SLIVNO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METKOVIĆ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74.172,12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KLEK, Centar 11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LJUBO KOVAČ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22216860966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Trg A.Mihanovića 2/1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144.917,76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DARKO KOVAČEVIĆ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97166624996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Bezdanska 33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32.775,30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VALERIJA KRAJCAR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60128284104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Zumbulska 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70.445,92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159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SINIŠA KRIZMANIĆ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32253465693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Topolovac 122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36.752,38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OZANA KRIŽAN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74308661774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1. Loparska 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73.092,16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DRAGAN KUMIĆ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96109526776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CERNIK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NOVA GRADIŠKA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25.157,66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Potočna 36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MARIO KUREN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56779681334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ZAGREB-KAŠINA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Glavna cesta 54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34.748,56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ANTE KUTLEŠA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35962081128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IMOTSKI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Vinjani gornji 414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15.947,45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DOMAGOJ KUTLEŠA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30830288424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IMOTSKI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Vinjani gornji 427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15.437,68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KRUNOSLAV LABAŠ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6"/>
                <w:szCs w:val="16"/>
              </w:rPr>
            </w:pPr>
            <w:r w:rsidRPr="00DA4F6F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64629298212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Stari Golubovec 49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40.962,12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6"/>
                <w:szCs w:val="16"/>
              </w:rPr>
            </w:pPr>
            <w:r w:rsidRPr="00DA4F6F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6"/>
                <w:szCs w:val="16"/>
              </w:rPr>
            </w:pPr>
            <w:r w:rsidRPr="00DA4F6F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8D4FC8">
            <w:pPr>
              <w:rPr>
                <w:color w:val="000000"/>
                <w:sz w:val="18"/>
                <w:szCs w:val="18"/>
              </w:rPr>
            </w:pPr>
            <w:r w:rsidRPr="008D4FC8">
              <w:rPr>
                <w:color w:val="000000"/>
                <w:sz w:val="18"/>
                <w:szCs w:val="18"/>
              </w:rPr>
              <w:t>MARTIN LABAŠ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16062471975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6"/>
                <w:szCs w:val="16"/>
              </w:rPr>
            </w:pPr>
            <w:r w:rsidRPr="00DA4F6F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Stari Golubovec 85B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41.882,09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6"/>
                <w:szCs w:val="16"/>
              </w:rPr>
            </w:pPr>
            <w:r w:rsidRPr="00DA4F6F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6"/>
                <w:szCs w:val="16"/>
              </w:rPr>
            </w:pPr>
            <w:r w:rsidRPr="00DA4F6F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STJEPAN LAZAR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53241525737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KLENOVNIK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Lipovnik 80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5.660,85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DARKO LEŽAIĆ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76805352617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Samoborska cesta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87.239,58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Odvojak 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ROMINA LJUBIĆ-OSMIĆ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66605172831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Ilica 188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44.354,81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ZLATKO LOVREKOVIĆ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58021673264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Donji Vukojevac 72A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34.311,86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NIKO LUBAR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83080149539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ZADAR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Benkovačka cesta 21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24.023,58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LUKINOVIĆ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57514106792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Okuje 10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81.056,39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MARINA LUKIĆ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55731358488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Bolnička c. 34E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30.283,48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MARIO LUČAN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42066884537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Lučana Đure 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42.702,50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HRVOJE MANDIĆ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46332374092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PROLOŽAC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PODSTRANA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16.156,08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Vučevica 42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MARIO MARIĆ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46888824616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VRPOLJE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Hrvatskih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24.438,98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branitelja 40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IVANA MARIČIĆ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88934499440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Cenkovečka 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123.408,11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179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DRAGAN MARKOVIĆ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63839708764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LABIN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Tomažići 100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37.170,54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SANTALEŽI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GORAN MARKOVIĆ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41818413451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PULA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Santoriova ulica 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22.166,59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BOJAN MAROLIN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75676719055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DONJA VOĆA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Donja Voća 304B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38.962,40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MIJAT MARTIĆ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23316879545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ZAGREB-LUČKO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Keseri 72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34.666,84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STJEPAN MARTIĆ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42860028404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zastupa odvjetnik Branimir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Braće Radić 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92.947,23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Sabioni, ZAGREB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Slavonska 3/II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MATKOVIĆ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20350871870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KRAVARSKO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35.209,67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Josipa Kovačića 16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STJEPAN MATKOVIĆ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70257971397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Josipa Kovačića 16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28.131,88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PAVO MEDVIDOVIĆ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15955465235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MATETIĆ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44.123,45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Ronjgovljeva 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MARIJO MENJAK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60071152704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KRAVARSKO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Novo brdo 34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23.942,28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SINIŠA MERLE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64937711241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DONJA LOMNICA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37.665,19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LUKAVEC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Nova cesta 32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KREŠIMIR MIHALJEK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52759628112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Vučetićev prilaz 5/11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38.887,59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DANIJEL MIJIĆ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75043570886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LIŠANE OSTROVIČKE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32.881,07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Lišane Ostrovičke 159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DEJAN MIKULČIĆ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52605222393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LJUBEŠČICA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zastupa Odvjetničko društvo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VARAŽDIN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35.633,26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Sevšek &amp; Partneri d.o.o.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Kalnička 60A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VARAŽDIN, Kratka 4/I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MILAK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28318884905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NOVI MAROF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Možđenec 34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28.368,77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ured D.Zuber i S.Zuber Šanjek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6"/>
                <w:szCs w:val="16"/>
              </w:rPr>
            </w:pPr>
            <w:r w:rsidRPr="00D40054">
              <w:rPr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RATKO MILANOVIĆ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22155113070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Struga 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66.863,61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MIROSLAV MILER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11770281128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1.Ferenšćica 86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135.194,41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VEDRAN MILETOVIĆ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67144805608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Matije Magdalenić 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35.421,36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JURICA MIŠURA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16716386569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Buković 201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5.386,13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ADRIANO MLINARIĆ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94991673527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Bubnjaračka 18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28.401,43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MARIO MOSLAVAC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56588547326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Biokovska 50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24.305,82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199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MRKOBRAD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63066673635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Biokovska 50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69.160,80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MUJAN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13440734400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ŠIBENIK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Serajlići 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8.769,15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DAVOR MURAT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87155230603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Puškarići 15 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42.361,92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NIKOLA NAKIĆ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53370407311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Bulić 24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22.229,79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NALETILIĆ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31817536371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Jurja Ves 113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34.401,98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ALEN NEKIĆ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54288543120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Kostenjaki 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46.269,18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139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NEKIĆ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13283110788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Kostenjaki 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107.580,17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MIRKO NOVAKOVIĆ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33806213228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ZAGREB-SESVETE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 xml:space="preserve">ĐURINEC 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39.707,68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BRIJEG 16 H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MIROSLAV NOVAČAC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27436491938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NOVSKA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Stari Grabovac 115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21.852,21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NOVOSEL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67775207267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OROSLAVLJE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Krušljevo selo 173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23.001,17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209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MARIO OLUJIĆ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68400437864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Hrvatskoselska 1 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64.327,58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ROBERT OZIMEC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33282700825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Vurnovečka 17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41.357,22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DRAŽEN OŽANIĆ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08784885518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SKRADNIK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37.169,19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Skradnik 73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DAMIR PAVKOVIĆ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02037946880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STARI MIKANOVCI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Matije Gupca 84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29.822,99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SLAĐAN PEJNOVIĆ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99249761112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VRHOVINE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GOSPIĆ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44.771,98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Senjska 44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ŽELJKO PEK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90765744569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5. Resnik 7 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37.004,99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MILAN PERKOVIĆ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33367360357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Šetalište 105.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30.143,96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brigade 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JOVICA PETKOVIĆ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62128126452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KUTINA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Kralja Petra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40.020,66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Krešimira IV. 22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SREĆKO PETKOVIĆ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65184943202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Meštrovićev trg 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19.583,11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ZORAN PETKOVIĆ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48887920433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KUTINA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Kralja Petra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33.384,27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Krešimira IV  29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219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DRAGUTIN PETRIĆ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57633392339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Martinšćina 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27.181,67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ZORAN PIKUTIĆ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36954236172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ZLATAR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Petruševec 29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33.642,30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FRANJO PIŠKULIĆ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01910195334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Kneza Branimira 27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70.972,28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PRIBANIĆ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79684586063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SKRADNIK,Kamenica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37.522,97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Skradnička 67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157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NIKOLA PRIBANIĆ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45228934124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Zdenac 48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38.177,75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TIHOMIR PUŠELJ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82257356091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JAKOVLJE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Sljemenska 94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32.470,76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PUŠKARČUK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11214898736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OPRISAVCI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Stružani 5 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39.556,11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RADNIĆ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56832190784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PRGOMET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KAŠTEL SUĆURAC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40.380,00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Sitno bb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MATO RADOŠ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41649089157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SVETA NEDJELJA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33.781,00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Plohi 20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RAK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00714571910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Ivana Šabana 46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66.868,45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229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FLORIJAN RIBIĆ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78140099718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Lonjska 17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127.163,52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RIHTARIĆ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03987307369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Vinipotok 78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37.800,15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DANIJEL ROŽANKOVIĆ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91898586304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Stari Brod 71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29.293,92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ROŽIĆ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54106439950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Rožići 30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85.448,08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SABOLOVIĆ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78700803289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VIRJE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Trnovac 35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27.464,74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RASIM SADIĆ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33122408050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LABIN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Karla Kranjca 31/15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29.555,28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LUKA SEDLIĆ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47115392193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Grubišnopoljski put 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51.467,56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PAVLE SEDLIĆ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06993046855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Grubišnopoljski put 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75.371,10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NENAD SEVER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76744552985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Donji Vukojevac 46A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36.380,61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ERNEST SIMON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22969538644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Gornja 14B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41.214,55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239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DALIBOR SKOČIĆ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07021185417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Kukača 110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38.791,54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DAMJAN SLIŠKO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04600818417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Klaićeva 34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13.668,17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DANIJEL SMETIŠKO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51637182235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Matije Gupca 31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46.853,46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MARIO SOVINA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43974806033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Ivana Šabana 41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38.450,90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MLADEN SREBAČIĆ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47139159867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Aleja Javora 20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33.727,48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ŽELJKO SREBAČIĆ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80024123438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Aleja Javora 20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24.929,98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179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STJEPANOVIĆ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46497959587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PETRINJA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Sisačka 153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35.356,76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FILIP STRSOGLAVEC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46357297304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Šetalište 150.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28.755,00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Brigade 150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STRUGAR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64265648194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JAKOVLJE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Sljemenska 80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31.672,56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ANTE ŠARIĆ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22685490261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Virski put 99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45.882,50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249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ŠARIĆ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97221022875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Virski put 99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32.277,23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STJEPAN ŠINCEK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85644006548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DONJA VOĆA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RIJEKA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30.325,63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Voćanska 143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ŠLOGAR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27334181905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DUGO SELO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Zagrebačka 112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53.177,93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TIŠLJARIĆ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25232879073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Vidovečka 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57.058,39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ANTE TOPIĆ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99893018064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NOVI PETRUŠEVEC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38.276,45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2.ODVOJAK 28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STJEPAN TRUNEC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32731695336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PETRINJA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Sisačka 38/2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28.201,49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MARIO TURK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71584984452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VRBOVEC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Luka 128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41.764,85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TURŠIĆ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86754143726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Fočanska 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28.677,33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DAMIR VAĐUNEC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84020483343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Slavka Kolara 56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106.488,08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MLADEN VIJAČKIĆ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42907215616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PLAŠKI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Sveta Ana 62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9.674,28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259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STJEPAN VINCEKOVIĆ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40800000834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KLENOVNIK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Lipovnik 104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31.671,41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VRHOVEC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40273659788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Sestrunjski put 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35.187,49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lastRenderedPageBreak/>
              <w:t>195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VUJEVIĆ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76419589462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SPLIT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141. Brigade 8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27.726,10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TOMISLAV VUK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18463113240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ZLATAR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Petruševec 44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33.212,27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IVAN VUČIĆ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58606413664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Vučić selo 9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28.598,71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MILJENKO VUČIĆ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25485510373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Vučić selo 25B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39.739,02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IGOR VUĐAN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47586550422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Peršaves 67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42.522,04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SALAH YOUSRI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88855130745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VUKOVAR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Vinogradska 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41.397,53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DUBRAVKO ZAGORAC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82227446808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KRAVARSKO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Gornji Hruševec 30B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26.840,89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268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ZLATKO ZDELAR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47338859328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LUDBREG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Hrastovljan 121A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11.543,63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203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269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IVICA ZLODI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51145894277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Josipa Kovačića 27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31.879,39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204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270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DRAGOMIR ZORIĆ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81018831312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ZAGREB-SESVETE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Iločka 5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36.051,34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205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271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ANTO ZUBAK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86694196523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VRSI-ZADAR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Put mula 61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25.312,94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206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272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ZUBAK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13936201554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SIKIREVCI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Jaruge 60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23.723,22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207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273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STIPE ZUBAK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42175092542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KUTJEVO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Poreč 51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35.156,94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274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ADAM ŽIVIĆ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04683019356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Dobriše Cesarića 1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31.586,27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209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275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KREŠIMIR ŽUŽUL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15335517201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PODBABLJE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GRUBINE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16.562,08</w:t>
            </w:r>
          </w:p>
        </w:tc>
      </w:tr>
      <w:tr w:rsidTr="00980AEE" w:rsidR="00CD33E4" w:rsidRPr="00071DAC">
        <w:trPr>
          <w:trHeight w:val="315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Grubine bb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276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FILIP CETINA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30968832798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Ul.Petra Dumičića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6.603,56</w:t>
            </w:r>
          </w:p>
        </w:tc>
      </w:tr>
      <w:tr w:rsidTr="00980AEE" w:rsidR="00CD33E4" w:rsidRPr="00071DAC">
        <w:trPr>
          <w:trHeight w:val="300"/>
        </w:trPr>
        <w:tc>
          <w:tcPr>
            <w:tcW w:type="dxa" w:w="827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  <w:sz w:val="18"/>
                <w:szCs w:val="18"/>
              </w:rPr>
            </w:pPr>
            <w:r w:rsidRPr="00071DAC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277</w:t>
            </w:r>
          </w:p>
        </w:tc>
        <w:tc>
          <w:tcPr>
            <w:tcW w:type="dxa" w:w="2203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MARINA PLEČKO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6"/>
                <w:szCs w:val="16"/>
              </w:rPr>
            </w:pPr>
            <w:r w:rsidRPr="000A621C">
              <w:rPr>
                <w:color w:val="000000"/>
                <w:sz w:val="16"/>
                <w:szCs w:val="16"/>
              </w:rPr>
              <w:t>17671499357</w:t>
            </w: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</w:tbl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</w:p>
    <w:p w:rsidRDefault="00991CE7" w:rsidP="00CD33E4" w:rsidR="00991CE7">
      <w:pPr>
        <w:pStyle w:val="TableContents"/>
        <w:ind w:left="708"/>
        <w:rPr>
          <w:rFonts w:cs="Times New Roman"/>
          <w:b/>
          <w:bCs/>
        </w:rPr>
      </w:pPr>
    </w:p>
    <w:p w:rsidRDefault="00991CE7" w:rsidP="00CD33E4" w:rsidR="00991CE7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648"/>
        <w:tblInd w:type="dxa" w:w="-743"/>
        <w:tblLook w:val="04A0" w:noVBand="1" w:noHBand="0" w:lastColumn="0" w:firstColumn="1" w:lastRow="0" w:firstRow="1"/>
      </w:tblPr>
      <w:tblGrid>
        <w:gridCol w:w="620"/>
        <w:gridCol w:w="211"/>
        <w:gridCol w:w="835"/>
        <w:gridCol w:w="128"/>
        <w:gridCol w:w="2064"/>
        <w:gridCol w:w="139"/>
        <w:gridCol w:w="1206"/>
        <w:gridCol w:w="205"/>
        <w:gridCol w:w="1700"/>
        <w:gridCol w:w="16"/>
        <w:gridCol w:w="1336"/>
        <w:gridCol w:w="24"/>
        <w:gridCol w:w="1234"/>
        <w:gridCol w:w="930"/>
      </w:tblGrid>
      <w:tr w:rsidTr="00980AEE" w:rsidR="00CD33E4" w:rsidRPr="004E7E67">
        <w:trPr>
          <w:gridAfter w:val="2"/>
          <w:wAfter w:type="dxa" w:w="2164"/>
          <w:trHeight w:val="315"/>
        </w:trPr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D33E4" w:rsidP="00980AEE" w:rsidR="00CD33E4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D33E4" w:rsidP="00980AEE" w:rsidR="00CD33E4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D33E4" w:rsidP="00980AEE" w:rsidR="00CD33E4" w:rsidRPr="004E7E67">
            <w:pPr>
              <w:rPr>
                <w:color w:val="000000"/>
              </w:rPr>
            </w:pPr>
          </w:p>
        </w:tc>
        <w:tc>
          <w:tcPr>
            <w:tcW w:type="dxa" w:w="155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D33E4" w:rsidP="00980AEE" w:rsidR="00CD33E4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D33E4" w:rsidP="00980AEE" w:rsidR="00CD33E4" w:rsidRPr="004E7E67">
            <w:pPr>
              <w:rPr>
                <w:color w:val="000000"/>
              </w:rPr>
            </w:pPr>
          </w:p>
        </w:tc>
        <w:tc>
          <w:tcPr>
            <w:tcW w:type="dxa" w:w="13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D33E4" w:rsidP="00980AEE" w:rsidR="00CD33E4" w:rsidRPr="004E7E67">
            <w:pPr>
              <w:rPr>
                <w:color w:val="000000"/>
              </w:rPr>
            </w:pP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690192">
            <w:pPr>
              <w:jc w:val="center"/>
              <w:rPr>
                <w:b/>
                <w:bCs/>
                <w:sz w:val="18"/>
                <w:szCs w:val="18"/>
              </w:rPr>
            </w:pPr>
            <w:r w:rsidRPr="00690192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921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DA4F6F">
            <w:pPr>
              <w:jc w:val="center"/>
              <w:rPr>
                <w:b/>
                <w:bCs/>
                <w:sz w:val="18"/>
                <w:szCs w:val="18"/>
              </w:rPr>
            </w:pPr>
            <w:r w:rsidRPr="00DA4F6F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33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25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right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Iznos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6"/>
                <w:szCs w:val="16"/>
              </w:rPr>
            </w:pPr>
            <w:r w:rsidRPr="00071DAC">
              <w:rPr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690192">
            <w:pPr>
              <w:jc w:val="center"/>
              <w:rPr>
                <w:b/>
                <w:bCs/>
                <w:sz w:val="18"/>
                <w:szCs w:val="18"/>
              </w:rPr>
            </w:pPr>
            <w:r w:rsidRPr="0069019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DA4F6F">
            <w:pPr>
              <w:jc w:val="center"/>
              <w:rPr>
                <w:b/>
                <w:bCs/>
                <w:sz w:val="18"/>
                <w:szCs w:val="18"/>
              </w:rPr>
            </w:pPr>
            <w:r w:rsidRPr="00DA4F6F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33E4" w:rsidP="00980AEE" w:rsidR="00CD33E4" w:rsidRPr="00071DAC">
            <w:pPr>
              <w:jc w:val="right"/>
              <w:rPr>
                <w:b/>
                <w:bCs/>
                <w:sz w:val="18"/>
                <w:szCs w:val="18"/>
              </w:rPr>
            </w:pPr>
            <w:r w:rsidRPr="00071DAC">
              <w:rPr>
                <w:b/>
                <w:bCs/>
                <w:sz w:val="18"/>
                <w:szCs w:val="18"/>
              </w:rPr>
              <w:t>osporene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19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19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A4F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167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ZDENKO LALIĆ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right"/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76678850100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Palinovečka 49</w:t>
            </w:r>
          </w:p>
        </w:tc>
        <w:tc>
          <w:tcPr>
            <w:tcW w:type="dxa" w:w="13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1.467.419,71</w:t>
            </w:r>
          </w:p>
        </w:tc>
        <w:tc>
          <w:tcPr>
            <w:tcW w:type="dxa" w:w="125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1.467.419,71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183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Odvjetnik Branimir Sabioni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Zagreb, Slovenska 3/II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right"/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46448621696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Slovenska 3/II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2.500,00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2.500,00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8"/>
                <w:szCs w:val="18"/>
              </w:rPr>
            </w:pPr>
            <w:r w:rsidRPr="0093777D">
              <w:rPr>
                <w:color w:val="000000"/>
                <w:sz w:val="18"/>
                <w:szCs w:val="18"/>
              </w:rPr>
              <w:t xml:space="preserve">UMRAN CELIK BORU 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278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8"/>
                <w:szCs w:val="18"/>
              </w:rPr>
            </w:pPr>
            <w:r w:rsidRPr="0093777D">
              <w:rPr>
                <w:color w:val="000000"/>
                <w:sz w:val="18"/>
                <w:szCs w:val="18"/>
              </w:rPr>
              <w:t>SANAYII A.S., Meclisi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8"/>
                <w:szCs w:val="18"/>
              </w:rPr>
            </w:pPr>
            <w:r w:rsidRPr="0093777D">
              <w:rPr>
                <w:color w:val="000000"/>
                <w:sz w:val="18"/>
                <w:szCs w:val="18"/>
              </w:rPr>
              <w:t>Mebusan Cad. No. 19/5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6"/>
                <w:szCs w:val="16"/>
              </w:rPr>
            </w:pPr>
            <w:r w:rsidRPr="0093777D">
              <w:rPr>
                <w:color w:val="000000"/>
                <w:sz w:val="16"/>
                <w:szCs w:val="16"/>
              </w:rPr>
              <w:t>Salipazari,Istambul, Republika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Trg žrtava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1.467.121,46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1.467.121,46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6"/>
                <w:szCs w:val="16"/>
              </w:rPr>
            </w:pPr>
            <w:r w:rsidRPr="0093777D">
              <w:rPr>
                <w:color w:val="000000"/>
                <w:sz w:val="16"/>
                <w:szCs w:val="16"/>
              </w:rPr>
              <w:t>Turska, zastupano po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fašizma 5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6"/>
                <w:szCs w:val="16"/>
              </w:rPr>
            </w:pPr>
            <w:r w:rsidRPr="0093777D">
              <w:rPr>
                <w:color w:val="000000"/>
                <w:sz w:val="16"/>
                <w:szCs w:val="16"/>
              </w:rPr>
              <w:t>punomoćniku Josipu Grošeti,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6"/>
                <w:szCs w:val="16"/>
              </w:rPr>
            </w:pPr>
            <w:r w:rsidRPr="0093777D">
              <w:rPr>
                <w:color w:val="000000"/>
                <w:sz w:val="16"/>
                <w:szCs w:val="16"/>
              </w:rPr>
              <w:t>odvjetniku iz Odvjetničkog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6"/>
                <w:szCs w:val="16"/>
              </w:rPr>
            </w:pPr>
            <w:r w:rsidRPr="0093777D">
              <w:rPr>
                <w:color w:val="000000"/>
                <w:sz w:val="16"/>
                <w:szCs w:val="16"/>
              </w:rPr>
              <w:t>društva Glamuzina i Grošeta,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93777D">
            <w:pPr>
              <w:rPr>
                <w:color w:val="000000"/>
                <w:sz w:val="16"/>
                <w:szCs w:val="16"/>
              </w:rPr>
            </w:pPr>
            <w:r w:rsidRPr="0093777D">
              <w:rPr>
                <w:color w:val="000000"/>
                <w:sz w:val="16"/>
                <w:szCs w:val="16"/>
              </w:rPr>
              <w:t>Zagreb, Trg žrtava fašizma 5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 xml:space="preserve"> 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space="0" w:sz="8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279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Odvjetnica Olga Pavić Zidar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Velika Gorica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right"/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79917919514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Lovrakova 21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79.876,14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79.876,14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280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Obiteljsko gospodarstvo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VRBANJA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BURG - Vl. Ivan Burg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right"/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84715014425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Rastoke 25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792.960,75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792.960,75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40054">
            <w:pPr>
              <w:rPr>
                <w:color w:val="000000"/>
                <w:sz w:val="18"/>
                <w:szCs w:val="18"/>
              </w:rPr>
            </w:pPr>
            <w:r w:rsidRPr="00D40054">
              <w:rPr>
                <w:color w:val="000000"/>
                <w:sz w:val="18"/>
                <w:szCs w:val="18"/>
              </w:rPr>
              <w:t>PRIPREMNI RADOVI NA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KRUŠEVO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281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GRADILIŠTU GUNDE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right"/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92633675256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Gornja Otišina 2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545.795,92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545.795,92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JOSIP KARAMARKO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Odvjetničko društvo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282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Škarica i partneri j.d.o.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right"/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74856132042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Đorđićeva 3b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769.878,87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769.878,87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DASOVIĆ d.o.o.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BRINJE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  <w:tr w:rsidTr="00991CE7" w:rsidR="00CD33E4" w:rsidRPr="00071DAC">
        <w:trPr>
          <w:gridBefore w:val="2"/>
          <w:wBefore w:type="dxa" w:w="831"/>
          <w:trHeight w:val="300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283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BRINJE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jc w:val="right"/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30141141533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Lovačka 22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2.052.369,32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jc w:val="right"/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2.052.369,32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0,00</w:t>
            </w:r>
          </w:p>
        </w:tc>
      </w:tr>
      <w:tr w:rsidTr="00991CE7" w:rsidR="00CD33E4" w:rsidRPr="00071DAC">
        <w:trPr>
          <w:gridBefore w:val="2"/>
          <w:wBefore w:type="dxa" w:w="831"/>
          <w:trHeight w:val="315"/>
        </w:trPr>
        <w:tc>
          <w:tcPr>
            <w:tcW w:type="dxa" w:w="963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center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690192">
            <w:pPr>
              <w:rPr>
                <w:color w:val="000000"/>
                <w:sz w:val="18"/>
                <w:szCs w:val="18"/>
              </w:rPr>
            </w:pPr>
            <w:r w:rsidRPr="006901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DA4F6F">
            <w:pPr>
              <w:rPr>
                <w:color w:val="000000"/>
                <w:sz w:val="18"/>
                <w:szCs w:val="18"/>
              </w:rPr>
            </w:pPr>
            <w:r w:rsidRPr="00DA4F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  <w:tc>
          <w:tcPr>
            <w:tcW w:type="dxa" w:w="125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A621C">
            <w:pPr>
              <w:rPr>
                <w:color w:val="000000"/>
                <w:sz w:val="18"/>
                <w:szCs w:val="18"/>
              </w:rPr>
            </w:pPr>
            <w:r w:rsidRPr="000A62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3E4" w:rsidP="00980AEE" w:rsidR="00CD33E4" w:rsidRPr="00071DAC">
            <w:pPr>
              <w:jc w:val="right"/>
              <w:rPr>
                <w:color w:val="000000"/>
              </w:rPr>
            </w:pPr>
            <w:r w:rsidRPr="00071DAC">
              <w:rPr>
                <w:color w:val="000000"/>
              </w:rPr>
              <w:t> </w:t>
            </w:r>
          </w:p>
        </w:tc>
      </w:tr>
    </w:tbl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0C59B7" w:rsidP="00CD33E4" w:rsidR="000C59B7">
      <w:pPr>
        <w:pStyle w:val="TableContents"/>
        <w:ind w:left="708"/>
        <w:rPr>
          <w:rFonts w:cs="Times New Roman"/>
          <w:b/>
          <w:bCs/>
        </w:rPr>
      </w:pPr>
    </w:p>
    <w:p w:rsidRDefault="00CD33E4" w:rsidP="00CD33E4" w:rsidR="00CD33E4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CD33E4" w:rsidP="00CD33E4" w:rsidR="00CD33E4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CD33E4" w:rsidP="00CD33E4" w:rsidR="00CD33E4" w:rsidRPr="00D3523C">
      <w:pPr>
        <w:ind w:left="720"/>
        <w:jc w:val="both"/>
        <w:rPr>
          <w:b/>
          <w:sz w:val="24"/>
          <w:szCs w:val="24"/>
        </w:rPr>
      </w:pP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CD33E4" w:rsidP="00CD33E4" w:rsidR="00CD33E4">
      <w:pPr>
        <w:pStyle w:val="TableContents"/>
        <w:ind w:left="708"/>
        <w:rPr>
          <w:rFonts w:cs="Times New Roman"/>
          <w:b/>
          <w:bCs/>
        </w:rPr>
      </w:pP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1.</w:t>
      </w:r>
      <w:r w:rsidRPr="00D003B1">
        <w:rPr>
          <w:sz w:val="24"/>
          <w:szCs w:val="24"/>
        </w:rPr>
        <w:tab/>
        <w:t xml:space="preserve">MILAN BATUR, OIB:10653077941 u iznosu 8.389,36 kn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2.</w:t>
      </w:r>
      <w:r w:rsidRPr="00D003B1">
        <w:rPr>
          <w:sz w:val="24"/>
          <w:szCs w:val="24"/>
        </w:rPr>
        <w:tab/>
        <w:t xml:space="preserve">JOSIP BELUŽIĆ, OIB:27991453386 u iznosu 9.280,18 kn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3.</w:t>
      </w:r>
      <w:r w:rsidRPr="00D003B1">
        <w:rPr>
          <w:sz w:val="24"/>
          <w:szCs w:val="24"/>
        </w:rPr>
        <w:tab/>
        <w:t>NIKOLA BELUŽIĆ, OIB:70166321481 u iznosu 7.933,48 kn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 xml:space="preserve"> 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4.</w:t>
      </w:r>
      <w:r w:rsidRPr="00D003B1">
        <w:rPr>
          <w:sz w:val="24"/>
          <w:szCs w:val="24"/>
        </w:rPr>
        <w:tab/>
        <w:t xml:space="preserve">JOSIP CINDRIĆ, OIB:35611924968 u iznosu 7.507,79 kn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5.</w:t>
      </w:r>
      <w:r w:rsidRPr="00D003B1">
        <w:rPr>
          <w:sz w:val="24"/>
          <w:szCs w:val="24"/>
        </w:rPr>
        <w:tab/>
        <w:t xml:space="preserve">SINIŠA FABIJANEC, OIB:65159276217 u iznosu 4.724,58 kn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6.</w:t>
      </w:r>
      <w:r w:rsidRPr="00D003B1">
        <w:rPr>
          <w:sz w:val="24"/>
          <w:szCs w:val="24"/>
        </w:rPr>
        <w:tab/>
        <w:t xml:space="preserve">KRUNOSLAV LABAŠ, OIB:64629298212 u iznosu 5.347,58 kn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lastRenderedPageBreak/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7.</w:t>
      </w:r>
      <w:r w:rsidRPr="00D003B1">
        <w:rPr>
          <w:sz w:val="24"/>
          <w:szCs w:val="24"/>
        </w:rPr>
        <w:tab/>
        <w:t xml:space="preserve">MARTIN LABAŠ, OIB:16062471975 u iznosu 7.624,87 kn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8.</w:t>
      </w:r>
      <w:r w:rsidRPr="00D003B1">
        <w:rPr>
          <w:sz w:val="24"/>
          <w:szCs w:val="24"/>
        </w:rPr>
        <w:tab/>
        <w:t xml:space="preserve">STJEPAN MARTIĆ, OIB:42860028404 u iznosu 2.500,00 kn.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9.</w:t>
      </w:r>
      <w:r w:rsidRPr="00D003B1">
        <w:rPr>
          <w:sz w:val="24"/>
          <w:szCs w:val="24"/>
        </w:rPr>
        <w:tab/>
        <w:t xml:space="preserve">JOSIP MILAK, OIB:28318884905 u iznosu 6.951,40 kn 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DB79DD" w:rsidP="00DB79DD" w:rsidR="00DB79DD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DB79DD" w:rsidP="00DB79DD" w:rsidR="00DB79DD" w:rsidRPr="00D003B1">
      <w:pPr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991CE7" w:rsidP="00170E7C" w:rsidR="00991CE7" w:rsidRPr="003B182B">
      <w:pPr>
        <w:jc w:val="center"/>
        <w:rPr>
          <w:sz w:val="24"/>
          <w:szCs w:val="24"/>
        </w:rPr>
      </w:pPr>
    </w:p>
    <w:p w:rsidRDefault="009C457D" w:rsidP="009C457D" w:rsidR="009C457D">
      <w:pPr>
        <w:ind w:firstLine="708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Na </w:t>
      </w:r>
      <w:r>
        <w:rPr>
          <w:sz w:val="24"/>
          <w:szCs w:val="24"/>
        </w:rPr>
        <w:t>posebnom</w:t>
      </w:r>
      <w:r w:rsidRPr="00576089">
        <w:rPr>
          <w:sz w:val="24"/>
          <w:szCs w:val="24"/>
        </w:rPr>
        <w:t xml:space="preserve"> ispitnom ročištu održanom </w:t>
      </w:r>
      <w:r>
        <w:rPr>
          <w:sz w:val="24"/>
          <w:szCs w:val="24"/>
        </w:rPr>
        <w:t>13. veljače</w:t>
      </w:r>
      <w:r w:rsidRPr="00576089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576089">
        <w:rPr>
          <w:sz w:val="24"/>
          <w:szCs w:val="24"/>
        </w:rPr>
        <w:t xml:space="preserve">. raspravljano je o tražbini vjerovnika. </w:t>
      </w:r>
    </w:p>
    <w:p w:rsidRDefault="009C457D" w:rsidP="009C457D" w:rsidR="009C457D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2. Stečajnog zakona („Narodne novine“ br. 44/96, 29/99, 129/00, 123/03, 197/03, 187/04, 82/06</w:t>
      </w:r>
      <w:r>
        <w:rPr>
          <w:sz w:val="24"/>
          <w:szCs w:val="24"/>
        </w:rPr>
        <w:t xml:space="preserve">, </w:t>
      </w:r>
      <w:r w:rsidRPr="003B182B">
        <w:rPr>
          <w:sz w:val="24"/>
          <w:szCs w:val="24"/>
        </w:rPr>
        <w:t>16/10,</w:t>
      </w:r>
      <w:r>
        <w:rPr>
          <w:sz w:val="24"/>
          <w:szCs w:val="24"/>
        </w:rPr>
        <w:t xml:space="preserve"> 25/12 i 133/12;</w:t>
      </w:r>
      <w:r w:rsidRPr="003B182B">
        <w:rPr>
          <w:sz w:val="24"/>
          <w:szCs w:val="24"/>
        </w:rPr>
        <w:t xml:space="preserve"> dalje</w:t>
      </w:r>
      <w:r>
        <w:rPr>
          <w:sz w:val="24"/>
          <w:szCs w:val="24"/>
        </w:rPr>
        <w:t>:</w:t>
      </w:r>
      <w:r w:rsidRPr="003B182B">
        <w:rPr>
          <w:sz w:val="24"/>
          <w:szCs w:val="24"/>
        </w:rPr>
        <w:t xml:space="preserve">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9C457D" w:rsidP="009C457D" w:rsidR="009C457D" w:rsidRPr="003B182B">
      <w:pPr>
        <w:jc w:val="both"/>
        <w:rPr>
          <w:sz w:val="24"/>
          <w:szCs w:val="24"/>
        </w:rPr>
      </w:pPr>
    </w:p>
    <w:p w:rsidRDefault="009C457D" w:rsidP="009C457D" w:rsidR="009C457D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</w:t>
      </w:r>
      <w:r w:rsidRPr="003B182B">
        <w:rPr>
          <w:sz w:val="24"/>
          <w:szCs w:val="24"/>
        </w:rPr>
        <w:lastRenderedPageBreak/>
        <w:t xml:space="preserve">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9C457D" w:rsidP="009C457D" w:rsidR="009C457D">
      <w:pPr>
        <w:ind w:firstLine="708"/>
        <w:jc w:val="both"/>
        <w:rPr>
          <w:sz w:val="24"/>
          <w:szCs w:val="24"/>
        </w:rPr>
      </w:pPr>
    </w:p>
    <w:p w:rsidRDefault="009C457D" w:rsidP="009C457D" w:rsidR="009C457D" w:rsidRPr="00F23A2F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3B182B">
        <w:rPr>
          <w:sz w:val="24"/>
          <w:szCs w:val="24"/>
        </w:rPr>
        <w:t>Stečajni upravitelj osporio je tražbine vjerovnika I. višeg isplatnog reda:</w:t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7F22DF" w:rsidP="009C457D" w:rsidR="009C45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1.</w:t>
      </w:r>
      <w:r w:rsidRPr="009C457D">
        <w:rPr>
          <w:sz w:val="24"/>
          <w:szCs w:val="24"/>
        </w:rPr>
        <w:tab/>
        <w:t>MILAN BATUR, OIB:10653077941 u iznosu 8.389,36 kn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2.</w:t>
      </w:r>
      <w:r w:rsidRPr="009C457D">
        <w:rPr>
          <w:sz w:val="24"/>
          <w:szCs w:val="24"/>
        </w:rPr>
        <w:tab/>
        <w:t>JOSIP BELUŽIĆ, OIB:27991453386 u iznosu 9.280,18 kn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3.</w:t>
      </w:r>
      <w:r w:rsidRPr="009C457D">
        <w:rPr>
          <w:sz w:val="24"/>
          <w:szCs w:val="24"/>
        </w:rPr>
        <w:tab/>
        <w:t>NIKOLA BELUŽIĆ, OIB:70166321481 u iznosu 7.933,48 kn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4.</w:t>
      </w:r>
      <w:r w:rsidRPr="009C457D">
        <w:rPr>
          <w:sz w:val="24"/>
          <w:szCs w:val="24"/>
        </w:rPr>
        <w:tab/>
        <w:t>JOSIP CINDRIĆ, OIB:35611924968 u iznosu 7.507,79 kn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5.</w:t>
      </w:r>
      <w:r w:rsidRPr="009C457D">
        <w:rPr>
          <w:sz w:val="24"/>
          <w:szCs w:val="24"/>
        </w:rPr>
        <w:tab/>
        <w:t>SINIŠA FABIJANEC, OIB:65159276217 u iznosu 4.724,58 kn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6.</w:t>
      </w:r>
      <w:r w:rsidRPr="009C457D">
        <w:rPr>
          <w:sz w:val="24"/>
          <w:szCs w:val="24"/>
        </w:rPr>
        <w:tab/>
        <w:t>KRUNOSLAV LABAŠ, OIB:64629298212 u iznosu 5.347,58 kn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7.</w:t>
      </w:r>
      <w:r w:rsidRPr="009C457D">
        <w:rPr>
          <w:sz w:val="24"/>
          <w:szCs w:val="24"/>
        </w:rPr>
        <w:tab/>
        <w:t>MARTIN LABAŠ, OIB:16062471975 u iznosu 7.624,87 kn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8.</w:t>
      </w:r>
      <w:r w:rsidRPr="009C457D">
        <w:rPr>
          <w:sz w:val="24"/>
          <w:szCs w:val="24"/>
        </w:rPr>
        <w:tab/>
        <w:t>STJEPAN MARTIĆ, OIB:42860028404 u iznosu 2.500,00 kn.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od strane steč. uprav. iz razloga što se odnosi na parnične troškove u predmetu P-2958/16, a što je priznato u II. višem isplatnom redu.</w:t>
      </w:r>
    </w:p>
    <w:p w:rsidRDefault="009C457D" w:rsidP="009C457D" w:rsidR="009C457D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9.</w:t>
      </w:r>
      <w:r w:rsidRPr="009C457D">
        <w:rPr>
          <w:sz w:val="24"/>
          <w:szCs w:val="24"/>
        </w:rPr>
        <w:tab/>
        <w:t>JOSIP MILAK, OIB:28318884905 u iznosu 6.951,40 kn</w:t>
      </w:r>
    </w:p>
    <w:p w:rsidRDefault="009C457D" w:rsidP="009C457D" w:rsid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C457D" w:rsidP="009C457D" w:rsidR="009C457D">
      <w:pPr>
        <w:jc w:val="both"/>
        <w:rPr>
          <w:sz w:val="24"/>
          <w:szCs w:val="24"/>
        </w:rPr>
      </w:pPr>
    </w:p>
    <w:p w:rsidRDefault="009C457D" w:rsidP="00991CE7" w:rsidR="009C457D">
      <w:pPr>
        <w:ind w:firstLine="708"/>
        <w:jc w:val="both"/>
        <w:rPr>
          <w:sz w:val="24"/>
          <w:szCs w:val="24"/>
        </w:rPr>
      </w:pPr>
      <w:r w:rsidRPr="00576089">
        <w:rPr>
          <w:sz w:val="24"/>
          <w:szCs w:val="24"/>
        </w:rPr>
        <w:t>Prema članku 178. stavak 1. u vezi članka 179. Stečajnog zakona ( „Narodne novine“ broj 44/96, 29/99, 129/00, 123/03, 82/06</w:t>
      </w:r>
      <w:r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>
        <w:rPr>
          <w:sz w:val="24"/>
          <w:szCs w:val="24"/>
        </w:rPr>
        <w:t xml:space="preserve"> 25/12 i 133/12;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9C457D" w:rsidP="00991CE7" w:rsidR="00FD17BC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</w:t>
      </w:r>
      <w:r w:rsidR="00FD17BC">
        <w:rPr>
          <w:sz w:val="24"/>
          <w:szCs w:val="24"/>
        </w:rPr>
        <w:t>odlučeno je kao u izreci.</w:t>
      </w:r>
    </w:p>
    <w:p w:rsidRDefault="00C85A8E" w:rsidP="00170E7C" w:rsidR="00C85A8E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C619D">
        <w:rPr>
          <w:sz w:val="24"/>
          <w:szCs w:val="24"/>
        </w:rPr>
        <w:t xml:space="preserve">agrebu </w:t>
      </w:r>
      <w:r w:rsidR="009C457D">
        <w:rPr>
          <w:sz w:val="24"/>
          <w:szCs w:val="24"/>
        </w:rPr>
        <w:t>13</w:t>
      </w:r>
      <w:r w:rsidR="00181616">
        <w:rPr>
          <w:sz w:val="24"/>
          <w:szCs w:val="24"/>
        </w:rPr>
        <w:t>.</w:t>
      </w:r>
      <w:r w:rsidR="009C457D">
        <w:rPr>
          <w:sz w:val="24"/>
          <w:szCs w:val="24"/>
        </w:rPr>
        <w:t xml:space="preserve"> veljače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9C457D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B764B" w:rsidP="00980AEE" w:rsidR="001B76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764B" w:rsidP="009C457D" w:rsidR="00181616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0C59B7" w:rsidP="009C457D" w:rsidR="000C59B7">
      <w:pPr>
        <w:jc w:val="both"/>
        <w:rPr>
          <w:sz w:val="24"/>
          <w:szCs w:val="24"/>
        </w:rPr>
      </w:pPr>
    </w:p>
    <w:p w:rsidRDefault="009C457D" w:rsidP="009C457D" w:rsidR="009C457D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UPUTA  O PRAVNOM LIJEKU:</w:t>
      </w:r>
    </w:p>
    <w:p w:rsidRDefault="009C457D" w:rsidP="009C457D" w:rsidR="009C457D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9C457D" w:rsidP="009C457D" w:rsidR="009C457D" w:rsidRPr="003B182B">
      <w:pPr>
        <w:jc w:val="both"/>
        <w:rPr>
          <w:sz w:val="24"/>
          <w:szCs w:val="24"/>
        </w:rPr>
      </w:pPr>
    </w:p>
    <w:p w:rsidRDefault="00181616" w:rsidP="00016BD9" w:rsidR="00181616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A8E" w:rsidR="00C85A8E">
      <w:r>
        <w:separator/>
      </w:r>
    </w:p>
  </w:endnote>
  <w:endnote w:id="0" w:type="continuationSeparator">
    <w:p w:rsidRDefault="00C85A8E" w:rsidR="00C8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A8E" w:rsidR="00C85A8E">
      <w:r>
        <w:separator/>
      </w:r>
    </w:p>
  </w:footnote>
  <w:footnote w:id="0" w:type="continuationSeparator">
    <w:p w:rsidRDefault="00C85A8E" w:rsidR="00C8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A8E" w:rsidP="00C032B4" w:rsidR="00C85A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5A8E" w:rsidR="00C85A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A8E" w:rsidP="00C032B4" w:rsidR="00C85A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C03">
      <w:rPr>
        <w:rStyle w:val="Brojstranice"/>
        <w:noProof/>
      </w:rPr>
      <w:t>18</w:t>
    </w:r>
    <w:r>
      <w:rPr>
        <w:rStyle w:val="Brojstranice"/>
      </w:rPr>
      <w:fldChar w:fldCharType="end"/>
    </w:r>
  </w:p>
  <w:p w:rsidRDefault="00C85A8E" w:rsidP="00C032B4" w:rsidR="00C85A8E">
    <w:pPr>
      <w:pStyle w:val="Zaglavlje"/>
      <w:jc w:val="right"/>
    </w:pPr>
    <w:r>
      <w:rPr>
        <w:sz w:val="24"/>
      </w:rPr>
      <w:t>72. St-1498/2017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977187F"/>
    <w:multiLevelType w:val="hybridMultilevel"/>
    <w:tmpl w:val="5D7E3776"/>
    <w:lvl w:tplc="31FE32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3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5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2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6"/>
  </w:num>
  <w:num w:numId="2">
    <w:abstractNumId w:val="42"/>
  </w:num>
  <w:num w:numId="3">
    <w:abstractNumId w:val="2"/>
  </w:num>
  <w:num w:numId="4">
    <w:abstractNumId w:val="31"/>
  </w:num>
  <w:num w:numId="5">
    <w:abstractNumId w:val="16"/>
  </w:num>
  <w:num w:numId="6">
    <w:abstractNumId w:val="22"/>
  </w:num>
  <w:num w:numId="7">
    <w:abstractNumId w:val="12"/>
  </w:num>
  <w:num w:numId="8">
    <w:abstractNumId w:val="17"/>
  </w:num>
  <w:num w:numId="9">
    <w:abstractNumId w:val="43"/>
  </w:num>
  <w:num w:numId="10">
    <w:abstractNumId w:val="35"/>
  </w:num>
  <w:num w:numId="11">
    <w:abstractNumId w:val="29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3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2"/>
  </w:num>
  <w:num w:numId="24">
    <w:abstractNumId w:val="25"/>
  </w:num>
  <w:num w:numId="25">
    <w:abstractNumId w:val="37"/>
  </w:num>
  <w:num w:numId="26">
    <w:abstractNumId w:val="13"/>
  </w:num>
  <w:num w:numId="27">
    <w:abstractNumId w:val="40"/>
  </w:num>
  <w:num w:numId="28">
    <w:abstractNumId w:val="39"/>
  </w:num>
  <w:num w:numId="29">
    <w:abstractNumId w:val="24"/>
  </w:num>
  <w:num w:numId="30">
    <w:abstractNumId w:val="19"/>
  </w:num>
  <w:num w:numId="31">
    <w:abstractNumId w:val="30"/>
  </w:num>
  <w:num w:numId="32">
    <w:abstractNumId w:val="27"/>
  </w:num>
  <w:num w:numId="33">
    <w:abstractNumId w:val="34"/>
  </w:num>
  <w:num w:numId="34">
    <w:abstractNumId w:val="38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1"/>
  </w:num>
  <w:num w:numId="40">
    <w:abstractNumId w:val="5"/>
  </w:num>
  <w:num w:numId="41">
    <w:abstractNumId w:val="23"/>
  </w:num>
  <w:num w:numId="42">
    <w:abstractNumId w:val="28"/>
  </w:num>
  <w:num w:numId="43">
    <w:abstractNumId w:val="15"/>
  </w:num>
  <w:num w:numId="44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C59B7"/>
    <w:rsid w:val="000E3C03"/>
    <w:rsid w:val="000F4395"/>
    <w:rsid w:val="00102D8B"/>
    <w:rsid w:val="001079FA"/>
    <w:rsid w:val="001314D7"/>
    <w:rsid w:val="00133CC6"/>
    <w:rsid w:val="001512EE"/>
    <w:rsid w:val="001540E1"/>
    <w:rsid w:val="00170E7C"/>
    <w:rsid w:val="00175D5D"/>
    <w:rsid w:val="00181616"/>
    <w:rsid w:val="001B764B"/>
    <w:rsid w:val="001D6CFA"/>
    <w:rsid w:val="00221E81"/>
    <w:rsid w:val="002B5D21"/>
    <w:rsid w:val="002C0CAF"/>
    <w:rsid w:val="002D4F1E"/>
    <w:rsid w:val="0031190D"/>
    <w:rsid w:val="00315B36"/>
    <w:rsid w:val="003175E1"/>
    <w:rsid w:val="003A5E14"/>
    <w:rsid w:val="003B182B"/>
    <w:rsid w:val="003F08C3"/>
    <w:rsid w:val="003F7A95"/>
    <w:rsid w:val="00423D88"/>
    <w:rsid w:val="004515E8"/>
    <w:rsid w:val="00470BFA"/>
    <w:rsid w:val="004B0A10"/>
    <w:rsid w:val="004B338B"/>
    <w:rsid w:val="004D4346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967CD"/>
    <w:rsid w:val="007F1B25"/>
    <w:rsid w:val="007F22DF"/>
    <w:rsid w:val="00816217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104A"/>
    <w:rsid w:val="009529C7"/>
    <w:rsid w:val="00980AEE"/>
    <w:rsid w:val="00985B2E"/>
    <w:rsid w:val="00991CE7"/>
    <w:rsid w:val="009A0C08"/>
    <w:rsid w:val="009C457D"/>
    <w:rsid w:val="009E3827"/>
    <w:rsid w:val="00A15120"/>
    <w:rsid w:val="00A17546"/>
    <w:rsid w:val="00A23EA4"/>
    <w:rsid w:val="00A40DB1"/>
    <w:rsid w:val="00A42A2B"/>
    <w:rsid w:val="00A94329"/>
    <w:rsid w:val="00A968C1"/>
    <w:rsid w:val="00AC0C6B"/>
    <w:rsid w:val="00AF7AD6"/>
    <w:rsid w:val="00B04F0B"/>
    <w:rsid w:val="00B174F1"/>
    <w:rsid w:val="00B17FC6"/>
    <w:rsid w:val="00B42711"/>
    <w:rsid w:val="00B5498B"/>
    <w:rsid w:val="00B549AC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85A8E"/>
    <w:rsid w:val="00C97126"/>
    <w:rsid w:val="00CD33E4"/>
    <w:rsid w:val="00D254BA"/>
    <w:rsid w:val="00D3017A"/>
    <w:rsid w:val="00DB79DD"/>
    <w:rsid w:val="00DD5CAF"/>
    <w:rsid w:val="00E76672"/>
    <w:rsid w:val="00E873E7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8553C"/>
    <w:rsid w:val="00FC34A0"/>
    <w:rsid w:val="00FD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F8553C"/>
  </w:style>
  <w:style w:customStyle="true" w:styleId="PodnojeChar" w:type="character">
    <w:name w:val="Podnožje Char"/>
    <w:basedOn w:val="Zadanifontodlomka"/>
    <w:link w:val="Podnoje"/>
    <w:uiPriority w:val="99"/>
    <w:rsid w:val="00F8553C"/>
  </w:style>
  <w:style w:styleId="Tekstrezerviranogmjesta" w:type="character">
    <w:name w:val="Placeholder Text"/>
    <w:basedOn w:val="Zadanifontodlomka"/>
    <w:uiPriority w:val="99"/>
    <w:semiHidden/>
    <w:rsid w:val="000E3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F8553C"/>
  </w:style>
  <w:style w:customStyle="1" w:styleId="PodnojeChar" w:type="character">
    <w:name w:val="Podnožje Char"/>
    <w:basedOn w:val="Zadanifontodlomka"/>
    <w:link w:val="Podnoje"/>
    <w:uiPriority w:val="99"/>
    <w:rsid w:val="00F8553C"/>
  </w:style>
  <w:style w:styleId="Tekstrezerviranogmjesta" w:type="character">
    <w:name w:val="Placeholder Text"/>
    <w:basedOn w:val="Zadanifontodlomka"/>
    <w:uiPriority w:val="99"/>
    <w:semiHidden/>
    <w:rsid w:val="000E3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19</properties:Pages>
  <properties:Words>3870</properties:Words>
  <properties:Characters>22573</properties:Characters>
  <properties:Lines>3470</properties:Lines>
  <properties:Paragraphs>1737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2018-02-13T14:19:00Z</dcterms:created>
  <dc:creator>nribaric</dc:creator>
  <cp:lastModifiedBy>Jadranka Zelić</cp:lastModifiedBy>
  <cp:lastPrinted>2018-02-14T08:53:00Z</cp:lastPrinted>
  <dcterms:modified xmlns:xsi="http://www.w3.org/2001/XMLSchema-instance" xsi:type="dcterms:W3CDTF">2018-02-14T08:58:00Z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