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9c2b" w14:paraId="c389c2b" w:rsidRDefault="00DB2619" w:rsidP="00DB2619" w:rsidR="00DB2619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2619" w:rsidP="00DB2619" w:rsidR="00DB2619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DB2619" w:rsidP="00DB2619" w:rsidR="00DB2619">
      <w:r>
        <w:t>Trgovački</w:t>
      </w:r>
      <w:r w:rsidRPr="009077C2">
        <w:t xml:space="preserve"> sud u </w:t>
      </w:r>
      <w:r>
        <w:t>Osijeku</w:t>
      </w:r>
    </w:p>
    <w:p w:rsidRDefault="00DB2619" w:rsidP="00DB2619" w:rsidR="00DB2619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St-12</w:t>
      </w:r>
      <w:r w:rsidR="00044F87">
        <w:t>89</w:t>
      </w:r>
      <w:r>
        <w:t>/18-</w:t>
      </w:r>
      <w:r w:rsidR="00044F87">
        <w:t>11</w:t>
      </w:r>
    </w:p>
    <w:p w:rsidRDefault="00DB2619" w:rsidP="00DB2619" w:rsidR="00DB2619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B2619" w:rsidP="00DB2619" w:rsidR="00DB2619">
      <w:pPr>
        <w:ind w:hanging="720" w:left="360"/>
        <w:rPr>
          <w:sz w:val="22"/>
          <w:szCs w:val="22"/>
        </w:rPr>
      </w:pPr>
    </w:p>
    <w:p w:rsidRDefault="00DB2619" w:rsidP="00DB2619" w:rsidR="00DB2619">
      <w:pPr>
        <w:ind w:hanging="720" w:left="360"/>
        <w:rPr>
          <w:sz w:val="22"/>
          <w:szCs w:val="22"/>
        </w:rPr>
      </w:pPr>
    </w:p>
    <w:p w:rsidRDefault="00DB2619" w:rsidP="00DB2619" w:rsidR="00DB2619">
      <w:pPr>
        <w:ind w:hanging="720" w:left="360"/>
        <w:jc w:val="center"/>
      </w:pPr>
      <w:r>
        <w:t xml:space="preserve">R E P U B L I K A  H R V A T S K A </w:t>
      </w:r>
    </w:p>
    <w:p w:rsidRDefault="00DB2619" w:rsidP="00156BC3" w:rsidR="00DB2619">
      <w:pPr>
        <w:pStyle w:val="Naslov1"/>
        <w:rPr>
          <w:b w:val="false"/>
          <w:bCs w:val="false"/>
        </w:rPr>
      </w:pP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8C581C" w:rsidP="00A31D1E" w:rsidR="008C581C">
      <w:pPr>
        <w:jc w:val="both"/>
      </w:pPr>
    </w:p>
    <w:p w:rsidRDefault="007B563B" w:rsidP="00C20335" w:rsidR="00514F01">
      <w:pPr>
        <w:jc w:val="both"/>
      </w:pPr>
      <w:r>
        <w:tab/>
      </w:r>
      <w:r w:rsidR="00044F87" w:rsidRPr="00044F87">
        <w:t>Trgovački sud u Osijeku, po sucu mr. sc. Tihomiru Kovačeviću, kao stečajnom sucu, povodom prijedloga FINANCIJSKE AGENCIJE ZAGREB, Regionalni centar Osijek, L. Jagera 3, OIB 85821130368 za otvaranje stečajnog postupka nad dužnikom ZDENAC jednostavno društvo s ograničenom odgovornošću za ugostiteljstvo i turizam, Branjin Vrh, Jana Pannoniousa 14, MBS 030152023, OIB: 30223303390</w:t>
      </w:r>
      <w:r w:rsidR="00C20335" w:rsidRPr="002C03FA">
        <w:t xml:space="preserve">, dana </w:t>
      </w:r>
      <w:r w:rsidR="00044F87">
        <w:t>13</w:t>
      </w:r>
      <w:r w:rsidR="00C20335" w:rsidRPr="002C03FA">
        <w:t xml:space="preserve">. </w:t>
      </w:r>
      <w:r w:rsidR="00DB2619">
        <w:t>prosinca</w:t>
      </w:r>
      <w:r w:rsidR="00C20335" w:rsidRPr="002C03FA">
        <w:t xml:space="preserve"> 2018.</w:t>
      </w:r>
    </w:p>
    <w:p w:rsidRDefault="008C581C" w:rsidP="00514F01" w:rsidR="008C581C">
      <w:pPr>
        <w:ind w:firstLine="708"/>
        <w:jc w:val="both"/>
      </w:pPr>
    </w:p>
    <w:p w:rsidRDefault="00990E50" w:rsidP="00514F01" w:rsidR="00990E50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8C581C" w:rsidP="00514F01" w:rsidR="008C581C">
      <w:pPr>
        <w:jc w:val="both"/>
      </w:pPr>
    </w:p>
    <w:p w:rsidRDefault="00990E50" w:rsidP="00514F01" w:rsidR="00990E50">
      <w:pPr>
        <w:jc w:val="both"/>
      </w:pPr>
    </w:p>
    <w:p w:rsidRDefault="00514F01" w:rsidP="00044F87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044F87" w:rsidRPr="00044F87">
        <w:t>ZDENAC jednostavno društvo s ograničenom odgovornošću za ugostiteljstvo i turizam, Branjin Vrh, Jana Pannoniousa 14, MBS 030152023, OIB: 30223303390</w:t>
      </w:r>
      <w:r>
        <w:t>, da u roku od 15 dana uplate na sudski depozit ovoga suda broj HR3123900011300000200 s pozivom na broj HR05 272-</w:t>
      </w:r>
      <w:r w:rsidR="00B03DD2">
        <w:t>12</w:t>
      </w:r>
      <w:r w:rsidR="00E07775">
        <w:t>89</w:t>
      </w:r>
      <w:r>
        <w:t>-1</w:t>
      </w:r>
      <w:r w:rsidR="00D86986">
        <w:t>8</w:t>
      </w:r>
      <w:r>
        <w:t xml:space="preserve"> kod Hrvatske poštanske banke iznos od </w:t>
      </w:r>
      <w:r w:rsidR="00E07775">
        <w:rPr>
          <w:color w:val="000000"/>
        </w:rPr>
        <w:t>26.188</w:t>
      </w:r>
      <w:r w:rsidR="00947EDA">
        <w:rPr>
          <w:color w:val="000000"/>
        </w:rPr>
        <w:t>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846A27" w:rsidP="00514F01" w:rsidR="00846A27"/>
    <w:p w:rsidRDefault="00990E50" w:rsidP="00514F01" w:rsidR="00990E50"/>
    <w:p w:rsidRDefault="00990E50" w:rsidP="00514F01" w:rsidR="00990E50"/>
    <w:p w:rsidRDefault="00990E50" w:rsidP="00514F01" w:rsidR="00990E50"/>
    <w:p w:rsidRDefault="00C13F20" w:rsidP="00514F01" w:rsidR="00C13F20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E07775" w:rsidP="00E07775" w:rsidR="00E07775" w:rsidRPr="00E07775"/>
    <w:p w:rsidRDefault="00E07775" w:rsidP="00E07775" w:rsidR="00E07775">
      <w:pPr>
        <w:ind w:firstLine="720"/>
        <w:jc w:val="both"/>
      </w:pPr>
      <w:r>
        <w:t xml:space="preserve">Dana 15.11.2018. zaprimljen je na ovom sudu prijedlog FINE Regionalni centar Osijek, Klasa: 110-07/18-01/04 Ur. broj 04-06-18-5137 od 14.11.2018. godine, za otvaranje stečajnog postupka nad dužnikom </w:t>
      </w:r>
      <w:r w:rsidRPr="00685796">
        <w:t>ZDENAC jednostavno društvo s ograničenom odgovornošću za ugostiteljstvo i turizam, Branjin Vrh, Jana Pannoniousa 14, MBS 030152023, OIB: 30223303390</w:t>
      </w:r>
      <w:r>
        <w:t>, temeljem odredbe čl. 110. st. 1. Stečajnog zakona (NN 71/15 i 104/17, dalje: SZ).</w:t>
      </w:r>
    </w:p>
    <w:p w:rsidRDefault="00E07775" w:rsidP="00E07775" w:rsidR="00E07775">
      <w:pPr>
        <w:ind w:firstLine="720"/>
        <w:jc w:val="both"/>
      </w:pPr>
    </w:p>
    <w:p w:rsidRDefault="00E07775" w:rsidP="00E07775" w:rsidR="00E07775">
      <w:pPr>
        <w:ind w:firstLine="720"/>
        <w:jc w:val="both"/>
      </w:pPr>
      <w:r>
        <w:t xml:space="preserve">U prijedlogu je navela da na dan 13.11.2018. dužnik u Očevidniku redoslijeda osnova za plaćanje ima evidentirane neizvršene osnove za plaćanje u neprekinutom razdoblju od 120 dana, u ukupnom iznosu od 51.499,28 kn, u koji iznos je uračunata kamata i naknada FINE za provedbe ovrhe na novčanim sredstvima dužnika. Navodi da dužnik ima 2 zaposlena radnika. </w:t>
      </w:r>
    </w:p>
    <w:p w:rsidRDefault="00E07775" w:rsidP="00E07775" w:rsidR="00E07775">
      <w:pPr>
        <w:ind w:firstLine="720"/>
        <w:jc w:val="both"/>
      </w:pPr>
    </w:p>
    <w:p w:rsidRDefault="00E07775" w:rsidP="00E07775" w:rsidR="00E07775">
      <w:pPr>
        <w:ind w:firstLine="720"/>
        <w:jc w:val="both"/>
      </w:pPr>
      <w:r>
        <w:t xml:space="preserve">Dostavlja popis računa i oročenih novčanih sredstava dužnika na dan </w:t>
      </w:r>
      <w:r w:rsidRPr="00C7459C">
        <w:t>13.11.2018</w:t>
      </w:r>
      <w:r>
        <w:t xml:space="preserve">., te navodi da na temelju čl. 112. st. 5. SZ dužnik na ime predujma za namirenje troškova stečajnog postupka ima zaplijenjena novčana sredstva na dan </w:t>
      </w:r>
      <w:r w:rsidRPr="00C7459C">
        <w:t>13.11.2018</w:t>
      </w:r>
      <w:r>
        <w:t>. u iznosu od 5.000,00 kn.</w:t>
      </w:r>
    </w:p>
    <w:p w:rsidRDefault="00224235" w:rsidP="00224235" w:rsidR="00224235">
      <w:pPr>
        <w:ind w:firstLine="720"/>
        <w:jc w:val="both"/>
      </w:pPr>
    </w:p>
    <w:p w:rsidRDefault="00514F01" w:rsidP="006F0D5F" w:rsidR="00846A27" w:rsidRPr="00A87E48">
      <w:pPr>
        <w:ind w:right="-2"/>
        <w:jc w:val="both"/>
        <w:rPr>
          <w:color w:val="000000"/>
        </w:rPr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E07775">
        <w:t>13</w:t>
      </w:r>
      <w:r>
        <w:t>.</w:t>
      </w:r>
      <w:r w:rsidR="00257C89">
        <w:t>1</w:t>
      </w:r>
      <w:r w:rsidR="00C13F20">
        <w:t>2</w:t>
      </w:r>
      <w:r>
        <w:t>.2018.  godine, privremen</w:t>
      </w:r>
      <w:r w:rsidR="00E07775">
        <w:t>a</w:t>
      </w:r>
      <w:r>
        <w:t xml:space="preserve"> stečajn</w:t>
      </w:r>
      <w:r w:rsidR="00E07775">
        <w:t>a</w:t>
      </w:r>
      <w:r>
        <w:t xml:space="preserve"> upravitelj</w:t>
      </w:r>
      <w:r w:rsidR="00E07775">
        <w:t>ica</w:t>
      </w:r>
      <w:r>
        <w:t xml:space="preserve"> je izloži</w:t>
      </w:r>
      <w:r w:rsidR="00E07775">
        <w:t>la</w:t>
      </w:r>
      <w:r>
        <w:t xml:space="preserve"> svoje pisano izvješće od</w:t>
      </w:r>
      <w:r w:rsidRPr="00A128F1">
        <w:t xml:space="preserve"> </w:t>
      </w:r>
      <w:r w:rsidR="00E07775">
        <w:t>5</w:t>
      </w:r>
      <w:r w:rsidRPr="00A128F1">
        <w:t>.</w:t>
      </w:r>
      <w:r w:rsidR="00257C89">
        <w:t>1</w:t>
      </w:r>
      <w:r w:rsidR="00E07775">
        <w:t>2</w:t>
      </w:r>
      <w:r w:rsidRPr="00A128F1">
        <w:t>.201</w:t>
      </w:r>
      <w:r>
        <w:t>8</w:t>
      </w:r>
      <w:r w:rsidRPr="00A128F1">
        <w:t xml:space="preserve">. godine koje se nalazi u spisu na listu broj </w:t>
      </w:r>
      <w:r w:rsidR="00E07775">
        <w:t>14</w:t>
      </w:r>
      <w:r w:rsidRPr="00F16487">
        <w:t>-</w:t>
      </w:r>
      <w:r w:rsidR="00E07775">
        <w:t>18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</w:t>
      </w:r>
      <w:r w:rsidR="004202D9">
        <w:t xml:space="preserve">u </w:t>
      </w:r>
      <w:r w:rsidRPr="00D3064F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 w:rsidRPr="00D3064F">
        <w:t xml:space="preserve"> u iznosu od</w:t>
      </w:r>
      <w:r w:rsidR="00820518">
        <w:t xml:space="preserve"> </w:t>
      </w:r>
      <w:r w:rsidR="006F0D5F">
        <w:t>26.188</w:t>
      </w:r>
      <w:r w:rsidR="000A2FC4" w:rsidRPr="000A2FC4">
        <w:t xml:space="preserve">,00 </w:t>
      </w:r>
      <w:r w:rsidR="00820518">
        <w:t xml:space="preserve">kn i </w:t>
      </w:r>
      <w:r w:rsidR="00162879">
        <w:t>to</w:t>
      </w:r>
      <w:r w:rsidR="00794F7C">
        <w:rPr>
          <w:color w:val="000000"/>
        </w:rPr>
        <w:t xml:space="preserve"> trošak </w:t>
      </w:r>
      <w:r w:rsidR="006F0D5F" w:rsidRPr="006F0D5F">
        <w:rPr>
          <w:color w:val="000000"/>
        </w:rPr>
        <w:t>naknade F</w:t>
      </w:r>
      <w:r w:rsidR="006F0D5F">
        <w:rPr>
          <w:color w:val="000000"/>
        </w:rPr>
        <w:t>INI</w:t>
      </w:r>
      <w:r w:rsidR="006F0D5F" w:rsidRPr="006F0D5F">
        <w:rPr>
          <w:color w:val="000000"/>
        </w:rPr>
        <w:t xml:space="preserve"> i CHV STP </w:t>
      </w:r>
      <w:r w:rsidR="006F0D5F">
        <w:rPr>
          <w:color w:val="000000"/>
        </w:rPr>
        <w:t>u iznosu od</w:t>
      </w:r>
      <w:r w:rsidR="006F0D5F" w:rsidRPr="006F0D5F">
        <w:rPr>
          <w:color w:val="000000"/>
        </w:rPr>
        <w:t xml:space="preserve"> 38,00 kn</w:t>
      </w:r>
      <w:r w:rsidR="0036087D">
        <w:rPr>
          <w:color w:val="000000"/>
        </w:rPr>
        <w:t xml:space="preserve">, </w:t>
      </w:r>
      <w:r w:rsidR="006F0D5F" w:rsidRPr="006F0D5F">
        <w:rPr>
          <w:color w:val="000000"/>
        </w:rPr>
        <w:t xml:space="preserve">jednokratna nagrada privremenom stečajnom upravitelju za obavljene radnje u prethodnom stečajnom postupku </w:t>
      </w:r>
      <w:r w:rsidR="0036087D">
        <w:rPr>
          <w:color w:val="000000"/>
        </w:rPr>
        <w:t xml:space="preserve">u iznosu od </w:t>
      </w:r>
      <w:r w:rsidR="006F0D5F" w:rsidRPr="006F0D5F">
        <w:rPr>
          <w:color w:val="000000"/>
        </w:rPr>
        <w:t>4.000,00 kn</w:t>
      </w:r>
      <w:r w:rsidR="0036087D">
        <w:rPr>
          <w:color w:val="000000"/>
        </w:rPr>
        <w:t xml:space="preserve">, </w:t>
      </w:r>
      <w:r w:rsidR="006F0D5F" w:rsidRPr="006F0D5F">
        <w:rPr>
          <w:color w:val="000000"/>
        </w:rPr>
        <w:t xml:space="preserve">troškovi izrade pečata </w:t>
      </w:r>
      <w:r w:rsidR="0036087D">
        <w:rPr>
          <w:color w:val="000000"/>
        </w:rPr>
        <w:t xml:space="preserve">u iznosu od </w:t>
      </w:r>
      <w:r w:rsidR="006F0D5F" w:rsidRPr="006F0D5F">
        <w:rPr>
          <w:color w:val="000000"/>
        </w:rPr>
        <w:t>150,00 kn</w:t>
      </w:r>
      <w:r w:rsidR="0036087D">
        <w:rPr>
          <w:color w:val="000000"/>
        </w:rPr>
        <w:t xml:space="preserve">, </w:t>
      </w:r>
      <w:r w:rsidR="006F0D5F" w:rsidRPr="006F0D5F">
        <w:rPr>
          <w:color w:val="000000"/>
        </w:rPr>
        <w:t xml:space="preserve">troškovi otvaranja, vođenja i zatvaranja žiro-računa </w:t>
      </w:r>
      <w:r w:rsidR="0036087D">
        <w:rPr>
          <w:color w:val="000000"/>
        </w:rPr>
        <w:t xml:space="preserve">u iznosu od </w:t>
      </w:r>
      <w:r w:rsidR="006F0D5F" w:rsidRPr="006F0D5F">
        <w:rPr>
          <w:color w:val="000000"/>
        </w:rPr>
        <w:t>1.000,00 kn</w:t>
      </w:r>
      <w:r w:rsidR="0036087D">
        <w:rPr>
          <w:color w:val="000000"/>
        </w:rPr>
        <w:t xml:space="preserve">, </w:t>
      </w:r>
      <w:r w:rsidR="006F0D5F" w:rsidRPr="006F0D5F">
        <w:rPr>
          <w:color w:val="000000"/>
        </w:rPr>
        <w:t>troškovi vođ</w:t>
      </w:r>
      <w:r w:rsidR="0036087D">
        <w:rPr>
          <w:color w:val="000000"/>
        </w:rPr>
        <w:t xml:space="preserve">enja knjigovodstva 18 mjeseci u iznosu od </w:t>
      </w:r>
      <w:r w:rsidR="006F0D5F" w:rsidRPr="006F0D5F">
        <w:rPr>
          <w:color w:val="000000"/>
        </w:rPr>
        <w:t>12.000,00 kn</w:t>
      </w:r>
      <w:r w:rsidR="0036087D">
        <w:rPr>
          <w:color w:val="000000"/>
        </w:rPr>
        <w:t xml:space="preserve">, </w:t>
      </w:r>
      <w:r w:rsidR="006F0D5F" w:rsidRPr="006F0D5F">
        <w:rPr>
          <w:color w:val="000000"/>
        </w:rPr>
        <w:t xml:space="preserve">paušalna sudska pristojba u st. postupku  </w:t>
      </w:r>
      <w:r w:rsidR="0036087D">
        <w:rPr>
          <w:color w:val="000000"/>
        </w:rPr>
        <w:t xml:space="preserve">u iznosu od </w:t>
      </w:r>
      <w:r w:rsidR="006F0D5F" w:rsidRPr="006F0D5F">
        <w:rPr>
          <w:color w:val="000000"/>
        </w:rPr>
        <w:t>2.000,00 kn</w:t>
      </w:r>
      <w:r w:rsidR="0036087D">
        <w:rPr>
          <w:color w:val="000000"/>
        </w:rPr>
        <w:t xml:space="preserve">, </w:t>
      </w:r>
      <w:r w:rsidR="006F0D5F" w:rsidRPr="006F0D5F">
        <w:rPr>
          <w:color w:val="000000"/>
        </w:rPr>
        <w:t>nagrada stečajnom upravitelju – 16 % od očekivanog</w:t>
      </w:r>
      <w:r w:rsidR="00A87E48">
        <w:rPr>
          <w:color w:val="000000"/>
        </w:rPr>
        <w:t xml:space="preserve"> unovčenja stečajne mase u iznosu od </w:t>
      </w:r>
      <w:r w:rsidR="006F0D5F" w:rsidRPr="006F0D5F">
        <w:rPr>
          <w:color w:val="000000"/>
        </w:rPr>
        <w:t>6.000,00 kn</w:t>
      </w:r>
      <w:r w:rsidR="00A87E48">
        <w:rPr>
          <w:color w:val="000000"/>
        </w:rPr>
        <w:t xml:space="preserve"> i </w:t>
      </w:r>
      <w:r w:rsidR="006F0D5F" w:rsidRPr="006F0D5F">
        <w:rPr>
          <w:color w:val="000000"/>
        </w:rPr>
        <w:t>ostali ne</w:t>
      </w:r>
      <w:r w:rsidR="00A87E48">
        <w:rPr>
          <w:color w:val="000000"/>
        </w:rPr>
        <w:t xml:space="preserve">predviđeni materijalni troškovi u iznosu od </w:t>
      </w:r>
      <w:r w:rsidR="006F0D5F" w:rsidRPr="006F0D5F">
        <w:rPr>
          <w:color w:val="000000"/>
        </w:rPr>
        <w:t>1.000.00 kn</w:t>
      </w:r>
      <w:r w:rsidR="00606C6D">
        <w:rPr>
          <w:color w:val="000000"/>
        </w:rPr>
        <w:t xml:space="preserve">, u roku od </w:t>
      </w:r>
      <w:r w:rsidR="00A0434E">
        <w:rPr>
          <w:color w:val="000000"/>
        </w:rPr>
        <w:t>15 dana</w:t>
      </w:r>
      <w:r w:rsidR="00A16D1A" w:rsidRPr="005F045D">
        <w:t>.</w:t>
      </w:r>
    </w:p>
    <w:p w:rsidRDefault="00853487" w:rsidP="006025D5" w:rsidR="00853487" w:rsidRPr="006025D5">
      <w:pPr>
        <w:ind w:right="-2"/>
        <w:jc w:val="both"/>
        <w:rPr>
          <w:color w:val="000000"/>
        </w:rPr>
      </w:pPr>
    </w:p>
    <w:p w:rsidRDefault="00514F01" w:rsidP="00514F01" w:rsidR="00853487" w:rsidRPr="00F15533">
      <w:pPr>
        <w:jc w:val="center"/>
      </w:pPr>
      <w:r w:rsidRPr="00F15533">
        <w:t xml:space="preserve">U Osijeku </w:t>
      </w:r>
      <w:r w:rsidR="00A87E48">
        <w:t>13</w:t>
      </w:r>
      <w:r w:rsidR="00E4241D" w:rsidRPr="00E4241D">
        <w:t xml:space="preserve">. </w:t>
      </w:r>
      <w:r w:rsidR="00C13F20">
        <w:t>prosinca</w:t>
      </w:r>
      <w:r w:rsidR="00E4241D" w:rsidRPr="00E4241D">
        <w:t xml:space="preserve"> </w:t>
      </w:r>
      <w:r w:rsidRPr="00333014">
        <w:t>2018</w:t>
      </w:r>
      <w:r w:rsidRPr="00F15533">
        <w:t>.</w:t>
      </w: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044F87">
        <w:rPr>
          <w:b w:val="false"/>
          <w:bCs w:val="false"/>
        </w:rPr>
        <w:t xml:space="preserve">      S u d a c </w:t>
      </w:r>
      <w:r w:rsidRPr="00F15533">
        <w:rPr>
          <w:b w:val="false"/>
          <w:bCs w:val="false"/>
        </w:rPr>
        <w:t>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82F32" w:rsidP="00514F01" w:rsidR="00514F01">
      <w:pPr>
        <w:pStyle w:val="Tijeloteksta"/>
      </w:pPr>
      <w:r>
        <w:t>Uputa o pravnom lijeku</w:t>
      </w:r>
      <w:r w:rsidR="00514F01">
        <w:t>:</w:t>
      </w:r>
    </w:p>
    <w:p w:rsidRDefault="00514F01" w:rsidP="00514F01" w:rsidR="00514F01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 w:rsidRPr="006178F4">
      <w:pPr>
        <w:jc w:val="both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3B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DB2619" w:rsidRPr="00DB2619">
      <w:t>Poslovni broj: 14 St-</w:t>
    </w:r>
    <w:r w:rsidR="00044F87" w:rsidRPr="00044F87">
      <w:t>1289/18-11</w:t>
    </w: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40A89"/>
    <w:rsid w:val="00040CE5"/>
    <w:rsid w:val="00044F87"/>
    <w:rsid w:val="00050DB9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2FC4"/>
    <w:rsid w:val="000A5745"/>
    <w:rsid w:val="000A6EA3"/>
    <w:rsid w:val="000B15A9"/>
    <w:rsid w:val="000B3A4C"/>
    <w:rsid w:val="000B40C6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6A94"/>
    <w:rsid w:val="001B70B2"/>
    <w:rsid w:val="001C0552"/>
    <w:rsid w:val="001C1414"/>
    <w:rsid w:val="001C2EA0"/>
    <w:rsid w:val="001C77A9"/>
    <w:rsid w:val="001D2A1E"/>
    <w:rsid w:val="001D5725"/>
    <w:rsid w:val="001E554E"/>
    <w:rsid w:val="001E6C1F"/>
    <w:rsid w:val="001E7628"/>
    <w:rsid w:val="001F1A50"/>
    <w:rsid w:val="001F3000"/>
    <w:rsid w:val="00201B02"/>
    <w:rsid w:val="00210E48"/>
    <w:rsid w:val="00220316"/>
    <w:rsid w:val="002214BF"/>
    <w:rsid w:val="00224235"/>
    <w:rsid w:val="0022676C"/>
    <w:rsid w:val="002309B7"/>
    <w:rsid w:val="002316B5"/>
    <w:rsid w:val="002321E0"/>
    <w:rsid w:val="00232922"/>
    <w:rsid w:val="00241AEE"/>
    <w:rsid w:val="002431F5"/>
    <w:rsid w:val="00250830"/>
    <w:rsid w:val="00253522"/>
    <w:rsid w:val="00257509"/>
    <w:rsid w:val="00257A00"/>
    <w:rsid w:val="00257C89"/>
    <w:rsid w:val="002617D8"/>
    <w:rsid w:val="0026746C"/>
    <w:rsid w:val="00270975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0E17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02BD"/>
    <w:rsid w:val="0036087D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552E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06A06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865"/>
    <w:rsid w:val="00515FBB"/>
    <w:rsid w:val="00521768"/>
    <w:rsid w:val="005243E3"/>
    <w:rsid w:val="00532161"/>
    <w:rsid w:val="005334E5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045D"/>
    <w:rsid w:val="005F2FF7"/>
    <w:rsid w:val="005F7553"/>
    <w:rsid w:val="006025D5"/>
    <w:rsid w:val="0060477C"/>
    <w:rsid w:val="00606C6D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BD8"/>
    <w:rsid w:val="006A4A2E"/>
    <w:rsid w:val="006B1987"/>
    <w:rsid w:val="006B2393"/>
    <w:rsid w:val="006B4D96"/>
    <w:rsid w:val="006C6BD9"/>
    <w:rsid w:val="006D672E"/>
    <w:rsid w:val="006E33B3"/>
    <w:rsid w:val="006E5446"/>
    <w:rsid w:val="006F01E3"/>
    <w:rsid w:val="006F0C2B"/>
    <w:rsid w:val="006F0D5F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6182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4F7C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6A27"/>
    <w:rsid w:val="00847661"/>
    <w:rsid w:val="00850B75"/>
    <w:rsid w:val="00851512"/>
    <w:rsid w:val="00853487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C581C"/>
    <w:rsid w:val="008D21DE"/>
    <w:rsid w:val="008D5D98"/>
    <w:rsid w:val="008D5F05"/>
    <w:rsid w:val="008D5FB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0E50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D576A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20EEF"/>
    <w:rsid w:val="00A22C4E"/>
    <w:rsid w:val="00A23433"/>
    <w:rsid w:val="00A24B27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2F32"/>
    <w:rsid w:val="00A86592"/>
    <w:rsid w:val="00A865A3"/>
    <w:rsid w:val="00A87E48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3DD2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4C4A"/>
    <w:rsid w:val="00B64F47"/>
    <w:rsid w:val="00B65F81"/>
    <w:rsid w:val="00B71AB7"/>
    <w:rsid w:val="00B81152"/>
    <w:rsid w:val="00B827D7"/>
    <w:rsid w:val="00B87D99"/>
    <w:rsid w:val="00B9024F"/>
    <w:rsid w:val="00B91F37"/>
    <w:rsid w:val="00B93994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3F20"/>
    <w:rsid w:val="00C15701"/>
    <w:rsid w:val="00C1574B"/>
    <w:rsid w:val="00C16A5B"/>
    <w:rsid w:val="00C20335"/>
    <w:rsid w:val="00C22476"/>
    <w:rsid w:val="00C256EE"/>
    <w:rsid w:val="00C25DC7"/>
    <w:rsid w:val="00C2764D"/>
    <w:rsid w:val="00C27A2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BBC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405A"/>
    <w:rsid w:val="00CF5BF2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B2619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775"/>
    <w:rsid w:val="00E07CD6"/>
    <w:rsid w:val="00E1152F"/>
    <w:rsid w:val="00E20DF7"/>
    <w:rsid w:val="00E2310E"/>
    <w:rsid w:val="00E23ADA"/>
    <w:rsid w:val="00E31911"/>
    <w:rsid w:val="00E330DF"/>
    <w:rsid w:val="00E40662"/>
    <w:rsid w:val="00E4241D"/>
    <w:rsid w:val="00E43055"/>
    <w:rsid w:val="00E43F53"/>
    <w:rsid w:val="00E46200"/>
    <w:rsid w:val="00E51AB3"/>
    <w:rsid w:val="00E52B6E"/>
    <w:rsid w:val="00E540FB"/>
    <w:rsid w:val="00E573C2"/>
    <w:rsid w:val="00E647B1"/>
    <w:rsid w:val="00E66FAE"/>
    <w:rsid w:val="00E7063F"/>
    <w:rsid w:val="00E712C4"/>
    <w:rsid w:val="00E71CA5"/>
    <w:rsid w:val="00E73E4E"/>
    <w:rsid w:val="00E75B08"/>
    <w:rsid w:val="00E8111A"/>
    <w:rsid w:val="00E846B3"/>
    <w:rsid w:val="00E86B15"/>
    <w:rsid w:val="00E93FB9"/>
    <w:rsid w:val="00E948EE"/>
    <w:rsid w:val="00E96434"/>
    <w:rsid w:val="00EA1432"/>
    <w:rsid w:val="00EA182A"/>
    <w:rsid w:val="00EA4ACD"/>
    <w:rsid w:val="00EA5E5F"/>
    <w:rsid w:val="00EA735A"/>
    <w:rsid w:val="00EB022B"/>
    <w:rsid w:val="00EB3578"/>
    <w:rsid w:val="00EB4095"/>
    <w:rsid w:val="00EB6F30"/>
    <w:rsid w:val="00EB7711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EF7EDE"/>
    <w:rsid w:val="00F06B1B"/>
    <w:rsid w:val="00F12CBE"/>
    <w:rsid w:val="00F13784"/>
    <w:rsid w:val="00F144AE"/>
    <w:rsid w:val="00F14688"/>
    <w:rsid w:val="00F15533"/>
    <w:rsid w:val="00F17547"/>
    <w:rsid w:val="00F1774F"/>
    <w:rsid w:val="00F2198A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3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B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B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B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B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3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B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B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B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B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St-1289/2018</izvorni_sadrzaj>
    <derivirana_varijabla naziv="DomainObject.Predmet.OznakaBroj_1">St-1289/2018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ZDENAC jednostavno društvo s ograničenom odgovornošću za ugostiteljstvo i turizam</izvorni_sadrzaj>
    <derivirana_varijabla naziv="DomainObject.Predmet.ProtustrankaFormated_1">  ZDENAC jednostavno društvo s ograničenom odgovornošću za ugostiteljstvo i turizam</derivirana_varijabla>
  </DomainObject.Predmet.ProtustrankaFormated>
  <DomainObject.Predmet.ProtustrankaFormatedOIB>
    <izvorni_sadrzaj>  ZDENAC jednostavno društvo s ograničenom odgovornošću za ugostiteljstvo i turizam, OIB 30223303390</izvorni_sadrzaj>
    <derivirana_varijabla naziv="DomainObject.Predmet.ProtustrankaFormatedOIB_1">  ZDENAC jednostavno društvo s ograničenom odgovornošću za ugostiteljstvo i turizam, OIB 30223303390</derivirana_varijabla>
  </DomainObject.Predmet.ProtustrankaFormatedOIB>
  <DomainObject.Predmet.ProtustrankaFormatedWithAdress>
    <izvorni_sadrzaj> ZDENAC jednostavno društvo s ograničenom odgovornošću za ugostiteljstvo i turizam, Jana Pannoniusa 14, 31300 Branjin Vrh</izvorni_sadrzaj>
    <derivirana_varijabla naziv="DomainObject.Predmet.ProtustrankaFormatedWithAdress_1"> ZDENAC jednostavno društvo s ograničenom odgovornošću za ugostiteljstvo i turizam, Jana Pannoniusa 14, 31300 Branjin Vrh</derivirana_varijabla>
  </DomainObject.Predmet.ProtustrankaFormatedWithAdress>
  <DomainObject.Predmet.ProtustrankaFormatedWithAdressOIB>
    <izvorni_sadrzaj> ZDENAC jednostavno društvo s ograničenom odgovornošću za ugostiteljstvo i turizam, OIB 30223303390, Jana Pannoniusa 14, 31300 Branjin Vrh</izvorni_sadrzaj>
    <derivirana_varijabla naziv="DomainObject.Predmet.ProtustrankaFormatedWithAdressOIB_1"> ZDENAC jednostavno društvo s ograničenom odgovornošću za ugostiteljstvo i turizam, OIB 30223303390, Jana Pannoniusa 14, 31300 Branjin Vrh</derivirana_varijabla>
  </DomainObject.Predmet.ProtustrankaFormatedWithAdressOIB>
  <DomainObject.Predmet.ProtustrankaWithAdress>
    <izvorni_sadrzaj>ZDENAC jednostavno društvo s ograničenom odgovornošću za ugostiteljstvo i turizam Jana Pannoniusa 14, 31300 Branjin Vrh</izvorni_sadrzaj>
    <derivirana_varijabla naziv="DomainObject.Predmet.ProtustrankaWithAdress_1">ZDENAC jednostavno društvo s ograničenom odgovornošću za ugostiteljstvo i turizam Jana Pannoniusa 14, 31300 Branjin Vrh</derivirana_varijabla>
  </DomainObject.Predmet.ProtustrankaWithAdress>
  <DomainObject.Predmet.ProtustrankaWithAdressOIB>
    <izvorni_sadrzaj>ZDENAC jednostavno društvo s ograničenom odgovornošću za ugostiteljstvo i turizam, OIB 30223303390, Jana Pannoniusa 14, 31300 Branjin Vrh</izvorni_sadrzaj>
    <derivirana_varijabla naziv="DomainObject.Predmet.ProtustrankaWithAdressOIB_1">ZDENAC jednostavno društvo s ograničenom odgovornošću za ugostiteljstvo i turizam, OIB 30223303390, Jana Pannoniusa 14, 31300 Branjin Vrh</derivirana_varijabla>
  </DomainObject.Predmet.ProtustrankaWithAdressOIB>
  <DomainObject.Predmet.ProtustrankaNazivFormated>
    <izvorni_sadrzaj>ZDENAC jednostavno društvo s ograničenom odgovornošću za ugostiteljstvo i turizam</izvorni_sadrzaj>
    <derivirana_varijabla naziv="DomainObject.Predmet.ProtustrankaNazivFormated_1">ZDENAC jednostavno društvo s ograničenom odgovornošću za ugostiteljstvo i turizam</derivirana_varijabla>
  </DomainObject.Predmet.ProtustrankaNazivFormated>
  <DomainObject.Predmet.ProtustrankaNazivFormatedOIB>
    <izvorni_sadrzaj>ZDENAC jednostavno društvo s ograničenom odgovornošću za ugostiteljstvo i turizam, OIB 30223303390</izvorni_sadrzaj>
    <derivirana_varijabla naziv="DomainObject.Predmet.ProtustrankaNazivFormatedOIB_1">ZDENAC jednostavno društvo s ograničenom odgovornošću za ugostiteljstvo i turizam, OIB 30223303390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ZDENAC jednostavno društvo s ograničenom odgovornošću za ugostiteljstvo i turizam</item>
    </izvorni_sadrzaj>
    <derivirana_varijabla naziv="DomainObject.Predmet.ProtuStrankaListFormated_1">
      <item>ZDENAC jednostavno društvo s ograničenom odgovornošću za ugostiteljstvo i turizam</item>
    </derivirana_varijabla>
  </DomainObject.Predmet.ProtuStrankaListFormated>
  <DomainObject.Predmet.ProtuStrankaListFormatedOIB>
    <izvorni_sadrzaj>
      <item>ZDENAC jednostavno društvo s ograničenom odgovornošću za ugostiteljstvo i turizam, OIB 30223303390</item>
    </izvorni_sadrzaj>
    <derivirana_varijabla naziv="DomainObject.Predmet.ProtuStrankaListFormatedOIB_1">
      <item>ZDENAC jednostavno društvo s ograničenom odgovornošću za ugostiteljstvo i turizam, OIB 30223303390</item>
    </derivirana_varijabla>
  </DomainObject.Predmet.ProtuStrankaListFormatedOIB>
  <DomainObject.Predmet.ProtuStrankaListFormatedWithAdress>
    <izvorni_sadrzaj>
      <item>ZDENAC jednostavno društvo s ograničenom odgovornošću za ugostiteljstvo i turizam, Jana Pannoniusa 14, 31300 Branjin Vrh</item>
    </izvorni_sadrzaj>
    <derivirana_varijabla naziv="DomainObject.Predmet.ProtuStrankaListFormatedWithAdress_1">
      <item>ZDENAC jednostavno društvo s ograničenom odgovornošću za ugostiteljstvo i turizam, Jana Pannoniusa 14, 31300 Branjin Vrh</item>
    </derivirana_varijabla>
  </DomainObject.Predmet.ProtuStrankaListFormatedWithAdress>
  <DomainObject.Predmet.ProtuStrankaListFormatedWithAdressOIB>
    <izvorni_sadrzaj>
      <item>ZDENAC jednostavno društvo s ograničenom odgovornošću za ugostiteljstvo i turizam, OIB 30223303390, Jana Pannoniusa 14, 31300 Branjin Vrh</item>
    </izvorni_sadrzaj>
    <derivirana_varijabla naziv="DomainObject.Predmet.ProtuStrankaListFormatedWithAdressOIB_1">
      <item>ZDENAC jednostavno društvo s ograničenom odgovornošću za ugostiteljstvo i turizam, OIB 30223303390, Jana Pannoniusa 14, 31300 Branjin Vrh</item>
    </derivirana_varijabla>
  </DomainObject.Predmet.ProtuStrankaListFormatedWithAdressOIB>
  <DomainObject.Predmet.ProtuStrankaListNazivFormated>
    <izvorni_sadrzaj>
      <item>ZDENAC jednostavno društvo s ograničenom odgovornošću za ugostiteljstvo i turizam</item>
    </izvorni_sadrzaj>
    <derivirana_varijabla naziv="DomainObject.Predmet.ProtuStrankaListNazivFormated_1">
      <item>ZDENAC jednostavno društvo s ograničenom odgovornošću za ugostiteljstvo i turizam</item>
    </derivirana_varijabla>
  </DomainObject.Predmet.ProtuStrankaListNazivFormated>
  <DomainObject.Predmet.ProtuStrankaListNazivFormatedOIB>
    <izvorni_sadrzaj>
      <item>ZDENAC jednostavno društvo s ograničenom odgovornošću za ugostiteljstvo i turizam, OIB 30223303390</item>
    </izvorni_sadrzaj>
    <derivirana_varijabla naziv="DomainObject.Predmet.ProtuStrankaListNazivFormatedOIB_1">
      <item>ZDENAC jednostavno društvo s ograničenom odgovornošću za ugostiteljstvo i turizam, OIB 30223303390</item>
    </derivirana_varijabla>
  </DomainObject.Predmet.ProtuStrankaListNazivFormatedOIB>
  <DomainObject.Predmet.OstaliListFormated>
    <izvorni_sadrzaj>
      <item>Danijela Bošnjak Mogušar</item>
    </izvorni_sadrzaj>
    <derivirana_varijabla naziv="DomainObject.Predmet.OstaliListFormated_1">
      <item>Danijela Bošnjak Mogušar</item>
    </derivirana_varijabla>
  </DomainObject.Predmet.OstaliListFormated>
  <DomainObject.Predmet.OstaliListFormatedOIB>
    <izvorni_sadrzaj>
      <item>Danijela Bošnjak Mogušar, OIB 87635693050</item>
    </izvorni_sadrzaj>
    <derivirana_varijabla naziv="DomainObject.Predmet.OstaliListFormatedOIB_1">
      <item>Danijela Bošnjak Mogušar, OIB 87635693050</item>
    </derivirana_varijabla>
  </DomainObject.Predmet.OstaliListFormatedOIB>
  <DomainObject.Predmet.OstaliListFormatedWithAdress>
    <izvorni_sadrzaj>
      <item>Danijela Bošnjak Mogušar, Janusa Pannoniusa 14, 31300 Branjin Vrh</item>
    </izvorni_sadrzaj>
    <derivirana_varijabla naziv="DomainObject.Predmet.OstaliListFormatedWithAdress_1">
      <item>Danijela Bošnjak Mogušar, Janusa Pannoniusa 14, 31300 Branjin Vrh</item>
    </derivirana_varijabla>
  </DomainObject.Predmet.OstaliListFormatedWithAdress>
  <DomainObject.Predmet.OstaliListFormatedWithAdressOIB>
    <izvorni_sadrzaj>
      <item>Danijela Bošnjak Mogušar, OIB 87635693050, Janusa Pannoniusa 14, 31300 Branjin Vrh</item>
    </izvorni_sadrzaj>
    <derivirana_varijabla naziv="DomainObject.Predmet.OstaliListFormatedWithAdressOIB_1">
      <item>Danijela Bošnjak Mogušar, OIB 87635693050, Janusa Pannoniusa 14, 31300 Branjin Vrh</item>
    </derivirana_varijabla>
  </DomainObject.Predmet.OstaliListFormatedWithAdressOIB>
  <DomainObject.Predmet.OstaliListNazivFormated>
    <izvorni_sadrzaj>
      <item>Danijela Bošnjak Mogušar</item>
    </izvorni_sadrzaj>
    <derivirana_varijabla naziv="DomainObject.Predmet.OstaliListNazivFormated_1">
      <item>Danijela Bošnjak Mogušar</item>
    </derivirana_varijabla>
  </DomainObject.Predmet.OstaliListNazivFormated>
  <DomainObject.Predmet.OstaliListNazivFormatedOIB>
    <izvorni_sadrzaj>
      <item>Danijela Bošnjak Mogušar, OIB 87635693050</item>
    </izvorni_sadrzaj>
    <derivirana_varijabla naziv="DomainObject.Predmet.OstaliListNazivFormatedOIB_1">
      <item>Danijela Bošnjak Mogušar, OIB 87635693050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ZDENAC jednostavno društvo s ograničenom odgovornošću za ugostiteljstvo i turizam</izvorni_sadrzaj>
    <derivirana_varijabla naziv="DomainObject.Predmet.ProtustrankaIDrugi_1">ZDENAC jednostavno društvo s ograničenom odgovornošću za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ZDENAC jednostavno društvo s ograničenom odgovornošću za ugostiteljstvo i turizam, OIB 30223303390, Jana Pannoniusa 14, 31300 Branjin Vrh</izvorni_sadrzaj>
    <derivirana_varijabla naziv="DomainObject.Predmet.ProtustrankaIDrugiAdressOIB_1">ZDENAC jednostavno društvo s ograničenom odgovornošću za ugostiteljstvo i turizam, OIB 30223303390, Jana Pannoniusa 14,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ZDENAC jednostavno društvo s ograničenom odgovornošću za ugostiteljstvo i turizam</item>
      <item>Danijela Bošnjak Mogušar</item>
    </izvorni_sadrzaj>
    <derivirana_varijabla naziv="DomainObject.Predmet.SudioniciListNaziv_1">
      <item>FINA RC OSIJEK</item>
      <item>ZDENAC jednostavno društvo s ograničenom odgovornošću za ugostiteljstvo i turizam</item>
      <item>Danijela Bošnjak Mogušar</item>
    </derivirana_varijabla>
  </DomainObject.Predmet.SudioniciListNaziv>
  <DomainObject.Predmet.SudioniciListAdressOIB>
    <izvorni_sadrzaj>
      <item>FINA RC OSIJEK, OIB 85821130368</item>
      <item>ZDENAC jednostavno društvo s ograničenom odgovornošću za ugostiteljstvo i turizam, OIB 30223303390, Jana Pannoniusa 14,31300 Branjin Vrh</item>
      <item>Danijela Bošnjak Mogušar, OIB 87635693050, Janusa Pannoniusa 14,31300 Branjin Vrh</item>
    </izvorni_sadrzaj>
    <derivirana_varijabla naziv="DomainObject.Predmet.SudioniciListAdressOIB_1">
      <item>FINA RC OSIJEK, OIB 85821130368</item>
      <item>ZDENAC jednostavno društvo s ograničenom odgovornošću za ugostiteljstvo i turizam, OIB 30223303390, Jana Pannoniusa 14,31300 Branjin Vrh</item>
      <item>Danijela Bošnjak Mogušar, OIB 87635693050, Janusa Pannoniusa 14,31300 Branjin Vrh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30223303390</item>
      <item>, OIB 87635693050</item>
    </izvorni_sadrzaj>
    <derivirana_varijabla naziv="DomainObject.Predmet.SudioniciListNazivOIB_1">
      <item>, OIB 85821130368</item>
      <item>, OIB 30223303390</item>
      <item>, OIB 87635693050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St-1289/2018-5</izvorni_sadrzaj>
    <derivirana_varijabla naziv="DomainObject.PredzadnjaOdlukaIzPredmeta.Oznaka_1">St-1289/2018-5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603A59-82A2-43AD-B62C-493FF10922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748</properties:Words>
  <properties:Characters>3933</properties:Characters>
  <properties:Lines>91</properties:Lines>
  <properties:Paragraphs>23</properties:Paragraphs>
  <properties:TotalTime>433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2018-12-06T09:24:00Z</cp:lastPrinted>
  <dcterms:modified xmlns:xsi="http://www.w3.org/2001/XMLSchema-instance" xsi:type="dcterms:W3CDTF">2018-12-13T11:34:00Z</dcterms:modified>
  <cp:revision>79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36.000,00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