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a8cc" w14:paraId="6b9a8cc" w:rsidRDefault="00FC1B2B" w:rsidP="000B2B4C" w:rsidR="00033E82">
      <w:pPr>
        <w:jc w:val="right"/>
        <w15:collapsed w:val="false"/>
      </w:pPr>
      <w:r w:rsidRPr="00F60AC7">
        <w:t>6 St-</w:t>
      </w:r>
      <w:r w:rsidR="00010AED">
        <w:t>161/14-140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 w:rsidRPr="002F49A2">
      <w:pPr>
        <w:jc w:val="center"/>
      </w:pPr>
      <w:r w:rsidRPr="002F49A2">
        <w:t>R</w:t>
      </w:r>
      <w:r w:rsidR="002F49A2">
        <w:t xml:space="preserve"> </w:t>
      </w:r>
      <w:r w:rsidRPr="002F49A2">
        <w:t>E</w:t>
      </w:r>
      <w:r w:rsidR="002F49A2">
        <w:t xml:space="preserve"> </w:t>
      </w:r>
      <w:r w:rsidRPr="002F49A2">
        <w:t>P</w:t>
      </w:r>
      <w:r w:rsidR="002F49A2">
        <w:t xml:space="preserve"> </w:t>
      </w:r>
      <w:r w:rsidRPr="002F49A2">
        <w:t>U</w:t>
      </w:r>
      <w:r w:rsidR="002F49A2">
        <w:t xml:space="preserve"> </w:t>
      </w:r>
      <w:r w:rsidRPr="002F49A2">
        <w:t>B</w:t>
      </w:r>
      <w:r w:rsidR="002F49A2">
        <w:t xml:space="preserve"> </w:t>
      </w:r>
      <w:r w:rsidRPr="002F49A2">
        <w:t>L</w:t>
      </w:r>
      <w:r w:rsidR="002F49A2">
        <w:t xml:space="preserve"> </w:t>
      </w:r>
      <w:r w:rsidRPr="002F49A2">
        <w:t>I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 xml:space="preserve"> H</w:t>
      </w:r>
      <w:r w:rsidR="002F49A2">
        <w:t xml:space="preserve"> </w:t>
      </w:r>
      <w:r w:rsidRPr="002F49A2">
        <w:t>R</w:t>
      </w:r>
      <w:r w:rsidR="002F49A2">
        <w:t xml:space="preserve"> </w:t>
      </w:r>
      <w:r w:rsidRPr="002F49A2">
        <w:t>V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>T</w:t>
      </w:r>
      <w:r w:rsidR="002F49A2">
        <w:t xml:space="preserve"> </w:t>
      </w:r>
      <w:r w:rsidRPr="002F49A2">
        <w:t>S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</w:p>
    <w:p w:rsidRDefault="00674833" w:rsidP="00033E82" w:rsidR="00674833" w:rsidRPr="002F49A2">
      <w:pPr>
        <w:jc w:val="center"/>
      </w:pPr>
    </w:p>
    <w:p w:rsidRDefault="00033E82" w:rsidP="00033E82" w:rsidR="00033E82" w:rsidRPr="002F49A2">
      <w:pPr>
        <w:jc w:val="center"/>
      </w:pPr>
      <w:r w:rsidRPr="002F49A2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010AED">
        <w:t>3. travnja</w:t>
      </w:r>
      <w:r w:rsidR="00B94054">
        <w:t xml:space="preserve"> 2018</w:t>
      </w:r>
      <w:r w:rsidR="000D5018">
        <w:t>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010AED">
      <w:pPr>
        <w:ind w:firstLine="708"/>
        <w:jc w:val="center"/>
      </w:pPr>
      <w:r w:rsidRPr="00010AED">
        <w:t>z a k l</w:t>
      </w:r>
      <w:r w:rsidR="00055693" w:rsidRPr="00010AED">
        <w:t xml:space="preserve"> </w:t>
      </w:r>
      <w:r w:rsidRPr="00010AED"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010AED">
        <w:rPr>
          <w:b/>
          <w:bCs/>
        </w:rPr>
        <w:t>tri</w:t>
      </w:r>
      <w:r w:rsidR="00B94054">
        <w:rPr>
          <w:b/>
          <w:bCs/>
        </w:rPr>
        <w:t>na</w:t>
      </w:r>
      <w:r w:rsidR="002F49A2">
        <w:rPr>
          <w:b/>
          <w:bCs/>
        </w:rPr>
        <w:t>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2F49A2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010AED">
        <w:rPr>
          <w:bCs/>
        </w:rPr>
        <w:t>1.777.040,00</w:t>
      </w:r>
      <w:r w:rsidR="00B94054">
        <w:rPr>
          <w:bCs/>
        </w:rPr>
        <w:t>, kn</w:t>
      </w:r>
      <w:r w:rsidR="007A0B43" w:rsidRPr="002F49A2">
        <w:rPr>
          <w:b/>
          <w:bCs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010AED">
        <w:rPr>
          <w:b/>
          <w:bCs/>
        </w:rPr>
        <w:t>10. svibnja</w:t>
      </w:r>
      <w:r>
        <w:rPr>
          <w:b/>
          <w:bCs/>
        </w:rPr>
        <w:t xml:space="preserve"> 201</w:t>
      </w:r>
      <w:r w:rsidR="002F49A2">
        <w:rPr>
          <w:b/>
          <w:bCs/>
        </w:rPr>
        <w:t>8</w:t>
      </w:r>
      <w:r>
        <w:rPr>
          <w:b/>
          <w:bCs/>
        </w:rPr>
        <w:t xml:space="preserve">. g. u </w:t>
      </w:r>
      <w:r w:rsidR="002F49A2">
        <w:rPr>
          <w:b/>
          <w:bCs/>
        </w:rPr>
        <w:t>1</w:t>
      </w:r>
      <w:r w:rsidR="00B94054">
        <w:rPr>
          <w:b/>
          <w:bCs/>
        </w:rPr>
        <w:t>1</w:t>
      </w:r>
      <w:r w:rsidR="002F49A2">
        <w:rPr>
          <w:b/>
          <w:bCs/>
        </w:rPr>
        <w:t>,</w:t>
      </w:r>
      <w:r w:rsidR="00010AED">
        <w:rPr>
          <w:b/>
          <w:bCs/>
        </w:rPr>
        <w:t>30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 w:rsidRPr="00B12654">
        <w:rPr>
          <w:b/>
        </w:rPr>
        <w:t>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010AED" w:rsidP="004C349D" w:rsidR="00010AED">
      <w:pPr>
        <w:pStyle w:val="Bezproreda"/>
        <w:ind w:firstLine="348" w:left="360"/>
      </w:pP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010AED">
        <w:t>161/14-140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010AED">
        <w:t>161/14-140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010AED">
      <w:pPr>
        <w:jc w:val="center"/>
      </w:pPr>
      <w:r w:rsidRPr="00010AED"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2F49A2">
        <w:rPr>
          <w:bCs/>
        </w:rPr>
        <w:t xml:space="preserve">Na ročištu održanom dana </w:t>
      </w:r>
      <w:r w:rsidR="00010AED">
        <w:rPr>
          <w:bCs/>
        </w:rPr>
        <w:t>21. ožujka</w:t>
      </w:r>
      <w:r w:rsidR="00B94054">
        <w:rPr>
          <w:bCs/>
        </w:rPr>
        <w:t xml:space="preserve"> 2018.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010AED">
        <w:t>3. travnja</w:t>
      </w:r>
      <w:r w:rsidR="00B94054">
        <w:t xml:space="preserve"> 2018.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010AED">
        <w:t>10.5.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D05319" w:rsidR="000B2B4C" w:rsidRPr="007B59DD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17C" w:rsidP="000B2B4C" w:rsidR="0001717C">
      <w:r>
        <w:separator/>
      </w:r>
    </w:p>
  </w:endnote>
  <w:endnote w:id="0" w:type="continuationSeparator">
    <w:p w:rsidRDefault="0001717C" w:rsidP="000B2B4C" w:rsidR="00017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17C" w:rsidP="000B2B4C" w:rsidR="0001717C">
      <w:r>
        <w:separator/>
      </w:r>
    </w:p>
  </w:footnote>
  <w:footnote w:id="0" w:type="continuationSeparator">
    <w:p w:rsidRDefault="0001717C" w:rsidP="000B2B4C" w:rsidR="00017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319">
          <w:rPr>
            <w:noProof/>
          </w:rPr>
          <w:t>2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10AED"/>
    <w:rsid w:val="0001717C"/>
    <w:rsid w:val="00033E82"/>
    <w:rsid w:val="00055693"/>
    <w:rsid w:val="000B1116"/>
    <w:rsid w:val="000B2B4C"/>
    <w:rsid w:val="000D5018"/>
    <w:rsid w:val="00105BE6"/>
    <w:rsid w:val="001368A7"/>
    <w:rsid w:val="00160BFA"/>
    <w:rsid w:val="001726D7"/>
    <w:rsid w:val="00182207"/>
    <w:rsid w:val="00186443"/>
    <w:rsid w:val="00191ADF"/>
    <w:rsid w:val="001B0981"/>
    <w:rsid w:val="001F7A08"/>
    <w:rsid w:val="00203014"/>
    <w:rsid w:val="002736F2"/>
    <w:rsid w:val="002C1B8A"/>
    <w:rsid w:val="002D34BF"/>
    <w:rsid w:val="002F49A2"/>
    <w:rsid w:val="003066FD"/>
    <w:rsid w:val="00342BB0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03D4C"/>
    <w:rsid w:val="00517890"/>
    <w:rsid w:val="005840AC"/>
    <w:rsid w:val="00595266"/>
    <w:rsid w:val="005A5525"/>
    <w:rsid w:val="005F5664"/>
    <w:rsid w:val="00621725"/>
    <w:rsid w:val="00632A0A"/>
    <w:rsid w:val="00674833"/>
    <w:rsid w:val="00693435"/>
    <w:rsid w:val="006C646E"/>
    <w:rsid w:val="006F4AAF"/>
    <w:rsid w:val="0071168B"/>
    <w:rsid w:val="00713D75"/>
    <w:rsid w:val="00715EB1"/>
    <w:rsid w:val="007410CF"/>
    <w:rsid w:val="007A0B43"/>
    <w:rsid w:val="007C34A7"/>
    <w:rsid w:val="007E5FB8"/>
    <w:rsid w:val="00832B48"/>
    <w:rsid w:val="00847ED2"/>
    <w:rsid w:val="00856729"/>
    <w:rsid w:val="008721A8"/>
    <w:rsid w:val="008946D0"/>
    <w:rsid w:val="008C2146"/>
    <w:rsid w:val="00900BC0"/>
    <w:rsid w:val="009014E8"/>
    <w:rsid w:val="00915D9B"/>
    <w:rsid w:val="00931584"/>
    <w:rsid w:val="0096699F"/>
    <w:rsid w:val="009861E8"/>
    <w:rsid w:val="009C140D"/>
    <w:rsid w:val="009C17D8"/>
    <w:rsid w:val="009D30FD"/>
    <w:rsid w:val="009E56A6"/>
    <w:rsid w:val="00A157CD"/>
    <w:rsid w:val="00A15BB7"/>
    <w:rsid w:val="00A215F6"/>
    <w:rsid w:val="00A7111D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94054"/>
    <w:rsid w:val="00BA614D"/>
    <w:rsid w:val="00BF0D07"/>
    <w:rsid w:val="00C20E0F"/>
    <w:rsid w:val="00C22AFB"/>
    <w:rsid w:val="00C923F3"/>
    <w:rsid w:val="00CA3524"/>
    <w:rsid w:val="00CB0A89"/>
    <w:rsid w:val="00CF7CEF"/>
    <w:rsid w:val="00D05319"/>
    <w:rsid w:val="00D0646F"/>
    <w:rsid w:val="00D403E1"/>
    <w:rsid w:val="00D638FF"/>
    <w:rsid w:val="00D9154B"/>
    <w:rsid w:val="00D94E25"/>
    <w:rsid w:val="00DE6FCB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53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5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53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5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996</properties:Words>
  <properties:Characters>5169</properties:Characters>
  <properties:Lines>162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6461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2018-04-03T09:42:00Z</dcterms:created>
  <dc:creator>XXYY</dc:creator>
  <cp:lastModifiedBy>Danijela Sekulić</cp:lastModifiedBy>
  <cp:lastPrinted>2018-04-03T09:42:00Z</cp:lastPrinted>
  <dcterms:modified xmlns:xsi="http://www.w3.org/2001/XMLSchema-instance" xsi:type="dcterms:W3CDTF">2018-04-03T09:43:00Z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(13. INVADO.docx)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