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48d26c2" w14:paraId="48d26c2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5F6CF9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D46852">
              <w:rPr>
                <w:rFonts w:cs="Times New Roman" w:eastAsia="Times New Roman"/>
                <w:lang w:eastAsia="hr-HR"/>
              </w:rPr>
              <w:t>61</w:t>
            </w:r>
            <w:r w:rsidR="007021F7">
              <w:rPr>
                <w:rFonts w:cs="Times New Roman" w:eastAsia="Times New Roman"/>
                <w:lang w:eastAsia="hr-HR"/>
              </w:rPr>
              <w:t>/18-8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D46852">
        <w:rPr>
          <w:rFonts w:cs="Times New Roman" w:eastAsia="SimSun"/>
          <w:kern w:val="2"/>
          <w:lang w:bidi="hi-IN" w:eastAsia="zh-CN"/>
        </w:rPr>
        <w:t xml:space="preserve"> QUESTUS GRUPA j.d.o.o. za proizvodnju, trgovinu i usluge, Strahoninec, Poljska 49, OIB: 88105084891</w:t>
      </w:r>
      <w:r w:rsidR="004748AB">
        <w:rPr>
          <w:rFonts w:cs="Times New Roman"/>
        </w:rPr>
        <w:t xml:space="preserve">, </w:t>
      </w:r>
      <w:r w:rsidR="007021F7">
        <w:rPr>
          <w:rFonts w:cs="Times New Roman"/>
        </w:rPr>
        <w:t>19. lipnja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7021F7" w:rsidP="00F171BE" w:rsidR="00F171BE">
      <w:pPr>
        <w:spacing w:after="0"/>
        <w:jc w:val="center"/>
      </w:pPr>
      <w:r>
        <w:t>27. kolovoza</w:t>
      </w:r>
      <w:r w:rsidR="00A410D7">
        <w:t xml:space="preserve"> 2018</w:t>
      </w:r>
      <w:r w:rsidR="001A67FA">
        <w:t xml:space="preserve">. u </w:t>
      </w:r>
      <w:r>
        <w:t>10,30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 w:rsidRPr="00B2631E">
      <w:pPr>
        <w:numPr>
          <w:ilvl w:val="0"/>
          <w:numId w:val="4"/>
        </w:numPr>
        <w:spacing w:after="0"/>
        <w:jc w:val="both"/>
      </w:pPr>
      <w:r>
        <w:t>direktor</w:t>
      </w:r>
      <w:r w:rsidR="00D46852">
        <w:t>ica</w:t>
      </w:r>
      <w:r w:rsidR="005F6CF9">
        <w:t xml:space="preserve"> </w:t>
      </w:r>
      <w:r w:rsidR="000A7AEF" w:rsidRPr="00B2631E">
        <w:t xml:space="preserve">dužnika, </w:t>
      </w:r>
      <w:r w:rsidR="00D46852">
        <w:t>Zorica Bogdan, Strahoninec, Poljska 49,</w:t>
      </w:r>
    </w:p>
    <w:p w:rsidRDefault="000A7AEF" w:rsidP="000A7AEF" w:rsidR="009155F5" w:rsidRPr="009155F5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D46852">
        <w:rPr>
          <w:rFonts w:cs="Times New Roman" w:eastAsia="SimSun"/>
          <w:kern w:val="2"/>
          <w:lang w:bidi="hi-IN" w:eastAsia="zh-CN"/>
        </w:rPr>
        <w:t xml:space="preserve">QUESTUS GRUPA j.d.o.o. za proizvodnju, trgovinu i usluge, Strahoninec, Poljska 49,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D46852" w:rsidP="004748AB" w:rsidR="008B3EE5">
      <w:pPr>
        <w:numPr>
          <w:ilvl w:val="0"/>
          <w:numId w:val="1"/>
        </w:numPr>
        <w:spacing w:after="0"/>
        <w:jc w:val="both"/>
      </w:pPr>
      <w:r>
        <w:t xml:space="preserve">Nalaže se direktorici </w:t>
      </w:r>
      <w:r w:rsidR="008B3EE5" w:rsidRPr="00412CB1">
        <w:t>dužnika</w:t>
      </w:r>
      <w:r>
        <w:t xml:space="preserve"> Zorici Bogdan, Strahoninec, Poljska 49</w:t>
      </w:r>
      <w:r w:rsidR="004748AB">
        <w:t>,</w:t>
      </w:r>
      <w:r w:rsidR="00EF7BA6">
        <w:t xml:space="preserve"> </w:t>
      </w:r>
      <w:r>
        <w:t xml:space="preserve">OIB: 79441422511, </w:t>
      </w:r>
      <w:r w:rsidR="008B3EE5" w:rsidRPr="00412CB1">
        <w:t xml:space="preserve">da na zakazano ročište kod ovoga suda, </w:t>
      </w:r>
      <w:r w:rsidR="007021F7">
        <w:t>27. kolovoza</w:t>
      </w:r>
      <w:r w:rsidR="00A410D7">
        <w:t xml:space="preserve"> 2018</w:t>
      </w:r>
      <w:r w:rsidR="001A67FA">
        <w:t xml:space="preserve">. u </w:t>
      </w:r>
      <w:r w:rsidR="007021F7">
        <w:t>10,30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>
        <w:t xml:space="preserve"> </w:t>
      </w:r>
      <w:r>
        <w:rPr>
          <w:rFonts w:cs="Times New Roman" w:eastAsia="SimSun"/>
          <w:kern w:val="2"/>
          <w:lang w:bidi="hi-IN" w:eastAsia="zh-CN"/>
        </w:rPr>
        <w:t>QUESTUS GRUPA j.d.o.o. za proizvodnju, trgovinu i usluge, Strahoninec, Poljska 49, OIB: 88105084891</w:t>
      </w:r>
      <w:r w:rsidR="008B3EE5">
        <w:t>,</w:t>
      </w:r>
      <w:r w:rsidR="00A410D7">
        <w:t xml:space="preserve"> sa podacima propisanom čl. 17. </w:t>
      </w:r>
      <w:r w:rsidR="00A410D7">
        <w:lastRenderedPageBreak/>
        <w:t>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021F7">
        <w:rPr>
          <w:rFonts w:cs="Times New Roman"/>
        </w:rPr>
        <w:t>19. lipnja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4748AB" w:rsid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D46852">
        <w:rPr>
          <w:rFonts w:cs="Times New Roman" w:eastAsia="SimSun"/>
          <w:kern w:val="2"/>
          <w:lang w:bidi="hi-IN" w:eastAsia="zh-CN"/>
        </w:rPr>
        <w:t xml:space="preserve">QUESTUS GRUPA j.d.o.o. za proizvodnju, trgovinu i usluge, Strahoninec, Poljska 49, </w:t>
      </w:r>
    </w:p>
    <w:p w:rsidRDefault="004748AB" w:rsidP="004748AB" w:rsidR="004748AB" w:rsidRP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4748AB">
        <w:rPr>
          <w:rFonts w:cs="Times New Roman"/>
        </w:rPr>
        <w:t>Direktor</w:t>
      </w:r>
      <w:r w:rsidR="00D46852">
        <w:rPr>
          <w:rFonts w:cs="Times New Roman"/>
        </w:rPr>
        <w:t>ica</w:t>
      </w:r>
      <w:r w:rsidRPr="004748AB">
        <w:rPr>
          <w:rFonts w:cs="Times New Roman"/>
        </w:rPr>
        <w:t xml:space="preserve"> dužnika, </w:t>
      </w:r>
      <w:r w:rsidR="00D46852">
        <w:t>Zorica Bogdan, Strahoninec, Poljska 49,</w:t>
      </w:r>
    </w:p>
    <w:p w:rsidRDefault="00B2631E" w:rsidP="00A410D7" w:rsidR="00B2631E" w:rsidRPr="007021F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7021F7" w:rsidP="00A410D7" w:rsidR="007021F7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000" w:rsidP="00F171BE" w:rsidR="00945000">
      <w:pPr>
        <w:spacing w:after="0"/>
      </w:pPr>
      <w:r>
        <w:separator/>
      </w:r>
    </w:p>
  </w:endnote>
  <w:endnote w:id="0" w:type="continuationSeparator">
    <w:p w:rsidRDefault="00945000" w:rsidP="00F171BE" w:rsidR="009450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000" w:rsidP="00F171BE" w:rsidR="00945000">
      <w:pPr>
        <w:spacing w:after="0"/>
      </w:pPr>
      <w:r>
        <w:separator/>
      </w:r>
    </w:p>
  </w:footnote>
  <w:footnote w:id="0" w:type="continuationSeparator">
    <w:p w:rsidRDefault="00945000" w:rsidP="00F171BE" w:rsidR="0094500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A03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D46852">
      <w:t>61</w:t>
    </w:r>
    <w:r w:rsidR="007021F7">
      <w:t>/18-8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0A03"/>
    <w:rsid w:val="00057E68"/>
    <w:rsid w:val="000A7AEF"/>
    <w:rsid w:val="0014143B"/>
    <w:rsid w:val="0019623F"/>
    <w:rsid w:val="001A67FA"/>
    <w:rsid w:val="002B3101"/>
    <w:rsid w:val="00320B9A"/>
    <w:rsid w:val="003D3B9A"/>
    <w:rsid w:val="004225CC"/>
    <w:rsid w:val="004748AB"/>
    <w:rsid w:val="00543FAF"/>
    <w:rsid w:val="005F6CF9"/>
    <w:rsid w:val="007021F7"/>
    <w:rsid w:val="007F6D58"/>
    <w:rsid w:val="00826138"/>
    <w:rsid w:val="00834B30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B2631E"/>
    <w:rsid w:val="00C4789A"/>
    <w:rsid w:val="00C6123A"/>
    <w:rsid w:val="00D24D5E"/>
    <w:rsid w:val="00D46852"/>
    <w:rsid w:val="00E57452"/>
    <w:rsid w:val="00EB4526"/>
    <w:rsid w:val="00EF7BA6"/>
    <w:rsid w:val="00F0157A"/>
    <w:rsid w:val="00F171BE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0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A0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0A0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0A0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0A0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0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A0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0A0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0A0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0A0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QUESTUS GRUPA jednostavno društvo s ograničenom odgovornošću za proizvodnju, trgovinu i usluge zastupanog po punomoćniku Zorica Bogdan</izvorni_sadrzaj>
    <derivirana_varijabla naziv="DomainObject.Predmet.ProtustrankaFormated_1">  QUESTUS GRUPA jednostavno društvo s ograničenom odgovornošću za proizvodnju, trgovinu i usluge zastupanog po punomoćniku Zorica Bogdan</derivirana_varijabla>
  </DomainObject.Predmet.ProtustrankaFormated>
  <DomainObject.Predmet.ProtustrankaFormatedOIB>
    <izvorni_sadrzaj>  QUESTUS GRUPA jednostavno društvo s ograničenom odgovornošću za proizvodnju, trgovinu i usluge, OIB 88105084891 zastupanog po punomoćniku Zorica Bogdan</izvorni_sadrzaj>
    <derivirana_varijabla naziv="DomainObject.Predmet.ProtustrankaFormatedOIB_1">  QUESTUS GRUPA jednostavno društvo s ograničenom odgovornošću za proizvodnju, trgovinu i usluge, OIB 88105084891 zastupanog po punomoćniku Zorica Bogdan</derivirana_varijabla>
  </DomainObject.Predmet.ProtustrankaFormatedOIB>
  <DomainObject.Predmet.ProtustrankaFormatedWithAdress>
    <izvorni_sadrzaj> QUESTUS GRUPA jednostavno društvo s ograničenom odgovornošću za proizvodnju, trgovinu i usluge, Poljska 49, 40000 Strahoninec zastupanog po punomoćniku Zorica Bogdan</izvorni_sadrzaj>
    <derivirana_varijabla naziv="DomainObject.Predmet.ProtustrankaFormatedWithAdress_1"> QUESTUS GRUPA jednostavno društvo s ograničenom odgovornošću za proizvodnju, trgovinu i usluge, Poljska 49, 40000 Strahoninec zastupanog po punomoćniku Zorica Bogdan</derivirana_varijabla>
  </DomainObject.Predmet.ProtustrankaFormatedWithAdress>
  <DomainObject.Predmet.ProtustrankaFormatedWithAdressOIB>
    <izvorni_sadrzaj> QUESTUS GRUPA jednostavno društvo s ograničenom odgovornošću za proizvodnju, trgovinu i usluge, OIB 88105084891, Poljska 49, 40000 Strahoninec zastupanog po punomoćniku Zorica Bogdan</izvorni_sadrzaj>
    <derivirana_varijabla naziv="DomainObject.Predmet.ProtustrankaFormatedWithAdressOIB_1"> QUESTUS GRUPA jednostavno društvo s ograničenom odgovornošću za proizvodnju, trgovinu i usluge, OIB 88105084891, Poljska 49, 40000 Strahoninec zastupanog po punomoćniku Zorica Bogdan</derivirana_varijabla>
  </DomainObject.Predmet.ProtustrankaFormatedWithAdressOIB>
  <DomainObject.Predmet.ProtustrankaWithAdress>
    <izvorni_sadrzaj>QUESTUS GRUPA jednostavno društvo s ograničenom odgovornošću za proizvodnju, trgovinu i usluge Poljska 49, 40000 Strahoninec</izvorni_sadrzaj>
    <derivirana_varijabla naziv="DomainObject.Predmet.ProtustrankaWithAdress_1">QUESTUS GRUPA jednostavno društvo s ograničenom odgovornošću za proizvodnju, trgovinu i usluge Poljska 49, 40000 Strahoninec</derivirana_varijabla>
  </DomainObject.Predmet.ProtustrankaWithAdress>
  <DomainObject.Predmet.ProtustrankaWithAdressOIB>
    <izvorni_sadrzaj>QUESTUS GRUPA jednostavno društvo s ograničenom odgovornošću za proizvodnju, trgovinu i usluge, OIB 88105084891, Poljska 49, 40000 Strahoninec</izvorni_sadrzaj>
    <derivirana_varijabla naziv="DomainObject.Predmet.ProtustrankaWithAdressOIB_1">QUESTUS GRUPA jednostavno društvo s ograničenom odgovornošću za proizvodnju, trgovinu i usluge, OIB 88105084891, Poljska 49, 40000 Strahoninec</derivirana_varijabla>
  </DomainObject.Predmet.ProtustrankaWithAdressOIB>
  <DomainObject.Predmet.ProtustrankaNazivFormated>
    <izvorni_sadrzaj>QUESTUS GRUPA jednostavno društvo s ograničenom odgovornošću za proizvodnju, trgovinu i usluge</izvorni_sadrzaj>
    <derivirana_varijabla naziv="DomainObject.Predmet.ProtustrankaNazivFormated_1">QUESTUS GRUPA jednostavno društvo s ograničenom odgovornošću za proizvodnju, trgovinu i usluge</derivirana_varijabla>
  </DomainObject.Predmet.ProtustrankaNazivFormated>
  <DomainObject.Predmet.ProtustrankaNazivFormatedOIB>
    <izvorni_sadrzaj>QUESTUS GRUPA jednostavno društvo s ograničenom odgovornošću za proizvodnju, trgovinu i usluge, OIB 88105084891</izvorni_sadrzaj>
    <derivirana_varijabla naziv="DomainObject.Predmet.ProtustrankaNazivFormatedOIB_1">QUESTUS GRUPA jednostavno društvo s ograničenom odgovornošću za proizvodnju, trgovinu i usluge, OIB 88105084891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6202.77</izvorni_sadrzaj>
    <derivirana_varijabla naziv="DomainObject.Predmet.TrenutnaVrijednost_1">6202.77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QUESTUS GRUPA jednostavno društvo s ograničenom odgovornošću za proizvodnju, trgovinu i usluge zastupanog po punomoćniku Zorica Bogdan</item>
    </izvorni_sadrzaj>
    <derivirana_varijabla naziv="DomainObject.Predmet.ProtuStrankaListFormated_1">
      <item>QUESTUS GRUPA jednostavno društvo s ograničenom odgovornošću za proizvodnju, trgovinu i usluge zastupanog po punomoćniku Zorica Bogdan</item>
    </derivirana_varijabla>
  </DomainObject.Predmet.ProtuStrankaListFormated>
  <DomainObject.Predmet.ProtuStrankaListFormatedOIB>
    <izvorni_sadrzaj>
      <item>QUESTUS GRUPA jednostavno društvo s ograničenom odgovornošću za proizvodnju, trgovinu i usluge, OIB 88105084891 zastupanog po punomoćniku Zorica Bogdan</item>
    </izvorni_sadrzaj>
    <derivirana_varijabla naziv="DomainObject.Predmet.ProtuStrankaListFormatedOIB_1">
      <item>QUESTUS GRUPA jednostavno društvo s ograničenom odgovornošću za proizvodnju, trgovinu i usluge, OIB 88105084891 zastupanog po punomoćniku Zorica Bogdan</item>
    </derivirana_varijabla>
  </DomainObject.Predmet.ProtuStrankaListFormatedOIB>
  <DomainObject.Predmet.ProtuStrankaListFormatedWithAdress>
    <izvorni_sadrzaj>
      <item>QUESTUS GRUPA jednostavno društvo s ograničenom odgovornošću za proizvodnju, trgovinu i usluge, Poljska 49, 40000 Strahoninec zastupanog po punomoćniku Zorica Bogdan</item>
    </izvorni_sadrzaj>
    <derivirana_varijabla naziv="DomainObject.Predmet.ProtuStrankaListFormatedWithAdress_1">
      <item>QUESTUS GRUPA jednostavno društvo s ograničenom odgovornošću za proizvodnju, trgovinu i usluge, Poljska 49, 40000 Strahoninec zastupanog po punomoćniku Zorica Bogdan</item>
    </derivirana_varijabla>
  </DomainObject.Predmet.ProtuStrankaListFormatedWithAdress>
  <DomainObject.Predmet.ProtuStrankaListFormatedWithAdressOIB>
    <izvorni_sadrzaj>
      <item>QUESTUS GRUPA jednostavno društvo s ograničenom odgovornošću za proizvodnju, trgovinu i usluge, OIB 88105084891, Poljska 49, 40000 Strahoninec zastupanog po punomoćniku Zorica Bogdan</item>
    </izvorni_sadrzaj>
    <derivirana_varijabla naziv="DomainObject.Predmet.ProtuStrankaListFormatedWithAdressOIB_1">
      <item>QUESTUS GRUPA jednostavno društvo s ograničenom odgovornošću za proizvodnju, trgovinu i usluge, OIB 88105084891, Poljska 49, 40000 Strahoninec zastupanog po punomoćniku Zorica Bogdan</item>
    </derivirana_varijabla>
  </DomainObject.Predmet.ProtuStrankaListFormatedWithAdressOIB>
  <DomainObject.Predmet.ProtuStrankaListNazivFormated>
    <izvorni_sadrzaj>
      <item>QUESTUS GRUPA jednostavno društvo s ograničenom odgovornošću za proizvodnju, trgovinu i usluge</item>
    </izvorni_sadrzaj>
    <derivirana_varijabla naziv="DomainObject.Predmet.ProtuStrankaListNazivFormated_1">
      <item>QUESTUS GRUPA jednostavno društvo s ograničenom odgovornošću za proizvodnju, trgovinu i usluge</item>
    </derivirana_varijabla>
  </DomainObject.Predmet.ProtuStrankaListNazivFormated>
  <DomainObject.Predmet.ProtuStrankaListNazivFormatedOIB>
    <izvorni_sadrzaj>
      <item>QUESTUS GRUPA jednostavno društvo s ograničenom odgovornošću za proizvodnju, trgovinu i usluge, OIB 88105084891</item>
    </izvorni_sadrzaj>
    <derivirana_varijabla naziv="DomainObject.Predmet.ProtuStrankaListNazivFormatedOIB_1">
      <item>QUESTUS GRUPA jednostavno društvo s ograničenom odgovornošću za proizvodnju, trgovinu i usluge, OIB 88105084891</item>
    </derivirana_varijabla>
  </DomainObject.Predmet.ProtuStrankaListNazivFormatedOIB>
  <DomainObject.Predmet.OstaliListFormated>
    <izvorni_sadrzaj>
      <item>Sudski registar</item>
      <item>Zorica Bogdan punomoćnica sudionika u postupku QUESTUS GRUPA jednostavno društvo s ograničenom odgovornošću za proizvodnju, trgovinu i usluge</item>
    </izvorni_sadrzaj>
    <derivirana_varijabla naziv="DomainObject.Predmet.OstaliListFormated_1">
      <item>Sudski registar</item>
      <item>Zorica Bogdan punomoćnica sudionika u postupku QUESTUS GRUPA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Zorica Bogdan, OIB 79441422511 punomoćnica sudionika u postupku QUESTUS GRUPA jednostavno društvo s ograničenom odgovornošću za proizvodnju, trgovinu i usluge</item>
    </izvorni_sadrzaj>
    <derivirana_varijabla naziv="DomainObject.Predmet.OstaliListFormatedOIB_1">
      <item>Sudski registar</item>
      <item>Zorica Bogdan, OIB 79441422511 punomoćnica sudionika u postupku QUESTUS GRUPA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Zorica Bogdan, Poljska 49, 40000 Strahoninec punomoćnica sudionika u postupku QUESTUS GRUPA jednostavno društvo s ograničenom odgovornošću za proizvodnju, trgovinu i usluge</item>
    </izvorni_sadrzaj>
    <derivirana_varijabla naziv="DomainObject.Predmet.OstaliListFormatedWithAdress_1">
      <item>Sudski registar</item>
      <item>Zorica Bogdan, Poljska 49, 40000 Strahoninec punomoćnica sudionika u postupku QUESTUS GRUPA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Zorica Bogdan, OIB 79441422511, Poljska 49, 40000 Strahoninec punomoćnica sudionika u postupku QUESTUS GRUPA jednostavno društvo s ograničenom odgovornošću za proizvodnju, trgovinu i usluge</item>
    </izvorni_sadrzaj>
    <derivirana_varijabla naziv="DomainObject.Predmet.OstaliListFormatedWithAdressOIB_1">
      <item>Sudski registar</item>
      <item>Zorica Bogdan, OIB 79441422511, Poljska 49, 40000 Strahoninec punomoćnica sudionika u postupku QUESTUS GRUPA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Zorica Bogdan</item>
    </izvorni_sadrzaj>
    <derivirana_varijabla naziv="DomainObject.Predmet.OstaliListNazivFormated_1">
      <item>Sudski registar</item>
      <item>Zorica Bogdan</item>
    </derivirana_varijabla>
  </DomainObject.Predmet.OstaliListNazivFormated>
  <DomainObject.Predmet.OstaliListNazivFormatedOIB>
    <izvorni_sadrzaj>
      <item>Sudski registar</item>
      <item>Zorica Bogdan, OIB 79441422511</item>
    </izvorni_sadrzaj>
    <derivirana_varijabla naziv="DomainObject.Predmet.OstaliListNazivFormatedOIB_1">
      <item>Sudski registar</item>
      <item>Zorica Bogdan, OIB 79441422511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QUESTUS GRUPA jednostavno društvo s ograničenom odgovornošću za proizvodnju, trgovinu i usluge</izvorni_sadrzaj>
    <derivirana_varijabla naziv="DomainObject.Predmet.ProtustrankaIDrugi_1">QUESTUS GRUPA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QUESTUS GRUPA jednostavno društvo s ograničenom odgovornošću za proizvodnju, trgovinu i usluge, OIB 88105084891, Poljska 49, 40000 Strahoninec</izvorni_sadrzaj>
    <derivirana_varijabla naziv="DomainObject.Predmet.ProtustrankaIDrugiAdressOIB_1">QUESTUS GRUPA jednostavno društvo s ograničenom odgovornošću za proizvodnju, trgovinu i usluge, OIB 88105084891, Poljska 49,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QUESTUS GRUPA jednostavno društvo s ograničenom odgovornošću za proizvodnju, trgovinu i usluge</item>
      <item>Sudski registar</item>
      <item>Zorica Bogdan</item>
    </izvorni_sadrzaj>
    <derivirana_varijabla naziv="DomainObject.Predmet.SudioniciListNaziv_1">
      <item>Financijska agencija</item>
      <item>QUESTUS GRUPA jednostavno društvo s ograničenom odgovornošću za proizvodnju, trgovinu i usluge</item>
      <item>Sudski registar</item>
      <item>Zorica Bogdan</item>
    </derivirana_varijabla>
  </DomainObject.Predmet.SudioniciListNaziv>
  <DomainObject.Predmet.SudioniciListAdressOIB>
    <izvorni_sadrzaj>
      <item>Financijska agencija, OIB 85821130368, Ulica grada Vukovara 70,10000 Zagreb</item>
      <item>QUESTUS GRUPA jednostavno društvo s ograničenom odgovornošću za proizvodnju, trgovinu i usluge, OIB 88105084891, Poljska 49,40000 Strahoninec</item>
      <item>Sudski registar</item>
      <item>Zorica Bogdan, OIB 79441422511, Poljska 49,40000 Strahoninec</item>
    </izvorni_sadrzaj>
    <derivirana_varijabla naziv="DomainObject.Predmet.SudioniciListAdressOIB_1">
      <item>Financijska agencija, OIB 85821130368, Ulica grada Vukovara 70,10000 Zagreb</item>
      <item>QUESTUS GRUPA jednostavno društvo s ograničenom odgovornošću za proizvodnju, trgovinu i usluge, OIB 88105084891, Poljska 49,40000 Strahoninec</item>
      <item>Sudski registar</item>
      <item>Zorica Bogdan, OIB 79441422511, Poljska 49,40000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88105084891</item>
      <item>, OIB null</item>
      <item>, OIB 79441422511</item>
    </izvorni_sadrzaj>
    <derivirana_varijabla naziv="DomainObject.Predmet.SudioniciListNazivOIB_1">
      <item>, OIB 85821130368</item>
      <item>, OIB 88105084891</item>
      <item>, OIB null</item>
      <item>, OIB 79441422511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2106</properties:Characters>
  <properties:Lines>81</properties:Lines>
  <properties:Paragraphs>28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2018-06-19T12:54:00Z</cp:lastPrinted>
  <dcterms:modified xmlns:xsi="http://www.w3.org/2001/XMLSchema-instance" xsi:type="dcterms:W3CDTF">2018-06-19T12:55:00Z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(ST-61-18-8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