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c2a7" w14:paraId="179c2a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St-2264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Pr="00F53100">
        <w:t>Trgovački sud u Zag</w:t>
      </w:r>
      <w:r>
        <w:t>rebu, po sucu, u</w:t>
      </w:r>
      <w:r w:rsidRPr="00F53100">
        <w:rPr>
          <w:lang w:val="pt-BR"/>
        </w:rPr>
        <w:t xml:space="preserve"> stečajnom p</w:t>
      </w:r>
      <w:r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591F57">
        <w:rPr>
          <w:lang w:val="pt-BR"/>
        </w:rPr>
        <w:t xml:space="preserve">FINANCIJSKE AGENCIJE, Zagreb, </w:t>
      </w:r>
      <w:r>
        <w:rPr>
          <w:lang w:val="pt-BR"/>
        </w:rPr>
        <w:t>Trg Svibanjskih žrtava 1995 1</w:t>
      </w:r>
      <w:r w:rsidRPr="00591F57">
        <w:rPr>
          <w:lang w:val="pt-BR"/>
        </w:rPr>
        <w:t xml:space="preserve">, OIB: </w:t>
      </w:r>
      <w:r w:rsidRPr="00591F57">
        <w:t>85821130368</w:t>
      </w:r>
      <w:r w:rsidRPr="00591F57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ROBNA KUĆA MIAMI j.d.o.o., OIB: 20248238524,  Sisak, Marijana Celjaka 82, 13.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E57CD2" w:rsidRPr="00E57CD2">
        <w:t>ROBNA KUĆA MIAMI j.d.o.o., OIB: 20248238524,  Sisak, Marijana Celjaka 82</w:t>
      </w:r>
      <w:r w:rsidR="00E57CD2">
        <w:t xml:space="preserve">.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 xml:space="preserve">13.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15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E57CD2" w:rsidRPr="00E57CD2">
        <w:t xml:space="preserve">Ivan Rude, OIB:  </w:t>
      </w:r>
      <w:r w:rsidR="00E57CD2">
        <w:t>47128883453, Stjepana Radića 6/II, Šibenik.</w:t>
      </w:r>
    </w:p>
    <w:p w:rsidRDefault="00833A14" w:rsidP="00833A14" w:rsidR="00833A14">
      <w:pPr>
        <w:jc w:val="both"/>
      </w:pPr>
    </w:p>
    <w:p w:rsidRDefault="00DB441F" w:rsidP="00152F9B" w:rsidR="00411459">
      <w:pPr>
        <w:jc w:val="both"/>
        <w:rPr>
          <w:lang w:val="pt-BR"/>
        </w:rPr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BE07A7">
        <w:rPr>
          <w:lang w:val="pt-BR"/>
        </w:rPr>
        <w:t xml:space="preserve">ROBNA KUĆA MIAMI j.d.o.o., OIB: 20248238524,  Sisak, Marijana Celjaka 82. </w:t>
      </w:r>
    </w:p>
    <w:p w:rsidRDefault="00BE07A7" w:rsidP="00152F9B" w:rsidR="00BE07A7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A2463E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BE07A7">
        <w:rPr>
          <w:lang w:val="pt-BR"/>
        </w:rPr>
        <w:t>ROBNA KUĆA MIAMI j.d.o.o., OIB: 20248238524,  Sisak, Marijana Celjaka 82.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143AE" w:rsidRPr="003D592F">
        <w:t>491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B143AE" w:rsidRPr="003D592F">
        <w:t>21.168,69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A2463E" w:rsidRPr="005C2E60">
        <w:t>27</w:t>
      </w:r>
      <w:r w:rsidR="001602A5" w:rsidRPr="005C2E60">
        <w:t>. 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3A3F9A" w:rsidP="001602A5" w:rsidR="00DB441F">
      <w:pPr>
        <w:jc w:val="both"/>
      </w:pPr>
      <w:r w:rsidRPr="005C2E60">
        <w:t>03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3402B9">
        <w:t xml:space="preserve">je </w:t>
      </w:r>
      <w:r w:rsidR="00DB441F">
        <w:t xml:space="preserve">pristupio </w:t>
      </w:r>
      <w:r w:rsidR="00DB1188">
        <w:t xml:space="preserve">na navedeno ročište, naveo kako nema niti pokretne ni nepokretne imovine i </w:t>
      </w:r>
      <w:r w:rsidR="00DB441F">
        <w:t>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3A3F9A" w:rsidRPr="005C2E60">
        <w:t>03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 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 xml:space="preserve">13.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392F73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392F73" w:rsidP="00445BA5" w:rsidR="00392F73">
      <w:pPr>
        <w:jc w:val="right"/>
      </w:pPr>
      <w:r>
        <w:t>Za točnost otpravka-</w:t>
      </w:r>
    </w:p>
    <w:p w:rsidRDefault="00392F73" w:rsidP="00445BA5" w:rsidR="00392F73">
      <w:pPr>
        <w:jc w:val="right"/>
      </w:pPr>
      <w:r>
        <w:t>ovlašteni službenik</w:t>
      </w:r>
    </w:p>
    <w:p w:rsidRDefault="00392F73" w:rsidP="00445BA5" w:rsidR="00392F73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92F7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2264/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A6636"/>
    <w:rsid w:val="000B4CD8"/>
    <w:rsid w:val="000C5D82"/>
    <w:rsid w:val="000E1465"/>
    <w:rsid w:val="00102A0F"/>
    <w:rsid w:val="001072E6"/>
    <w:rsid w:val="00127F6E"/>
    <w:rsid w:val="00144607"/>
    <w:rsid w:val="00152F9B"/>
    <w:rsid w:val="001602A5"/>
    <w:rsid w:val="001A684C"/>
    <w:rsid w:val="0023149C"/>
    <w:rsid w:val="00237B9E"/>
    <w:rsid w:val="00255162"/>
    <w:rsid w:val="00274B49"/>
    <w:rsid w:val="002916CE"/>
    <w:rsid w:val="002B0102"/>
    <w:rsid w:val="002D6894"/>
    <w:rsid w:val="003338B7"/>
    <w:rsid w:val="003402B9"/>
    <w:rsid w:val="00347CA4"/>
    <w:rsid w:val="00351508"/>
    <w:rsid w:val="00363447"/>
    <w:rsid w:val="00392E4D"/>
    <w:rsid w:val="00392F73"/>
    <w:rsid w:val="003A3F9A"/>
    <w:rsid w:val="003A517E"/>
    <w:rsid w:val="003B27B4"/>
    <w:rsid w:val="003D592F"/>
    <w:rsid w:val="003E0E43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3FF4"/>
    <w:rsid w:val="004E7FF6"/>
    <w:rsid w:val="005046AB"/>
    <w:rsid w:val="005168AB"/>
    <w:rsid w:val="00516ED0"/>
    <w:rsid w:val="005224DC"/>
    <w:rsid w:val="00533D8F"/>
    <w:rsid w:val="005448EA"/>
    <w:rsid w:val="00561931"/>
    <w:rsid w:val="0059076B"/>
    <w:rsid w:val="005966D9"/>
    <w:rsid w:val="005B6D46"/>
    <w:rsid w:val="005C1600"/>
    <w:rsid w:val="005C2E60"/>
    <w:rsid w:val="005C7C4C"/>
    <w:rsid w:val="005D3DE4"/>
    <w:rsid w:val="00603A21"/>
    <w:rsid w:val="006671E6"/>
    <w:rsid w:val="006A3354"/>
    <w:rsid w:val="006B10DF"/>
    <w:rsid w:val="006C3CCF"/>
    <w:rsid w:val="006C5196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2C8A"/>
    <w:rsid w:val="0082423D"/>
    <w:rsid w:val="00833A14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22B7B"/>
    <w:rsid w:val="00A2463E"/>
    <w:rsid w:val="00A618D3"/>
    <w:rsid w:val="00A75AF9"/>
    <w:rsid w:val="00AA0442"/>
    <w:rsid w:val="00AA78A7"/>
    <w:rsid w:val="00AE0E35"/>
    <w:rsid w:val="00AE7439"/>
    <w:rsid w:val="00B143AE"/>
    <w:rsid w:val="00B221D4"/>
    <w:rsid w:val="00B22DAB"/>
    <w:rsid w:val="00B8024A"/>
    <w:rsid w:val="00BC2DA8"/>
    <w:rsid w:val="00BD17D3"/>
    <w:rsid w:val="00BE07A7"/>
    <w:rsid w:val="00BE19F1"/>
    <w:rsid w:val="00BF1D4D"/>
    <w:rsid w:val="00C12410"/>
    <w:rsid w:val="00C12C33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9459F"/>
    <w:rsid w:val="00EA457B"/>
    <w:rsid w:val="00EA6A84"/>
    <w:rsid w:val="00EA6D31"/>
    <w:rsid w:val="00EB19D2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ROBNA KUĆA MIAMI j.d.o.o. za trgovinu i usluge zastupanog po punomoćniku Tihana Kršić</izvorni_sadrzaj>
    <derivirana_varijabla naziv="DomainObject.Predmet.ProtustrankaFormated_1">  ROBNA KUĆA MIAMI j.d.o.o. za trgovinu i usluge zastupanog po punomoćniku Tihana Kršić</derivirana_varijabla>
  </DomainObject.Predmet.ProtustrankaFormated>
  <DomainObject.Predmet.ProtustrankaFormatedOIB>
    <izvorni_sadrzaj>  ROBNA KUĆA MIAMI j.d.o.o. za trgovinu i usluge, OIB 20248238524 zastupanog po punomoćniku Tihana Kršić</izvorni_sadrzaj>
    <derivirana_varijabla naziv="DomainObject.Predmet.ProtustrankaFormatedOIB_1">  ROBNA KUĆA MIAMI j.d.o.o. za trgovinu i usluge, OIB 20248238524 zastupanog po punomoćniku Tihana Kršić</derivirana_varijabla>
  </DomainObject.Predmet.ProtustrankaFormatedOIB>
  <DomainObject.Predmet.ProtustrankaFormatedWithAdress>
    <izvorni_sadrzaj> ROBNA KUĆA MIAMI j.d.o.o. za trgovinu i usluge, Marijana Celjaka 82, 44000 Sisak zastupanog po punomoćniku Tihana Kršić</izvorni_sadrzaj>
    <derivirana_varijabla naziv="DomainObject.Predmet.ProtustrankaFormatedWithAdress_1"> ROBNA KUĆA MIAMI j.d.o.o. za trgovinu i usluge, Marijana Celjaka 82, 44000 Sisak zastupanog po punomoćniku Tihana Kršić</derivirana_varijabla>
  </DomainObject.Predmet.ProtustrankaFormatedWithAdress>
  <DomainObject.Predmet.ProtustrankaFormatedWithAdressOIB>
    <izvorni_sadrzaj> ROBNA KUĆA MIAMI j.d.o.o. za trgovinu i usluge, OIB 20248238524, Marijana Celjaka 82, 44000 Sisak zastupanog po punomoćniku Tihana Kršić</izvorni_sadrzaj>
    <derivirana_varijabla naziv="DomainObject.Predmet.ProtustrankaFormatedWithAdressOIB_1"> ROBNA KUĆA MIAMI j.d.o.o. za trgovinu i usluge, OIB 20248238524, Marijana Celjaka 82, 44000 Sisak zastupanog po punomoćniku Tihana Kršić</derivirana_varijabla>
  </DomainObject.Predmet.ProtustrankaFormatedWithAdressOIB>
  <DomainObject.Predmet.ProtustrankaWithAdress>
    <izvorni_sadrzaj>ROBNA KUĆA MIAMI j.d.o.o. za trgovinu i usluge Marijana Celjaka 82, 44000 Sisak</izvorni_sadrzaj>
    <derivirana_varijabla naziv="DomainObject.Predmet.ProtustrankaWithAdress_1">ROBNA KUĆA MIAMI j.d.o.o. za trgovinu i usluge Marijana Celjaka 82, 44000 Sisak</derivirana_varijabla>
  </DomainObject.Predmet.ProtustrankaWithAdress>
  <DomainObject.Predmet.ProtustrankaWithAdressOIB>
    <izvorni_sadrzaj>ROBNA KUĆA MIAMI j.d.o.o. za trgovinu i usluge, OIB 20248238524, Marijana Celjaka 82, 44000 Sisak</izvorni_sadrzaj>
    <derivirana_varijabla naziv="DomainObject.Predmet.ProtustrankaWithAdressOIB_1">ROBNA KUĆA MIAMI j.d.o.o. za trgovinu i usluge, OIB 20248238524, Marijana Celjaka 82, 44000 Sisak</derivirana_varijabla>
  </DomainObject.Predmet.ProtustrankaWithAdressOIB>
  <DomainObject.Predmet.ProtustrankaNazivFormated>
    <izvorni_sadrzaj>ROBNA KUĆA MIAMI j.d.o.o. za trgovinu i usluge</izvorni_sadrzaj>
    <derivirana_varijabla naziv="DomainObject.Predmet.ProtustrankaNazivFormated_1">ROBNA KUĆA MIAMI j.d.o.o. za trgovinu i usluge</derivirana_varijabla>
  </DomainObject.Predmet.ProtustrankaNazivFormated>
  <DomainObject.Predmet.ProtustrankaNazivFormatedOIB>
    <izvorni_sadrzaj>ROBNA KUĆA MIAMI j.d.o.o. za trgovinu i usluge, OIB 20248238524</izvorni_sadrzaj>
    <derivirana_varijabla naziv="DomainObject.Predmet.ProtustrankaNazivFormatedOIB_1">ROBNA KUĆA MIAMI j.d.o.o. za trgovinu i usluge, OIB 20248238524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ROBNA KUĆA MIAMI j.d.o.o. za trgovinu i usluge zastupanog po punomoćniku Tihana Kršić</item>
    </izvorni_sadrzaj>
    <derivirana_varijabla naziv="DomainObject.Predmet.ProtuStrankaListFormated_1">
      <item>ROBNA KUĆA MIAMI j.d.o.o. za trgovinu i usluge zastupanog po punomoćniku Tihana Kršić</item>
    </derivirana_varijabla>
  </DomainObject.Predmet.ProtuStrankaListFormated>
  <DomainObject.Predmet.ProtuStrankaListFormatedOIB>
    <izvorni_sadrzaj>
      <item>ROBNA KUĆA MIAMI j.d.o.o. za trgovinu i usluge, OIB 20248238524 zastupanog po punomoćniku Tihana Kršić</item>
    </izvorni_sadrzaj>
    <derivirana_varijabla naziv="DomainObject.Predmet.ProtuStrankaListFormatedOIB_1">
      <item>ROBNA KUĆA MIAMI j.d.o.o. za trgovinu i usluge, OIB 20248238524 zastupanog po punomoćniku Tihana Kršić</item>
    </derivirana_varijabla>
  </DomainObject.Predmet.ProtuStrankaListFormatedOIB>
  <DomainObject.Predmet.ProtuStrankaListFormatedWithAdress>
    <izvorni_sadrzaj>
      <item>ROBNA KUĆA MIAMI j.d.o.o. za trgovinu i usluge, Marijana Celjaka 82, 44000 Sisak zastupanog po punomoćniku Tihana Kršić</item>
    </izvorni_sadrzaj>
    <derivirana_varijabla naziv="DomainObject.Predmet.ProtuStrankaListFormatedWithAdress_1">
      <item>ROBNA KUĆA MIAMI j.d.o.o. za trgovinu i usluge, Marijana Celjaka 82, 44000 Sisak zastupanog po punomoćniku Tihana Kršić</item>
    </derivirana_varijabla>
  </DomainObject.Predmet.ProtuStrankaListFormatedWithAdress>
  <DomainObject.Predmet.ProtuStrankaListFormatedWithAdressOIB>
    <izvorni_sadrzaj>
      <item>ROBNA KUĆA MIAMI j.d.o.o. za trgovinu i usluge, OIB 20248238524, Marijana Celjaka 82, 44000 Sisak zastupanog po punomoćniku Tihana Kršić</item>
    </izvorni_sadrzaj>
    <derivirana_varijabla naziv="DomainObject.Predmet.ProtuStrankaListFormatedWithAdressOIB_1">
      <item>ROBNA KUĆA MIAMI j.d.o.o. za trgovinu i usluge, OIB 20248238524, Marijana Celjaka 82, 44000 Sisak zastupanog po punomoćniku Tihana Kršić</item>
    </derivirana_varijabla>
  </DomainObject.Predmet.ProtuStrankaListFormatedWithAdressOIB>
  <DomainObject.Predmet.ProtuStrankaListNazivFormated>
    <izvorni_sadrzaj>
      <item>ROBNA KUĆA MIAMI j.d.o.o. za trgovinu i usluge</item>
    </izvorni_sadrzaj>
    <derivirana_varijabla naziv="DomainObject.Predmet.ProtuStrankaListNazivFormated_1">
      <item>ROBNA KUĆA MIAMI j.d.o.o. za trgovinu i usluge</item>
    </derivirana_varijabla>
  </DomainObject.Predmet.ProtuStrankaListNazivFormated>
  <DomainObject.Predmet.ProtuStrankaListNazivFormatedOIB>
    <izvorni_sadrzaj>
      <item>ROBNA KUĆA MIAMI j.d.o.o. za trgovinu i usluge, OIB 20248238524</item>
    </izvorni_sadrzaj>
    <derivirana_varijabla naziv="DomainObject.Predmet.ProtuStrankaListNazivFormatedOIB_1">
      <item>ROBNA KUĆA MIAMI j.d.o.o. za trgovinu i usluge, OIB 20248238524</item>
    </derivirana_varijabla>
  </DomainObject.Predmet.ProtuStrankaListNazivFormatedOIB>
  <DomainObject.Predmet.OstaliListFormated>
    <izvorni_sadrzaj>
      <item>Tihana Kršić punomoćnik sudionika u postupku ROBNA KUĆA MIAMI j.d.o.o. za trgovinu i usluge</item>
      <item>ERSTE &amp; STEIERMARKISCHE BANK d.d.</item>
    </izvorni_sadrzaj>
    <derivirana_varijabla naziv="DomainObject.Predmet.OstaliListFormated_1">
      <item>Tihana Kršić punomoćnik sudionika u postupku ROBNA KUĆA MIAMI j.d.o.o. za trgovinu i usluge</item>
      <item>ERSTE &amp; STEIERMARKISCHE BANK d.d.</item>
    </derivirana_varijabla>
  </DomainObject.Predmet.OstaliListFormated>
  <DomainObject.Predmet.OstaliListFormatedOIB>
    <izvorni_sadrzaj>
      <item>Tihana Kršić, OIB 05517703764 punomoćnik sudionika u postupku ROBNA KUĆA MIAMI j.d.o.o. za trgovinu i usluge</item>
      <item>ERSTE &amp; STEIERMARKISCHE BANK d.d.</item>
    </izvorni_sadrzaj>
    <derivirana_varijabla naziv="DomainObject.Predmet.OstaliListFormatedOIB_1">
      <item>Tihana Kršić, OIB 05517703764 punomoćnik sudionika u postupku ROBNA KUĆA MIAMI j.d.o.o. za trgovinu i usluge</item>
      <item>ERSTE &amp; STEIERMARKISCHE BANK d.d.</item>
    </derivirana_varijabla>
  </DomainObject.Predmet.OstaliListFormatedOIB>
  <DomainObject.Predmet.OstaliListFormatedWithAdress>
    <izvorni_sadrzaj>
      <item>Tihana Kršić,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_1">
      <item>Tihana Kršić,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>
  <DomainObject.Predmet.OstaliListFormatedWithAdressOIB>
    <izvorni_sadrzaj>
      <item>Tihana Kršić, OIB 05517703764, Tina Ujevića 10, 44000 Sisak punomoćnik sudionika u postupku ROBNA KUĆA MIAMI j.d.o.o. za trgovinu i usluge</item>
      <item>ERSTE &amp; STEIERMARKISCHE BANK d.d., Jadranski trg 3a, 51000 Rijeka</item>
    </izvorni_sadrzaj>
    <derivirana_varijabla naziv="DomainObject.Predmet.OstaliListFormatedWithAdressOIB_1">
      <item>Tihana Kršić, OIB 05517703764, Tina Ujevića 10, 44000 Sisak punomoćnik sudionika u postupku ROBNA KUĆA MIAMI j.d.o.o. za trgovinu i usluge</item>
      <item>ERSTE &amp; STEIERMARKISCHE BANK d.d., Jadranski trg 3a, 51000 Rijeka</item>
    </derivirana_varijabla>
  </DomainObject.Predmet.OstaliListFormatedWithAdressOIB>
  <DomainObject.Predmet.OstaliListNazivFormated>
    <izvorni_sadrzaj>
      <item>Tihana Kršić</item>
      <item>ERSTE &amp; STEIERMARKISCHE BANK d.d.</item>
    </izvorni_sadrzaj>
    <derivirana_varijabla naziv="DomainObject.Predmet.OstaliListNazivFormated_1">
      <item>Tihana Kršić</item>
      <item>ERSTE &amp; STEIERMARKISCHE BANK d.d.</item>
    </derivirana_varijabla>
  </DomainObject.Predmet.OstaliListNazivFormated>
  <DomainObject.Predmet.OstaliListNazivFormatedOIB>
    <izvorni_sadrzaj>
      <item>Tihana Kršić, OIB 05517703764</item>
      <item>ERSTE &amp; STEIERMARKISCHE BANK d.d.</item>
    </izvorni_sadrzaj>
    <derivirana_varijabla naziv="DomainObject.Predmet.OstaliListNazivFormatedOIB_1">
      <item>Tihana Kršić, OIB 05517703764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ROBNA KUĆA MIAMI j.d.o.o. za trgovinu i usluge</izvorni_sadrzaj>
    <derivirana_varijabla naziv="DomainObject.Predmet.ProtustrankaIDrugi_1">ROBNA KUĆA MIAMI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ROBNA KUĆA MIAMI j.d.o.o. za trgovinu i usluge, OIB 20248238524, Marijana Celjaka 82, 44000 Sisak</izvorni_sadrzaj>
    <derivirana_varijabla naziv="DomainObject.Predmet.ProtustrankaIDrugiAdressOIB_1">ROBNA KUĆA MIAMI j.d.o.o. za trgovinu i usluge, OIB 20248238524,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ROBNA KUĆA MIAMI j.d.o.o. za trgovinu i usluge</item>
      <item>Tihana Kršić</item>
      <item>ERSTE &amp; STEIERMARKISCHE BANK d.d.</item>
    </izvorni_sadrzaj>
    <derivirana_varijabla naziv="DomainObject.Predmet.SudioniciListNaziv_1">
      <item>FINA Regionalni centar Zagreb</item>
      <item>ROBNA KUĆA MIAMI j.d.o.o. za trgovinu i usluge</item>
      <item>Tihana Kršić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izvorni_sadrzaj>
    <derivirana_varijabla naziv="DomainObject.Predmet.SudioniciListAdressOIB_1">
      <item>FINA Regionalni centar Zagreb, OIB 85821130368, Trg svibanjskih žrtava 1995. 1,10000 Zagreb</item>
      <item>ROBNA KUĆA MIAMI j.d.o.o. za trgovinu i usluge, OIB 20248238524, Marijana Celjaka 82,44000 Sisak</item>
      <item>Tihana Kršić, OIB 05517703764, Tina Ujevića 10,44000 Sisak</item>
      <item>ERSTE &amp; 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20248238524</item>
      <item>, OIB 05517703764</item>
      <item>, OIB null</item>
    </izvorni_sadrzaj>
    <derivirana_varijabla naziv="DomainObject.Predmet.SudioniciListNazivOIB_1">
      <item>, OIB 85821130368</item>
      <item>, OIB 20248238524</item>
      <item>, OIB 05517703764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3A9B1-4B10-46B5-82D1-C8F5CB9C1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4988</properties:Characters>
  <properties:Lines>110</properties:Lines>
  <properties:Paragraphs>34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2017-06-13T07:21:00Z</dcterms:created>
  <dc:creator>gzubak</dc:creator>
  <cp:lastModifiedBy>Mirjana Gašparić</cp:lastModifiedBy>
  <cp:lastPrinted>2017-06-13T07:29:00Z</cp:lastPrinted>
  <dcterms:modified xmlns:xsi="http://www.w3.org/2001/XMLSchema-instance" xsi:type="dcterms:W3CDTF">2017-06-13T07:41:00Z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