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9448" w14:paraId="e349448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3C3C2E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3C3C2E">
        <w:t>AKMAN j.d.o.o., Varaždin, Kralja Petra Krešimira IV 41a</w:t>
      </w:r>
      <w:r w:rsidR="004133DA">
        <w:t xml:space="preserve">, OIB: </w:t>
      </w:r>
      <w:r w:rsidR="003C3C2E">
        <w:t>16363258203</w:t>
      </w:r>
      <w:r w:rsidR="002E00D7">
        <w:t xml:space="preserve">, dana </w:t>
      </w:r>
      <w:r w:rsidR="003C3C2E">
        <w:t>16.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3C3C2E">
        <w:t>AKMAN j.d.o.o., Varaždin, Kralja Petra Krešimira IV 41a</w:t>
      </w:r>
      <w:r w:rsidR="00031118">
        <w:t xml:space="preserve">, OIB: </w:t>
      </w:r>
      <w:r w:rsidR="003C3C2E">
        <w:t>16363258203</w:t>
      </w:r>
      <w:r w:rsidR="004133DA">
        <w:t xml:space="preserve">, iznosi </w:t>
      </w:r>
      <w:r w:rsidR="003C3C2E">
        <w:t xml:space="preserve">53.186,26 kn. 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3C3C2E">
        <w:t>Mustafa Akman, Turska, Bolu Merkez, Kultur Mah., Namik Kemal Cad., Ozdemir Apt.B-Blok 4/14</w:t>
      </w:r>
      <w:r w:rsidR="004133DA">
        <w:t xml:space="preserve">, OIB: </w:t>
      </w:r>
      <w:r w:rsidR="003C3C2E">
        <w:t>86858676447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42A59">
        <w:rPr>
          <w:lang w:val="hr-HR"/>
        </w:rPr>
        <w:t>16.</w:t>
      </w:r>
      <w:r w:rsidR="00031118">
        <w:rPr>
          <w:lang w:val="hr-HR"/>
        </w:rPr>
        <w:t xml:space="preserve">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D67D97" w:rsidR="00031118">
    <w:pPr>
      <w:pStyle w:val="Zaglavlje"/>
      <w:jc w:val="center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BD2B3A" w:rsidRPr="00BD2B3A">
      <w:rPr>
        <w:noProof/>
        <w:lang w:val="hr-HR"/>
      </w:rPr>
      <w:t>2</w:t>
    </w:r>
    <w:r>
      <w:fldChar w:fldCharType="end"/>
    </w:r>
  </w:p>
  <w:p w:rsidRDefault="00D67D97" w:rsidP="00D67D97" w:rsidR="00D67D97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St-775/15-4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D67D97">
      <w:rPr>
        <w:lang w:val="hr-HR"/>
      </w:rPr>
      <w:t>775/15-4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C3C2E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2A59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2B3A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67D97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B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2B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2B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2B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B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2B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2B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2B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AKMAN jednostavno društvo s ograničenom odgovornošću za proizvodnju, trgovinu i usluge</izvorni_sadrzaj>
    <derivirana_varijabla naziv="DomainObject.Predmet.ProtustrankaFormated_1">  AKMAN jednostavno društvo s ograničenom odgovornošću za proizvodnju, trgovinu i usluge</derivirana_varijabla>
  </DomainObject.Predmet.ProtustrankaFormated>
  <DomainObject.Predmet.ProtustrankaFormatedOIB>
    <izvorni_sadrzaj>  AKMAN jednostavno društvo s ograničenom odgovornošću za proizvodnju, trgovinu i usluge, OIB 16363258203</izvorni_sadrzaj>
    <derivirana_varijabla naziv="DomainObject.Predmet.ProtustrankaFormatedOIB_1">  AKMAN jednostavno društvo s ograničenom odgovornošću za proizvodnju, trgovinu i usluge, OIB 16363258203</derivirana_varijabla>
  </DomainObject.Predmet.ProtustrankaFormatedOIB>
  <DomainObject.Predmet.ProtustrankaFormatedWithAdress>
    <izvorni_sadrzaj> AKMAN jednostavno društvo s ograničenom odgovornošću za proizvodnju, trgovinu i usluge, Kralja Petra Krešimira IV 41a, 42000 Varaždin</izvorni_sadrzaj>
    <derivirana_varijabla naziv="DomainObject.Predmet.ProtustrankaFormatedWithAdress_1"> AKMAN jednostavno društvo s ograničenom odgovornošću za proizvodnju, trgovinu i usluge, Kralja Petra Krešimira IV 41a, 42000 Varaždin</derivirana_varijabla>
  </DomainObject.Predmet.ProtustrankaFormatedWithAdress>
  <DomainObject.Predmet.ProtustrankaFormatedWithAdressOIB>
    <izvorni_sadrzaj> AKMAN jednostavno društvo s ograničenom odgovornošću za proizvodnju, trgovinu i usluge, OIB 16363258203, Kralja Petra Krešimira IV 41a, 42000 Varaždin</izvorni_sadrzaj>
    <derivirana_varijabla naziv="DomainObject.Predmet.ProtustrankaFormatedWithAdressOIB_1"> AKMAN jednostavno društvo s ograničenom odgovornošću za proizvodnju, trgovinu i usluge, OIB 16363258203, Kralja Petra Krešimira IV 41a, 42000 Varaždin</derivirana_varijabla>
  </DomainObject.Predmet.ProtustrankaFormatedWithAdressOIB>
  <DomainObject.Predmet.ProtustrankaWithAdress>
    <izvorni_sadrzaj>AKMAN jednostavno društvo s ograničenom odgovornošću za proizvodnju, trgovinu i usluge Kralja Petra Krešimira IV 41a, 42000 Varaždin</izvorni_sadrzaj>
    <derivirana_varijabla naziv="DomainObject.Predmet.ProtustrankaWithAdress_1">AKMAN jednostavno društvo s ograničenom odgovornošću za proizvodnju, trgovinu i usluge Kralja Petra Krešimira IV 41a, 42000 Varaždin</derivirana_varijabla>
  </DomainObject.Predmet.ProtustrankaWithAdress>
  <DomainObject.Predmet.ProtustrankaWithAdressOIB>
    <izvorni_sadrzaj>AKMAN jednostavno društvo s ograničenom odgovornošću za proizvodnju, trgovinu i usluge, OIB 16363258203, Kralja Petra Krešimira IV 41a, 42000 Varaždin</izvorni_sadrzaj>
    <derivirana_varijabla naziv="DomainObject.Predmet.ProtustrankaWithAdressOIB_1">AKMAN jednostavno društvo s ograničenom odgovornošću za proizvodnju, trgovinu i usluge, OIB 16363258203, Kralja Petra Krešimira IV 41a, 42000 Varaždin</derivirana_varijabla>
  </DomainObject.Predmet.ProtustrankaWithAdressOIB>
  <DomainObject.Predmet.ProtustrankaNazivFormated>
    <izvorni_sadrzaj>AKMAN jednostavno društvo s ograničenom odgovornošću za proizvodnju, trgovinu i usluge</izvorni_sadrzaj>
    <derivirana_varijabla naziv="DomainObject.Predmet.ProtustrankaNazivFormated_1">AKMAN jednostavno društvo s ograničenom odgovornošću za proizvodnju, trgovinu i usluge</derivirana_varijabla>
  </DomainObject.Predmet.ProtustrankaNazivFormated>
  <DomainObject.Predmet.ProtustrankaNazivFormatedOIB>
    <izvorni_sadrzaj>AKMAN jednostavno društvo s ograničenom odgovornošću za proizvodnju, trgovinu i usluge, OIB 16363258203</izvorni_sadrzaj>
    <derivirana_varijabla naziv="DomainObject.Predmet.ProtustrankaNazivFormatedOIB_1">AKMAN jednostavno društvo s ograničenom odgovornošću za proizvodnju, trgovinu i usluge, OIB 16363258203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53186.26</izvorni_sadrzaj>
    <derivirana_varijabla naziv="DomainObject.Predmet.TrenutnaVrijednost_1">53186.26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AKMAN jednostavno društvo s ograničenom odgovornošću za proizvodnju, trgovinu i usluge</item>
    </izvorni_sadrzaj>
    <derivirana_varijabla naziv="DomainObject.Predmet.ProtuStrankaListFormated_1">
      <item>AKMAN jednostavno društvo s ograničenom odgovornošću za proizvodnju, trgovinu i usluge</item>
    </derivirana_varijabla>
  </DomainObject.Predmet.ProtuStrankaListFormated>
  <DomainObject.Predmet.ProtuStrankaListFormatedOIB>
    <izvorni_sadrzaj>
      <item>AKMAN jednostavno društvo s ograničenom odgovornošću za proizvodnju, trgovinu i usluge, OIB 16363258203</item>
    </izvorni_sadrzaj>
    <derivirana_varijabla naziv="DomainObject.Predmet.ProtuStrankaListFormatedOIB_1">
      <item>AKMAN jednostavno društvo s ograničenom odgovornošću za proizvodnju, trgovinu i usluge, OIB 16363258203</item>
    </derivirana_varijabla>
  </DomainObject.Predmet.ProtuStrankaListFormatedOIB>
  <DomainObject.Predmet.ProtuStrankaListFormatedWithAdress>
    <izvorni_sadrzaj>
      <item>AKMAN jednostavno društvo s ograničenom odgovornošću za proizvodnju, trgovinu i usluge, Kralja Petra Krešimira IV 41a, 42000 Varaždin</item>
    </izvorni_sadrzaj>
    <derivirana_varijabla naziv="DomainObject.Predmet.ProtuStrankaListFormatedWithAdress_1">
      <item>AKMAN jednostavno društvo s ograničenom odgovornošću za proizvodnju, trgovinu i usluge, Kralja Petra Krešimira IV 41a, 42000 Varaždin</item>
    </derivirana_varijabla>
  </DomainObject.Predmet.ProtuStrankaListFormatedWithAdress>
  <DomainObject.Predmet.ProtuStrankaListFormatedWithAdressOIB>
    <izvorni_sadrzaj>
      <item>AKMAN jednostavno društvo s ograničenom odgovornošću za proizvodnju, trgovinu i usluge, OIB 16363258203, Kralja Petra Krešimira IV 41a, 42000 Varaždin</item>
    </izvorni_sadrzaj>
    <derivirana_varijabla naziv="DomainObject.Predmet.ProtuStrankaListFormatedWithAdressOIB_1">
      <item>AKMAN jednostavno društvo s ograničenom odgovornošću za proizvodnju, trgovinu i usluge, OIB 16363258203, Kralja Petra Krešimira IV 41a, 42000 Varaždin</item>
    </derivirana_varijabla>
  </DomainObject.Predmet.ProtuStrankaListFormatedWithAdressOIB>
  <DomainObject.Predmet.ProtuStrankaListNazivFormated>
    <izvorni_sadrzaj>
      <item>AKMAN jednostavno društvo s ograničenom odgovornošću za proizvodnju, trgovinu i usluge</item>
    </izvorni_sadrzaj>
    <derivirana_varijabla naziv="DomainObject.Predmet.ProtuStrankaListNazivFormated_1">
      <item>AKMAN jednostavno društvo s ograničenom odgovornošću za proizvodnju, trgovinu i usluge</item>
    </derivirana_varijabla>
  </DomainObject.Predmet.ProtuStrankaListNazivFormated>
  <DomainObject.Predmet.ProtuStrankaListNazivFormatedOIB>
    <izvorni_sadrzaj>
      <item>AKMAN jednostavno društvo s ograničenom odgovornošću za proizvodnju, trgovinu i usluge, OIB 16363258203</item>
    </izvorni_sadrzaj>
    <derivirana_varijabla naziv="DomainObject.Predmet.ProtuStrankaListNazivFormatedOIB_1">
      <item>AKMAN jednostavno društvo s ograničenom odgovornošću za proizvodnju, trgovinu i usluge, OIB 16363258203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AKMAN jednostavno društvo s ograničenom odgovornošću za proizvodnju, trgovinu i usluge</izvorni_sadrzaj>
    <derivirana_varijabla naziv="DomainObject.Predmet.ProtustrankaIDrugi_1">AKMAN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AKMAN jednostavno društvo s ograničenom odgovornošću za proizvodnju, trgovinu i usluge, OIB 16363258203, Kralja Petra Krešimira IV 41a, 42000 Varaždin</izvorni_sadrzaj>
    <derivirana_varijabla naziv="DomainObject.Predmet.ProtustrankaIDrugiAdressOIB_1">AKMAN jednostavno društvo s ograničenom odgovornošću za proizvodnju, trgovinu i usluge, OIB 16363258203, Kralja Petra Krešimira IV 41a,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AKMAN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AKMAN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AKMAN jednostavno društvo s ograničenom odgovornošću za proizvodnju, trgovinu i usluge, OIB 16363258203, Kralja Petra Krešimira IV 41a,42000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AKMAN jednostavno društvo s ograničenom odgovornošću za proizvodnju, trgovinu i usluge, OIB 16363258203, Kralja Petra Krešimira IV 41a,42000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16363258203</item>
      <item>, OIB null</item>
      <item>, OIB null</item>
    </izvorni_sadrzaj>
    <derivirana_varijabla naziv="DomainObject.Predmet.SudioniciListNazivOIB_1">
      <item>, OIB 85821130368</item>
      <item>, OIB 16363258203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2102</properties:Characters>
  <properties:Lines>57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2015-11-16T07:58:00Z</dcterms:modified>
  <cp:revision>23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