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ee14" w14:paraId="980ee1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6A57B1">
        <w:t>9</w:t>
      </w:r>
      <w:r w:rsidR="00D63637">
        <w:t>03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</w:t>
      </w:r>
      <w:r w:rsidR="00AF30D5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9B3A1A">
        <w:t>PATIENS</w:t>
      </w:r>
      <w:proofErr w:type="spellEnd"/>
      <w:r w:rsidR="009B3A1A">
        <w:t xml:space="preserve"> PROMOCIJA d.o.o. </w:t>
      </w:r>
      <w:r w:rsidR="00AF30D5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AF30D5">
        <w:t>02</w:t>
      </w:r>
      <w:r w:rsidR="009B3A1A">
        <w:t>103812937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83C58">
        <w:t>10.656.457,</w:t>
      </w:r>
      <w:proofErr w:type="spellStart"/>
      <w:r w:rsidR="00C83C58">
        <w:t>34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</w:t>
      </w:r>
      <w:r w:rsidR="00120104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450"/>
    <w:rsid w:val="00042892"/>
    <w:rsid w:val="00083CBA"/>
    <w:rsid w:val="000A5359"/>
    <w:rsid w:val="00114EAD"/>
    <w:rsid w:val="00120104"/>
    <w:rsid w:val="0018277B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2B47DA"/>
    <w:rsid w:val="00301652"/>
    <w:rsid w:val="00325398"/>
    <w:rsid w:val="00354E8F"/>
    <w:rsid w:val="00371B9F"/>
    <w:rsid w:val="0038246E"/>
    <w:rsid w:val="00386FA8"/>
    <w:rsid w:val="003D35F9"/>
    <w:rsid w:val="003E3A15"/>
    <w:rsid w:val="00413F4C"/>
    <w:rsid w:val="0045172A"/>
    <w:rsid w:val="00470025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A57B1"/>
    <w:rsid w:val="006C43BC"/>
    <w:rsid w:val="006E3BA1"/>
    <w:rsid w:val="00732F1E"/>
    <w:rsid w:val="007B5AFD"/>
    <w:rsid w:val="007D5A5D"/>
    <w:rsid w:val="007E6B8B"/>
    <w:rsid w:val="008155EE"/>
    <w:rsid w:val="008613BD"/>
    <w:rsid w:val="00863025"/>
    <w:rsid w:val="00871F01"/>
    <w:rsid w:val="00920CA0"/>
    <w:rsid w:val="009419D8"/>
    <w:rsid w:val="00973FB4"/>
    <w:rsid w:val="00975CC6"/>
    <w:rsid w:val="009B3A1A"/>
    <w:rsid w:val="00A71431"/>
    <w:rsid w:val="00A939CA"/>
    <w:rsid w:val="00AB684D"/>
    <w:rsid w:val="00AC4528"/>
    <w:rsid w:val="00AD027A"/>
    <w:rsid w:val="00AF30D5"/>
    <w:rsid w:val="00B82F18"/>
    <w:rsid w:val="00BE496D"/>
    <w:rsid w:val="00BE6D7D"/>
    <w:rsid w:val="00C2233E"/>
    <w:rsid w:val="00C70450"/>
    <w:rsid w:val="00C836B9"/>
    <w:rsid w:val="00C83C58"/>
    <w:rsid w:val="00C958E9"/>
    <w:rsid w:val="00CB52CB"/>
    <w:rsid w:val="00CE7362"/>
    <w:rsid w:val="00D01B78"/>
    <w:rsid w:val="00D15057"/>
    <w:rsid w:val="00D26800"/>
    <w:rsid w:val="00D63637"/>
    <w:rsid w:val="00D66226"/>
    <w:rsid w:val="00D9361E"/>
    <w:rsid w:val="00E16172"/>
    <w:rsid w:val="00E664E6"/>
    <w:rsid w:val="00E86C76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St-903/2015</izvorni_sadrzaj>
    <derivirana_varijabla naziv="DomainObject.Predmet.OznakaBroj_1">St-903/2015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PATIENS PROMOCIJA d.o.o.</izvorni_sadrzaj>
    <derivirana_varijabla naziv="DomainObject.Predmet.ProtustrankaFormated_1">  PATIENS PROMOCIJA d.o.o.</derivirana_varijabla>
  </DomainObject.Predmet.ProtustrankaFormated>
  <DomainObject.Predmet.ProtustrankaFormatedOIB>
    <izvorni_sadrzaj>  PATIENS PROMOCIJA d.o.o., OIB 02103812937</izvorni_sadrzaj>
    <derivirana_varijabla naziv="DomainObject.Predmet.ProtustrankaFormatedOIB_1">  PATIENS PROMOCIJA d.o.o., OIB 02103812937</derivirana_varijabla>
  </DomainObject.Predmet.ProtustrankaFormatedOIB>
  <DomainObject.Predmet.ProtustrankaFormatedWithAdress>
    <izvorni_sadrzaj> PATIENS PROMOCIJA d.o.o., Josipa Slavenskog 1, 10000 Zagreb</izvorni_sadrzaj>
    <derivirana_varijabla naziv="DomainObject.Predmet.ProtustrankaFormatedWithAdress_1"> PATIENS PROMOCIJA d.o.o., Josipa Slavenskog 1, 10000 Zagreb</derivirana_varijabla>
  </DomainObject.Predmet.ProtustrankaFormatedWithAdress>
  <DomainObject.Predmet.ProtustrankaFormatedWithAdressOIB>
    <izvorni_sadrzaj> PATIENS PROMOCIJA d.o.o., OIB 02103812937, Josipa Slavenskog 1, 10000 Zagreb</izvorni_sadrzaj>
    <derivirana_varijabla naziv="DomainObject.Predmet.ProtustrankaFormatedWithAdressOIB_1"> PATIENS PROMOCIJA d.o.o., OIB 02103812937, Josipa Slavenskog 1, 10000 Zagreb</derivirana_varijabla>
  </DomainObject.Predmet.ProtustrankaFormatedWithAdressOIB>
  <DomainObject.Predmet.ProtustrankaWithAdress>
    <izvorni_sadrzaj>PATIENS PROMOCIJA d.o.o. Josipa Slavenskog 1, 10000 Zagreb</izvorni_sadrzaj>
    <derivirana_varijabla naziv="DomainObject.Predmet.ProtustrankaWithAdress_1">PATIENS PROMOCIJA d.o.o. Josipa Slavenskog 1, 10000 Zagreb</derivirana_varijabla>
  </DomainObject.Predmet.ProtustrankaWithAdress>
  <DomainObject.Predmet.ProtustrankaWithAdressOIB>
    <izvorni_sadrzaj>PATIENS PROMOCIJA d.o.o., OIB 02103812937, Josipa Slavenskog 1, 10000 Zagreb</izvorni_sadrzaj>
    <derivirana_varijabla naziv="DomainObject.Predmet.ProtustrankaWithAdressOIB_1">PATIENS PROMOCIJA d.o.o., OIB 02103812937, Josipa Slavenskog 1, 10000 Zagreb</derivirana_varijabla>
  </DomainObject.Predmet.ProtustrankaWithAdressOIB>
  <DomainObject.Predmet.ProtustrankaNazivFormated>
    <izvorni_sadrzaj>PATIENS PROMOCIJA d.o.o.</izvorni_sadrzaj>
    <derivirana_varijabla naziv="DomainObject.Predmet.ProtustrankaNazivFormated_1">PATIENS PROMOCIJA d.o.o.</derivirana_varijabla>
  </DomainObject.Predmet.ProtustrankaNazivFormated>
  <DomainObject.Predmet.ProtustrankaNazivFormatedOIB>
    <izvorni_sadrzaj>PATIENS PROMOCIJA d.o.o., OIB 02103812937</izvorni_sadrzaj>
    <derivirana_varijabla naziv="DomainObject.Predmet.ProtustrankaNazivFormatedOIB_1">PATIENS PROMOCIJA d.o.o., OIB 02103812937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PATIENS PROMOCIJA d.o.o.</item>
    </izvorni_sadrzaj>
    <derivirana_varijabla naziv="DomainObject.Predmet.ProtuStrankaListFormated_1">
      <item>PATIENS PROMOCIJA d.o.o.</item>
    </derivirana_varijabla>
  </DomainObject.Predmet.ProtuStrankaListFormated>
  <DomainObject.Predmet.ProtuStrankaListFormatedOIB>
    <izvorni_sadrzaj>
      <item>PATIENS PROMOCIJA d.o.o., OIB 02103812937</item>
    </izvorni_sadrzaj>
    <derivirana_varijabla naziv="DomainObject.Predmet.ProtuStrankaListFormatedOIB_1">
      <item>PATIENS PROMOCIJA d.o.o., OIB 02103812937</item>
    </derivirana_varijabla>
  </DomainObject.Predmet.ProtuStrankaListFormatedOIB>
  <DomainObject.Predmet.ProtuStrankaListFormatedWithAdress>
    <izvorni_sadrzaj>
      <item>PATIENS PROMOCIJA d.o.o., Josipa Slavenskog 1, 10000 Zagreb</item>
    </izvorni_sadrzaj>
    <derivirana_varijabla naziv="DomainObject.Predmet.ProtuStrankaListFormatedWithAdress_1">
      <item>PATIENS PROMOCIJA d.o.o., Josipa Slavenskog 1, 10000 Zagreb</item>
    </derivirana_varijabla>
  </DomainObject.Predmet.ProtuStrankaListFormatedWithAdress>
  <DomainObject.Predmet.ProtuStrankaListFormatedWithAdressOIB>
    <izvorni_sadrzaj>
      <item>PATIENS PROMOCIJA d.o.o., OIB 02103812937, Josipa Slavenskog 1, 10000 Zagreb</item>
    </izvorni_sadrzaj>
    <derivirana_varijabla naziv="DomainObject.Predmet.ProtuStrankaListFormatedWithAdressOIB_1">
      <item>PATIENS PROMOCIJA d.o.o., OIB 02103812937, Josipa Slavenskog 1, 10000 Zagreb</item>
    </derivirana_varijabla>
  </DomainObject.Predmet.ProtuStrankaListFormatedWithAdressOIB>
  <DomainObject.Predmet.ProtuStrankaListNazivFormated>
    <izvorni_sadrzaj>
      <item>PATIENS PROMOCIJA d.o.o.</item>
    </izvorni_sadrzaj>
    <derivirana_varijabla naziv="DomainObject.Predmet.ProtuStrankaListNazivFormated_1">
      <item>PATIENS PROMOCIJA d.o.o.</item>
    </derivirana_varijabla>
  </DomainObject.Predmet.ProtuStrankaListNazivFormated>
  <DomainObject.Predmet.ProtuStrankaListNazivFormatedOIB>
    <izvorni_sadrzaj>
      <item>PATIENS PROMOCIJA d.o.o., OIB 02103812937</item>
    </izvorni_sadrzaj>
    <derivirana_varijabla naziv="DomainObject.Predmet.ProtuStrankaListNazivFormatedOIB_1">
      <item>PATIENS PROMOCIJA d.o.o., OIB 02103812937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PATIENS PROMOCIJA d.o.o.</izvorni_sadrzaj>
    <derivirana_varijabla naziv="DomainObject.Predmet.ProtustrankaIDrugi_1">PATIENS PROMOCIJA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PATIENS PROMOCIJA d.o.o., OIB 02103812937, Josipa Slavenskog 1, 10000 Zagreb</izvorni_sadrzaj>
    <derivirana_varijabla naziv="DomainObject.Predmet.ProtustrankaIDrugiAdressOIB_1">PATIENS PROMOCIJA d.o.o., OIB 02103812937,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PATIENS PROMOCIJA d.o.o.</item>
      <item>FINA Regionalni centar Zagreb</item>
    </izvorni_sadrzaj>
    <derivirana_varijabla naziv="DomainObject.Predmet.SudioniciListNaziv_1">
      <item>PATIENS PROMOCIJA d.o.o.</item>
      <item>FINA Regionalni centar Zagreb</item>
    </derivirana_varijabla>
  </DomainObject.Predmet.SudioniciListNaziv>
  <DomainObject.Predmet.SudioniciListAdressOIB>
    <izvorni_sadrzaj>
      <item>PATIENS PROMOCIJA d.o.o., OIB 02103812937, Josipa Slavenskog 1,10000 Zagreb</item>
      <item>FINA Regionalni centar Zagreb, OIB 85821130368, Trg svibanjskih žrtava  1995. 1,10000 Zagreb</item>
    </izvorni_sadrzaj>
    <derivirana_varijabla naziv="DomainObject.Predmet.SudioniciListAdressOIB_1">
      <item>PATIENS PROMOCIJA d.o.o., OIB 02103812937, Josipa Slavenskog 1,10000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02103812937</item>
      <item>, OIB 85821130368</item>
    </izvorni_sadrzaj>
    <derivirana_varijabla naziv="DomainObject.Predmet.SudioniciListNazivOIB_1">
      <item>, OIB 02103812937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1273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2015-10-23T08:26:00Z</dcterms:created>
  <dc:creator>ilukac</dc:creator>
  <cp:lastModifiedBy>Ivanka Lukač</cp:lastModifiedBy>
  <cp:lastPrinted>2015-10-23T08:28:00Z</cp:lastPrinted>
  <dcterms:modified xmlns:xsi="http://www.w3.org/2001/XMLSchema-instance" xsi:type="dcterms:W3CDTF">2015-10-23T08:32:00Z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