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4F75" w:rsidR="009736E6" w:rsidRPr="008662DA">
        <w:tc>
          <w:tcPr>
            <w:tcW w:type="dxa" w:w="3060"/>
          </w:tcPr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736E6" w:rsidP="00A64F75" w:rsidR="009736E6" w:rsidRPr="008662DA">
            <w:r w:rsidRPr="008662DA">
              <w:t>Trgovački sud u Zagrebu</w:t>
            </w:r>
          </w:p>
          <w:p w:rsidRDefault="009736E6" w:rsidP="00A64F75" w:rsidR="009736E6" w:rsidRPr="008662DA">
            <w:r w:rsidRPr="008662DA">
              <w:t xml:space="preserve">Zagreb, </w:t>
            </w:r>
            <w:proofErr w:type="spellStart"/>
            <w:r w:rsidRPr="008662DA">
              <w:t>Amruševa</w:t>
            </w:r>
            <w:proofErr w:type="spellEnd"/>
            <w:r w:rsidRPr="008662DA">
              <w:t xml:space="preserve"> 2/II</w:t>
            </w:r>
          </w:p>
        </w:tc>
      </w:tr>
    </w:tbl>
    <w:p w14:textId="8432dfd" w14:paraId="8432dfd" w:rsidRDefault="009736E6" w:rsidP="009362C4" w:rsidR="009362C4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</w:p>
    <w:p w:rsidRDefault="009736E6" w:rsidP="009736E6" w:rsidR="009736E6" w:rsidRPr="008662DA">
      <w:pPr>
        <w:jc w:val="right"/>
      </w:pPr>
    </w:p>
    <w:p w:rsidRDefault="009736E6" w:rsidP="009736E6" w:rsidR="009736E6" w:rsidRPr="008662DA">
      <w:pPr>
        <w:jc w:val="center"/>
      </w:pPr>
    </w:p>
    <w:p w:rsidRDefault="009736E6" w:rsidP="009736E6" w:rsidR="009736E6" w:rsidRPr="008662DA">
      <w:pPr>
        <w:jc w:val="center"/>
      </w:pPr>
      <w:r w:rsidRPr="008662DA">
        <w:t>R E P U B L I K A  H R V A T S K A</w:t>
      </w:r>
    </w:p>
    <w:p w:rsidRDefault="009736E6" w:rsidP="009736E6" w:rsidR="009736E6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9736E6" w:rsidP="009736E6" w:rsidR="009736E6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9736E6" w:rsidP="009736E6" w:rsidR="009736E6" w:rsidRPr="008662DA">
      <w:pPr>
        <w:jc w:val="both"/>
      </w:pPr>
      <w:r w:rsidRPr="008662DA">
        <w:tab/>
      </w:r>
    </w:p>
    <w:p w:rsidRDefault="00274225" w:rsidP="00274225" w:rsidR="00274225" w:rsidRPr="00BC291B">
      <w:pPr>
        <w:jc w:val="both"/>
      </w:pPr>
      <w:r w:rsidRPr="00BC291B">
        <w:t xml:space="preserve">Trgovački sud u Zagrebu, po sucu Nikoli Ribariću, u stečajnom predmetu nad dužnikom </w:t>
      </w:r>
      <w:proofErr w:type="spellStart"/>
      <w:r w:rsidRPr="00BC291B">
        <w:t>G.F</w:t>
      </w:r>
      <w:proofErr w:type="spellEnd"/>
      <w:r w:rsidRPr="00BC291B">
        <w:t>. NEKRETNINE d.o.o.</w:t>
      </w:r>
      <w:r>
        <w:t xml:space="preserve"> u stečaju</w:t>
      </w:r>
      <w:r w:rsidRPr="00BC291B">
        <w:t xml:space="preserve">, Zagrebačka 17, Velika Gorica, OIB: 55672363398, dana </w:t>
      </w:r>
      <w:r>
        <w:t>8</w:t>
      </w:r>
      <w:r w:rsidRPr="00BC291B">
        <w:t>.</w:t>
      </w:r>
      <w:r>
        <w:t xml:space="preserve"> lipnja</w:t>
      </w:r>
      <w:r w:rsidRPr="00BC291B">
        <w:t xml:space="preserve"> 20</w:t>
      </w:r>
      <w:r>
        <w:t>18</w:t>
      </w:r>
      <w:r w:rsidRPr="00BC291B">
        <w:t>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362C4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E331FD">
        <w:rPr>
          <w:rFonts w:hAnsi="Times New Roman" w:ascii="Times New Roman"/>
          <w:szCs w:val="24"/>
        </w:rPr>
        <w:t>JANKO VIDIČEK, ZAGREB, BRAZILSKA 3, OIB: 51043553915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8A241E" w:rsidR="00E46A1B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proofErr w:type="spellStart"/>
      <w:r w:rsidR="008A241E" w:rsidRPr="008A241E">
        <w:t>Međimurec</w:t>
      </w:r>
      <w:proofErr w:type="spellEnd"/>
      <w:r w:rsidR="008A241E" w:rsidRPr="008A241E">
        <w:t xml:space="preserve"> Ana Maria</w:t>
      </w:r>
      <w:r w:rsidR="008A241E">
        <w:t xml:space="preserve">, Zagreb, Ilica 104, OIB: </w:t>
      </w:r>
      <w:r w:rsidR="008A241E" w:rsidRPr="008A241E">
        <w:t>86890331310</w:t>
      </w:r>
      <w:r w:rsidR="008A241E">
        <w:t>.</w:t>
      </w:r>
    </w:p>
    <w:p w:rsidRDefault="00E46A1B" w:rsidP="00E46A1B" w:rsidR="00E46A1B" w:rsidRPr="000A797F">
      <w:pPr>
        <w:ind w:left="1080"/>
        <w:jc w:val="both"/>
      </w:pPr>
    </w:p>
    <w:p w:rsidRDefault="00163E44" w:rsidP="00687BC5" w:rsidR="00687BC5">
      <w:pPr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274225">
        <w:t>ješenja o otvaranju stečaja od 11</w:t>
      </w:r>
      <w:r w:rsidRPr="000A797F">
        <w:t>.</w:t>
      </w:r>
      <w:r w:rsidR="00274225">
        <w:t xml:space="preserve"> svibnja</w:t>
      </w:r>
      <w:r w:rsidRPr="000A797F">
        <w:t xml:space="preserve"> 201</w:t>
      </w:r>
      <w:r w:rsidR="00274225">
        <w:t>8</w:t>
      </w:r>
      <w:r w:rsidRPr="000A797F">
        <w:t xml:space="preserve">. prijaviti tražbine te dostaviti obavijesti o postojanju </w:t>
      </w:r>
      <w:proofErr w:type="spellStart"/>
      <w:r w:rsidRPr="000A797F">
        <w:t>razlučnog</w:t>
      </w:r>
      <w:proofErr w:type="spellEnd"/>
      <w:r w:rsidRPr="000A797F">
        <w:t xml:space="preserve"> ili izlučnog prava novoimenovanom stečajnom upravitelju </w:t>
      </w:r>
      <w:proofErr w:type="spellStart"/>
      <w:r w:rsidR="00687BC5" w:rsidRPr="008A241E">
        <w:t>Međimurec</w:t>
      </w:r>
      <w:proofErr w:type="spellEnd"/>
      <w:r w:rsidR="00687BC5" w:rsidRPr="008A241E">
        <w:t xml:space="preserve"> Ana Maria</w:t>
      </w:r>
      <w:r w:rsidR="00687BC5">
        <w:t xml:space="preserve">, Zagreb, Ilica 104, OIB: </w:t>
      </w:r>
      <w:r w:rsidR="00687BC5" w:rsidRPr="008A241E">
        <w:t>86890331310</w:t>
      </w:r>
      <w:r w:rsidR="00687BC5">
        <w:t>.</w:t>
      </w:r>
    </w:p>
    <w:p w:rsidRDefault="00687BC5" w:rsidP="002D4CBC" w:rsidR="00687BC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544438">
      <w:pPr>
        <w:ind w:firstLine="708"/>
        <w:jc w:val="both"/>
      </w:pPr>
      <w:r>
        <w:t>Stečajni</w:t>
      </w:r>
      <w:r w:rsidRPr="001F0DCA">
        <w:t xml:space="preserve"> upravitelj </w:t>
      </w:r>
      <w:r w:rsidR="00544438">
        <w:t xml:space="preserve">Janko </w:t>
      </w:r>
      <w:proofErr w:type="spellStart"/>
      <w:r w:rsidR="00544438">
        <w:t>Vidiček</w:t>
      </w:r>
      <w:proofErr w:type="spellEnd"/>
      <w:r w:rsidR="001358F8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</w:t>
      </w:r>
      <w:r w:rsidR="00544438">
        <w:t>ozbiljnih zdravstvenih tegoba, potrebnih pretraga, terapija i praćenja zdravstvenog stanja nije u mogućnosti preuzeti povjerenu mu dužnost stečajnog upravitelja. U prilogu zahtjeva dostavljena je medicinska dokumentacija.</w:t>
      </w:r>
    </w:p>
    <w:p w:rsidRDefault="00EE41E8" w:rsidP="001F0DCA" w:rsidR="001F0DCA">
      <w:pPr>
        <w:ind w:firstLine="708"/>
        <w:jc w:val="both"/>
      </w:pPr>
      <w:r>
        <w:t xml:space="preserve"> </w:t>
      </w:r>
      <w:r w:rsidR="001F0DCA"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63E44">
      <w:pPr>
        <w:ind w:firstLine="708"/>
        <w:jc w:val="both"/>
      </w:pPr>
      <w:r>
        <w:t>S obzirom na to da je sud razriješio dosadašnjeg stečajnog upravitelja, primjenom</w:t>
      </w:r>
      <w:r w:rsidR="00ED3FB2">
        <w:t xml:space="preserve"> čl. 84. Stečajnog  zakona</w:t>
      </w:r>
      <w:r w:rsidR="00254BDA">
        <w:t>, metodom slučajnog odabira</w:t>
      </w:r>
      <w:r w:rsidR="00ED3FB2">
        <w:t>,</w:t>
      </w:r>
      <w:r>
        <w:t xml:space="preserve"> za novog stečajnog upravitelja </w:t>
      </w:r>
      <w:r w:rsidRPr="00163E44">
        <w:t>imenovan</w:t>
      </w:r>
      <w:r w:rsidR="00462F14">
        <w:t xml:space="preserve">a je </w:t>
      </w:r>
      <w:r w:rsidRPr="00163E44">
        <w:t xml:space="preserve"> </w:t>
      </w:r>
      <w:proofErr w:type="spellStart"/>
      <w:r w:rsidR="00462F14" w:rsidRPr="00462F14">
        <w:t>Međimurec</w:t>
      </w:r>
      <w:proofErr w:type="spellEnd"/>
      <w:r w:rsidR="00462F14" w:rsidRPr="00462F14">
        <w:t xml:space="preserve"> Ana Maria, Zagreb, Ilica 104, OIB: 86890331310. </w:t>
      </w:r>
      <w:r>
        <w:t>(točka II. izreke).</w:t>
      </w:r>
      <w:r w:rsidR="009736E6">
        <w:t xml:space="preserve"> </w:t>
      </w:r>
    </w:p>
    <w:p w:rsidRDefault="00163E44" w:rsidP="001F0DCA" w:rsidR="00163E44" w:rsidRPr="001F0DCA">
      <w:pPr>
        <w:ind w:firstLine="708"/>
        <w:jc w:val="both"/>
      </w:pPr>
      <w:r>
        <w:t>Imajući u vi</w:t>
      </w:r>
      <w:r w:rsidR="00462F14">
        <w:t xml:space="preserve">du činjenicu da je novi stečajna upraviteljica </w:t>
      </w:r>
      <w:proofErr w:type="spellStart"/>
      <w:r w:rsidR="00462F14">
        <w:t>Međimurec</w:t>
      </w:r>
      <w:proofErr w:type="spellEnd"/>
      <w:r w:rsidR="00462F14">
        <w:t xml:space="preserve"> Ana Maria</w:t>
      </w:r>
      <w:r>
        <w:t xml:space="preserve"> imenovan</w:t>
      </w:r>
      <w:r w:rsidR="00462F14">
        <w:t>a</w:t>
      </w:r>
      <w:r>
        <w:t xml:space="preserve"> prije općeg ispitnog i izvještajnog ročišta, a za trajanja rokova za prijavu tražbina </w:t>
      </w:r>
      <w:r>
        <w:lastRenderedPageBreak/>
        <w:t xml:space="preserve">u stečaj te dostave obavijesti </w:t>
      </w:r>
      <w:proofErr w:type="spellStart"/>
      <w:r>
        <w:t>razlučnih</w:t>
      </w:r>
      <w:proofErr w:type="spellEnd"/>
      <w:r>
        <w:t xml:space="preserve">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novoimenovanom stečajnom upravitelju</w:t>
      </w:r>
      <w:r w:rsidR="009736E6">
        <w:t xml:space="preserve">. </w:t>
      </w:r>
      <w:r>
        <w:t>Naime, stečaj nad dužnikom u ovom postupku otv</w:t>
      </w:r>
      <w:r w:rsidR="00985970">
        <w:t xml:space="preserve">oren je rješenjem ovog suda od </w:t>
      </w:r>
      <w:r w:rsidR="00EF11DC">
        <w:t>11</w:t>
      </w:r>
      <w:r>
        <w:t>.</w:t>
      </w:r>
      <w:r w:rsidR="00EF11DC">
        <w:t xml:space="preserve"> svibnja</w:t>
      </w:r>
      <w:r>
        <w:t xml:space="preserve"> 201</w:t>
      </w:r>
      <w:r w:rsidR="00EF11DC">
        <w:t>8</w:t>
      </w:r>
      <w:r>
        <w:t>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F11DC">
        <w:rPr>
          <w:lang w:val="pt-BR"/>
        </w:rPr>
        <w:t>8</w:t>
      </w:r>
      <w:r w:rsidR="00E43B18">
        <w:rPr>
          <w:lang w:val="pt-BR"/>
        </w:rPr>
        <w:t>.</w:t>
      </w:r>
      <w:r w:rsidR="00EF11DC">
        <w:rPr>
          <w:lang w:val="pt-BR"/>
        </w:rPr>
        <w:t xml:space="preserve"> lipnja</w:t>
      </w:r>
      <w:r w:rsidR="00254BDA">
        <w:rPr>
          <w:lang w:val="pt-BR"/>
        </w:rPr>
        <w:t xml:space="preserve"> 201</w:t>
      </w:r>
      <w:r w:rsidR="00EF11DC">
        <w:rPr>
          <w:lang w:val="pt-BR"/>
        </w:rPr>
        <w:t>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8564E" w:rsidR="00E8564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E8564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564E" w:rsidP="00E91121" w:rsidR="00E856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564E" w:rsidP="00E91121" w:rsidR="00E8564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564E" w:rsidP="00E91121" w:rsidR="00E8564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8564E" w:rsidP="00E91121" w:rsidR="00E8564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DCA" w:rsidP="00E8564E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EF11DC" w:rsidR="008D55C6">
      <w:pPr>
        <w:jc w:val="both"/>
      </w:pPr>
      <w:r w:rsidRPr="006B77AD">
        <w:t>Protiv ovog rješenja može se uložiti žalba Visokom trgovačkom sudu Republike Hrvatske u roku od 8 dana</w:t>
      </w:r>
      <w:r w:rsidR="00EF11DC">
        <w:t xml:space="preserve"> od dana dostave</w:t>
      </w:r>
      <w:r w:rsidRPr="006B77AD">
        <w:t>. Žalba  se ulaže  putem ovog suda u 2 primjerka.</w:t>
      </w:r>
      <w:r w:rsidR="00EF11DC">
        <w:t xml:space="preserve"> Dostava se smatra obavljenom istekom osmoga dana od dana objave pismena na mrežnoj stranici e-Oglasna ploča sudova (čl. 12. SZ-a)</w:t>
      </w: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A8730C" w:rsidP="002D4CBC" w:rsidR="00A8730C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E8564E" w:rsidP="002D4CBC" w:rsidR="00E8564E">
      <w:pPr>
        <w:jc w:val="both"/>
      </w:pPr>
    </w:p>
    <w:p w:rsidRDefault="009C58F8" w:rsidP="002D4CBC" w:rsidR="009C58F8">
      <w:pPr>
        <w:jc w:val="both"/>
      </w:pPr>
      <w:r w:rsidRPr="006B77AD">
        <w:t>Dna:</w:t>
      </w:r>
    </w:p>
    <w:p w:rsidRDefault="00E43B18" w:rsidP="000E2119" w:rsidR="00D95F7A" w:rsidRPr="00254BDA">
      <w:pPr>
        <w:numPr>
          <w:ilvl w:val="0"/>
          <w:numId w:val="2"/>
        </w:numPr>
      </w:pPr>
      <w:r>
        <w:t xml:space="preserve">Janko </w:t>
      </w:r>
      <w:proofErr w:type="spellStart"/>
      <w:r>
        <w:t>Vidiček</w:t>
      </w:r>
      <w:proofErr w:type="spellEnd"/>
      <w:r w:rsidR="00D95F7A">
        <w:rPr>
          <w:rFonts w:cs="Arial"/>
          <w:sz w:val="22"/>
          <w:szCs w:val="22"/>
        </w:rPr>
        <w:t>,</w:t>
      </w:r>
      <w:r w:rsidR="001F0DCA" w:rsidRPr="001F0DCA">
        <w:rPr>
          <w:rFonts w:cs="Arial"/>
          <w:sz w:val="22"/>
          <w:szCs w:val="22"/>
        </w:rPr>
        <w:t xml:space="preserve"> </w:t>
      </w:r>
    </w:p>
    <w:p w:rsidRDefault="00EF11DC" w:rsidP="00EF11DC" w:rsidR="003869E3" w:rsidRPr="003869E3">
      <w:pPr>
        <w:numPr>
          <w:ilvl w:val="0"/>
          <w:numId w:val="2"/>
        </w:numPr>
      </w:pPr>
      <w:proofErr w:type="spellStart"/>
      <w:r>
        <w:t>Međimurec</w:t>
      </w:r>
      <w:proofErr w:type="spellEnd"/>
      <w:r>
        <w:t xml:space="preserve"> Ana Maria</w:t>
      </w:r>
    </w:p>
    <w:p w:rsidRDefault="00B93BB9" w:rsidP="000E2119" w:rsidR="00B93BB9" w:rsidRPr="004D7DA6">
      <w:pPr>
        <w:numPr>
          <w:ilvl w:val="0"/>
          <w:numId w:val="2"/>
        </w:numPr>
      </w:pPr>
      <w:r>
        <w:t xml:space="preserve">stečajni </w:t>
      </w:r>
      <w:r w:rsidRPr="004D7DA6">
        <w:t>duž</w:t>
      </w:r>
      <w:r>
        <w:t>nik</w:t>
      </w:r>
      <w:r w:rsidR="00D95F7A">
        <w:t>,</w:t>
      </w:r>
      <w:r w:rsidRPr="004D7DA6">
        <w:t xml:space="preserve"> </w:t>
      </w:r>
    </w:p>
    <w:p w:rsidRDefault="00B93BB9" w:rsidP="00B93BB9" w:rsidR="00B93BB9" w:rsidRPr="004D7DA6">
      <w:pPr>
        <w:numPr>
          <w:ilvl w:val="0"/>
          <w:numId w:val="2"/>
        </w:numPr>
      </w:pPr>
      <w:r w:rsidRPr="004D7DA6">
        <w:t>sudski registar</w:t>
      </w:r>
      <w:r w:rsidR="00D95F7A">
        <w:t>,</w:t>
      </w:r>
    </w:p>
    <w:p w:rsidRDefault="00D95F7A" w:rsidP="00B93BB9" w:rsidR="00B93BB9">
      <w:pPr>
        <w:numPr>
          <w:ilvl w:val="0"/>
          <w:numId w:val="2"/>
        </w:numPr>
      </w:pPr>
      <w:r>
        <w:t>e-oglasna ploča</w:t>
      </w:r>
      <w:r w:rsidR="00E43B18">
        <w:t xml:space="preserve"> </w:t>
      </w:r>
    </w:p>
    <w:p w:rsidRDefault="009736E6" w:rsidP="00B93BB9" w:rsidR="009736E6" w:rsidRPr="004D7DA6">
      <w:pPr>
        <w:numPr>
          <w:ilvl w:val="0"/>
          <w:numId w:val="2"/>
        </w:numPr>
      </w:pPr>
      <w:r>
        <w:t>spis</w:t>
      </w:r>
    </w:p>
    <w:p w:rsidRDefault="00B93BB9" w:rsidP="002D4CBC" w:rsidR="00B93BB9" w:rsidRPr="006B77AD">
      <w:pPr>
        <w:jc w:val="both"/>
      </w:pPr>
    </w:p>
    <w:sectPr w:rsidSect="00274225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28D">
          <w:rPr>
            <w:noProof/>
          </w:rPr>
          <w:t>1</w:t>
        </w:r>
        <w:r>
          <w:fldChar w:fldCharType="end"/>
        </w:r>
      </w:p>
      <w:p w:rsidRDefault="00274225" w:rsidP="004F5A01" w:rsidR="004F5A01">
        <w:pPr>
          <w:jc w:val="right"/>
        </w:pPr>
        <w:r>
          <w:t>72</w:t>
        </w:r>
        <w:r w:rsidRPr="001D411A">
          <w:t>.</w:t>
        </w:r>
        <w:r w:rsidRPr="001D411A">
          <w:rPr>
            <w:b/>
          </w:rPr>
          <w:t xml:space="preserve"> </w:t>
        </w:r>
        <w:r w:rsidRPr="001D411A">
          <w:t>St-</w:t>
        </w:r>
        <w:r>
          <w:t>2647/2017</w:t>
        </w:r>
        <w:r w:rsidR="00E8564E">
          <w:t>-43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1160DA6A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F0DCA"/>
    <w:rsid w:val="001F2E2A"/>
    <w:rsid w:val="00243285"/>
    <w:rsid w:val="00254BDA"/>
    <w:rsid w:val="00274225"/>
    <w:rsid w:val="002D4CBC"/>
    <w:rsid w:val="00371E33"/>
    <w:rsid w:val="003869E3"/>
    <w:rsid w:val="003A083E"/>
    <w:rsid w:val="00462F14"/>
    <w:rsid w:val="004918BD"/>
    <w:rsid w:val="004F5A01"/>
    <w:rsid w:val="0053524A"/>
    <w:rsid w:val="00544438"/>
    <w:rsid w:val="00687BC5"/>
    <w:rsid w:val="006B77AD"/>
    <w:rsid w:val="0073212E"/>
    <w:rsid w:val="00853E37"/>
    <w:rsid w:val="0086115E"/>
    <w:rsid w:val="008A241E"/>
    <w:rsid w:val="008D55C6"/>
    <w:rsid w:val="009362C4"/>
    <w:rsid w:val="009508C1"/>
    <w:rsid w:val="009736E6"/>
    <w:rsid w:val="00974441"/>
    <w:rsid w:val="00985970"/>
    <w:rsid w:val="00990BF7"/>
    <w:rsid w:val="009C58F8"/>
    <w:rsid w:val="009E6687"/>
    <w:rsid w:val="00A8730C"/>
    <w:rsid w:val="00AD12E1"/>
    <w:rsid w:val="00B2328D"/>
    <w:rsid w:val="00B85BF4"/>
    <w:rsid w:val="00B93BB9"/>
    <w:rsid w:val="00C53B7E"/>
    <w:rsid w:val="00C767EB"/>
    <w:rsid w:val="00CD080D"/>
    <w:rsid w:val="00D0668D"/>
    <w:rsid w:val="00D26CB0"/>
    <w:rsid w:val="00D95F7A"/>
    <w:rsid w:val="00E029B4"/>
    <w:rsid w:val="00E43B18"/>
    <w:rsid w:val="00E46A1B"/>
    <w:rsid w:val="00E67FD5"/>
    <w:rsid w:val="00E8564E"/>
    <w:rsid w:val="00ED3FB2"/>
    <w:rsid w:val="00EE41E8"/>
    <w:rsid w:val="00EF11DC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232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2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232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2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Formated_1"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ŽDO Zagreb, Savska cesta 41,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ŽDO Zagreb, Savska cesta 41,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ŽDO Zagreb, OIB 16488001145, Savska cesta 41,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ŽDO Zagreb, OIB 16488001145, Savska cesta 41,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NazivFormated_1"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ŽDO Zagreb, OIB 16488001145, Savska cesta 41,10000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ŽDO Zagreb, OIB 16488001145, Savska cesta 41,10000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  <item>, OIB 16488001145</item>
      <item>, OIB null</item>
      <item>, OIB null</item>
      <item>, OIB 18683136487</item>
      <item>, OIB 26635293339</item>
      <item>, OIB 57362618039</item>
      <item>, OIB 32284739479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  <item>, OIB 16488001145</item>
      <item>, OIB null</item>
      <item>, OIB null</item>
      <item>, OIB 18683136487</item>
      <item>, OIB 26635293339</item>
      <item>, OIB 57362618039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453</properties:Words>
  <properties:Characters>2503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2018-06-08T09:25:00Z</dcterms:created>
  <dc:creator>gzubak</dc:creator>
  <cp:lastModifiedBy>Jadranka Zelić</cp:lastModifiedBy>
  <cp:lastPrinted>2018-06-08T09:25:00Z</cp:lastPrinted>
  <dcterms:modified xmlns:xsi="http://www.w3.org/2001/XMLSchema-instance" xsi:type="dcterms:W3CDTF">2018-06-08T09:26:00Z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(11. rješenje - razrješenje st. upravitelja-vidiček - međimurec gf nekretnine 8.6.2018.docx)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