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a664f" w14:paraId="67a664f" w:rsidRDefault="00353238" w:rsidR="00353238" w:rsidRPr="00C8121D">
      <w:pPr>
        <w15:collapsed w:val="false"/>
      </w:pPr>
      <w:bookmarkStart w:name="_GoBack" w:id="0"/>
      <w:bookmarkEnd w:id="0"/>
    </w:p>
    <w:p w:rsidRDefault="00701442" w:rsidR="00353238" w:rsidRPr="00C8121D"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3238" w:rsidR="00353238" w:rsidRPr="00C8121D">
      <w:pPr>
        <w:rPr>
          <w:bCs/>
        </w:rPr>
      </w:pPr>
      <w:r w:rsidRPr="00C8121D">
        <w:t xml:space="preserve">    </w:t>
      </w:r>
      <w:r w:rsidRPr="00C8121D">
        <w:rPr>
          <w:bCs/>
        </w:rPr>
        <w:t xml:space="preserve">REPUBLIKA HRVATSKA </w:t>
      </w:r>
    </w:p>
    <w:p w:rsidRDefault="00353238" w:rsidR="000B7674" w:rsidRPr="00C8121D">
      <w:pPr>
        <w:rPr>
          <w:bCs/>
        </w:rPr>
      </w:pPr>
      <w:r w:rsidRPr="00C8121D">
        <w:rPr>
          <w:bCs/>
        </w:rPr>
        <w:t>TRGOVAČKI</w:t>
      </w:r>
      <w:r w:rsidR="00BD2110" w:rsidRPr="00C8121D">
        <w:rPr>
          <w:bCs/>
        </w:rPr>
        <w:t xml:space="preserve"> SUD U ZAGREBU</w:t>
      </w:r>
      <w:r w:rsidR="00BD2110" w:rsidRPr="00C8121D">
        <w:rPr>
          <w:bCs/>
        </w:rPr>
        <w:tab/>
      </w:r>
    </w:p>
    <w:p w:rsidRDefault="000B7674" w:rsidR="00353238">
      <w:pPr>
        <w:rPr>
          <w:bCs/>
        </w:rPr>
      </w:pPr>
      <w:r w:rsidRPr="00C8121D">
        <w:rPr>
          <w:bCs/>
        </w:rPr>
        <w:t>Zagreb, Amruševa 2/II</w:t>
      </w:r>
      <w:r w:rsidRPr="00C8121D">
        <w:rPr>
          <w:bCs/>
        </w:rPr>
        <w:tab/>
      </w:r>
      <w:r w:rsidR="00BD2110" w:rsidRPr="00C8121D">
        <w:rPr>
          <w:bCs/>
        </w:rPr>
        <w:tab/>
      </w:r>
      <w:r w:rsidR="00BD2110" w:rsidRPr="00C8121D">
        <w:rPr>
          <w:bCs/>
        </w:rPr>
        <w:tab/>
      </w:r>
      <w:r w:rsidR="00BD2110" w:rsidRPr="00C8121D">
        <w:rPr>
          <w:bCs/>
        </w:rPr>
        <w:tab/>
      </w:r>
      <w:r w:rsidR="00CF067D" w:rsidRPr="00C8121D">
        <w:rPr>
          <w:bCs/>
        </w:rPr>
        <w:tab/>
      </w:r>
      <w:r w:rsidR="00CF067D" w:rsidRPr="00C8121D">
        <w:rPr>
          <w:bCs/>
        </w:rPr>
        <w:tab/>
        <w:t>31-ST-</w:t>
      </w:r>
      <w:r w:rsidR="000F1D56">
        <w:rPr>
          <w:bCs/>
        </w:rPr>
        <w:t>425/15-29</w:t>
      </w:r>
    </w:p>
    <w:p w:rsidRDefault="00701442" w:rsidP="00701442" w:rsidR="00701442" w:rsidRPr="00C8121D">
      <w:pPr>
        <w:rPr>
          <w:bCs/>
        </w:rPr>
      </w:pPr>
    </w:p>
    <w:p w:rsidRDefault="00701442" w:rsidP="00701442" w:rsidR="00353238" w:rsidRPr="00C8121D">
      <w:pPr>
        <w:jc w:val="center"/>
        <w:rPr>
          <w:bCs/>
        </w:rPr>
      </w:pPr>
      <w:r>
        <w:rPr>
          <w:bCs/>
        </w:rPr>
        <w:t>R E P U B L I K A   H R V A T S K A</w:t>
      </w:r>
    </w:p>
    <w:p w:rsidRDefault="00353238" w:rsidR="00353238" w:rsidRPr="00C8121D">
      <w:pPr>
        <w:pStyle w:val="Naslov1"/>
        <w:rPr>
          <w:b w:val="false"/>
        </w:rPr>
      </w:pPr>
      <w:r w:rsidRPr="00C8121D">
        <w:rPr>
          <w:b w:val="false"/>
        </w:rPr>
        <w:t xml:space="preserve">R J E Š E N J E </w:t>
      </w:r>
    </w:p>
    <w:p w:rsidRDefault="00353238" w:rsidR="00353238" w:rsidRPr="00C8121D"/>
    <w:p w:rsidRDefault="00353238" w:rsidR="00353238" w:rsidRPr="00C8121D">
      <w:r w:rsidRPr="00C8121D">
        <w:tab/>
      </w:r>
      <w:r w:rsidRPr="00C8121D">
        <w:rPr>
          <w:bCs/>
        </w:rPr>
        <w:t xml:space="preserve">TRGOVAČKI SUD U ZAGREBU </w:t>
      </w:r>
      <w:r w:rsidRPr="00C8121D">
        <w:t>po stečajnom sucu Nadi Kraljić u stečajnom pre</w:t>
      </w:r>
      <w:r w:rsidR="002D46D2" w:rsidRPr="00C8121D">
        <w:t>dmetu stečajnog dužnika</w:t>
      </w:r>
      <w:r w:rsidR="00701442" w:rsidRPr="00701442">
        <w:t xml:space="preserve"> </w:t>
      </w:r>
      <w:r w:rsidR="00C646F9" w:rsidRPr="00F01F0C">
        <w:t>FLAMINGO TOU</w:t>
      </w:r>
      <w:r w:rsidR="00C646F9">
        <w:t>RS – PUTNIČKA AGENCIJA d.o.o. – u stečaju,  Z</w:t>
      </w:r>
      <w:r w:rsidR="00C646F9" w:rsidRPr="00F01F0C">
        <w:t xml:space="preserve">agreb, Nova Ves 11 MBS: 080433788 OIB: 68014918644 </w:t>
      </w:r>
      <w:r w:rsidR="002D46D2" w:rsidRPr="00C8121D">
        <w:t xml:space="preserve">dana </w:t>
      </w:r>
      <w:r w:rsidR="003F2AAF">
        <w:t>15</w:t>
      </w:r>
      <w:r w:rsidR="007777D0">
        <w:t>.</w:t>
      </w:r>
      <w:r w:rsidR="00C646F9">
        <w:t xml:space="preserve"> ožujka </w:t>
      </w:r>
      <w:r w:rsidR="007777D0">
        <w:t xml:space="preserve"> 2016. </w:t>
      </w:r>
      <w:r w:rsidR="000C349F">
        <w:t xml:space="preserve"> </w:t>
      </w:r>
      <w:r w:rsidR="00CF067D" w:rsidRPr="00C8121D">
        <w:t xml:space="preserve"> godine </w:t>
      </w:r>
    </w:p>
    <w:p w:rsidRDefault="00353238" w:rsidR="00353238" w:rsidRPr="00C8121D"/>
    <w:p w:rsidRDefault="00353238" w:rsidR="00353238" w:rsidRPr="00C8121D">
      <w:pPr>
        <w:jc w:val="center"/>
        <w:rPr>
          <w:bCs/>
        </w:rPr>
      </w:pPr>
      <w:r w:rsidRPr="00C8121D">
        <w:rPr>
          <w:bCs/>
        </w:rPr>
        <w:t xml:space="preserve">r i j e š i o   j e </w:t>
      </w:r>
    </w:p>
    <w:p w:rsidRDefault="00353238" w:rsidR="00353238" w:rsidRPr="00C8121D">
      <w:pPr>
        <w:jc w:val="center"/>
        <w:rPr>
          <w:bCs/>
        </w:rPr>
      </w:pPr>
    </w:p>
    <w:p w:rsidRDefault="00353238" w:rsidR="00353238">
      <w:r w:rsidRPr="00C8121D">
        <w:tab/>
      </w:r>
      <w:r w:rsidRPr="00C8121D">
        <w:rPr>
          <w:bCs/>
        </w:rPr>
        <w:t>I</w:t>
      </w:r>
      <w:r w:rsidRPr="00C8121D">
        <w:tab/>
      </w:r>
      <w:r w:rsidRPr="00C8121D">
        <w:rPr>
          <w:bCs/>
        </w:rPr>
        <w:t xml:space="preserve">Posebno ispitno ročište </w:t>
      </w:r>
      <w:r w:rsidRPr="00C8121D">
        <w:t xml:space="preserve">u </w:t>
      </w:r>
      <w:r w:rsidR="002D46D2" w:rsidRPr="00C8121D">
        <w:t xml:space="preserve">predmetu </w:t>
      </w:r>
      <w:r w:rsidR="00C646F9" w:rsidRPr="00F01F0C">
        <w:t>FLAMINGO TOU</w:t>
      </w:r>
      <w:r w:rsidR="00C646F9">
        <w:t>RS – PUTNIČKA AGENCIJA d.o.o. – u stečaju,  Z</w:t>
      </w:r>
      <w:r w:rsidR="00C646F9" w:rsidRPr="00F01F0C">
        <w:t xml:space="preserve">agreb, Nova Ves 11 MBS: 080433788 OIB: 68014918644 </w:t>
      </w:r>
      <w:r w:rsidR="00353B1F">
        <w:t>određuje se za dan</w:t>
      </w:r>
      <w:r w:rsidR="00BD2110" w:rsidRPr="00C8121D">
        <w:t xml:space="preserve"> </w:t>
      </w:r>
      <w:r w:rsidR="00CF067D" w:rsidRPr="00C8121D">
        <w:t xml:space="preserve"> </w:t>
      </w:r>
      <w:r w:rsidR="003F2AAF">
        <w:rPr>
          <w:bCs/>
        </w:rPr>
        <w:t>12</w:t>
      </w:r>
      <w:r w:rsidR="007777D0">
        <w:rPr>
          <w:bCs/>
        </w:rPr>
        <w:t xml:space="preserve">. </w:t>
      </w:r>
      <w:r w:rsidR="00C646F9">
        <w:rPr>
          <w:bCs/>
        </w:rPr>
        <w:t xml:space="preserve">travnja </w:t>
      </w:r>
      <w:r w:rsidR="007777D0">
        <w:rPr>
          <w:bCs/>
        </w:rPr>
        <w:t>2016</w:t>
      </w:r>
      <w:r w:rsidR="000C349F">
        <w:rPr>
          <w:bCs/>
        </w:rPr>
        <w:t>.</w:t>
      </w:r>
      <w:r w:rsidR="00CF067D" w:rsidRPr="00C8121D">
        <w:rPr>
          <w:bCs/>
        </w:rPr>
        <w:t xml:space="preserve"> </w:t>
      </w:r>
      <w:r w:rsidR="000B7674" w:rsidRPr="00C8121D">
        <w:rPr>
          <w:bCs/>
        </w:rPr>
        <w:t xml:space="preserve"> </w:t>
      </w:r>
      <w:r w:rsidR="00040484" w:rsidRPr="00C8121D">
        <w:rPr>
          <w:bCs/>
        </w:rPr>
        <w:t xml:space="preserve">godine </w:t>
      </w:r>
      <w:r w:rsidR="002D46D2" w:rsidRPr="00C8121D">
        <w:rPr>
          <w:bCs/>
        </w:rPr>
        <w:t xml:space="preserve"> u </w:t>
      </w:r>
      <w:r w:rsidR="00C646F9">
        <w:rPr>
          <w:bCs/>
        </w:rPr>
        <w:t>09,30</w:t>
      </w:r>
      <w:r w:rsidR="00CF067D" w:rsidRPr="00C8121D">
        <w:rPr>
          <w:bCs/>
        </w:rPr>
        <w:t xml:space="preserve"> </w:t>
      </w:r>
      <w:r w:rsidR="002D46D2" w:rsidRPr="00C8121D">
        <w:rPr>
          <w:bCs/>
        </w:rPr>
        <w:t>sati</w:t>
      </w:r>
      <w:r w:rsidRPr="00C8121D">
        <w:rPr>
          <w:bCs/>
        </w:rPr>
        <w:t xml:space="preserve"> </w:t>
      </w:r>
      <w:r w:rsidRPr="00C8121D">
        <w:t xml:space="preserve">u Trgovačkom sudu </w:t>
      </w:r>
      <w:r w:rsidR="00040484" w:rsidRPr="00C8121D">
        <w:t>u Zagrebu, Petrinjska 8, soba 89</w:t>
      </w:r>
      <w:r w:rsidRPr="00C8121D">
        <w:t>/II</w:t>
      </w:r>
      <w:r w:rsidR="00040484" w:rsidRPr="00C8121D">
        <w:t xml:space="preserve"> (ulična zgrada)</w:t>
      </w:r>
      <w:r w:rsidRPr="00C8121D">
        <w:t>.</w:t>
      </w:r>
    </w:p>
    <w:p w:rsidRDefault="003F2AAF" w:rsidR="003F2AAF" w:rsidRPr="00C8121D"/>
    <w:p w:rsidRDefault="00353238" w:rsidR="00353238" w:rsidRPr="00C8121D">
      <w:pPr>
        <w:pStyle w:val="Naslov1"/>
        <w:rPr>
          <w:b w:val="false"/>
        </w:rPr>
      </w:pPr>
      <w:r w:rsidRPr="00C8121D">
        <w:rPr>
          <w:b w:val="false"/>
        </w:rPr>
        <w:t xml:space="preserve">Obrazloženje </w:t>
      </w:r>
    </w:p>
    <w:p w:rsidRDefault="00353238" w:rsidR="00353238" w:rsidRPr="00C8121D">
      <w:pPr>
        <w:jc w:val="center"/>
        <w:rPr>
          <w:bCs/>
        </w:rPr>
      </w:pPr>
    </w:p>
    <w:p w:rsidRDefault="00353238" w:rsidR="00353238" w:rsidRPr="00C8121D">
      <w:r w:rsidRPr="00C8121D">
        <w:tab/>
        <w:t xml:space="preserve">Temeljem odredbe čl. 176 Stečajnog zakona određeno je posebno ispitno ročište za tražbine prijavljene u roku od 3 mjeseca nakon prvog ispitnog ročišta. </w:t>
      </w:r>
    </w:p>
    <w:p w:rsidRDefault="00353238" w:rsidR="00353238" w:rsidRPr="00C8121D"/>
    <w:p w:rsidRDefault="002D46D2" w:rsidR="002D46D2" w:rsidRPr="00C8121D">
      <w:pPr>
        <w:jc w:val="center"/>
      </w:pPr>
      <w:r w:rsidRPr="00C8121D">
        <w:t xml:space="preserve">U Zagrebu, </w:t>
      </w:r>
      <w:r w:rsidR="003F2AAF">
        <w:t>15</w:t>
      </w:r>
      <w:r w:rsidR="007777D0">
        <w:t xml:space="preserve">. </w:t>
      </w:r>
      <w:r w:rsidR="00C646F9">
        <w:t>ožujka</w:t>
      </w:r>
      <w:r w:rsidR="00024D5D">
        <w:t xml:space="preserve"> </w:t>
      </w:r>
      <w:r w:rsidR="007777D0">
        <w:t xml:space="preserve">2016. </w:t>
      </w:r>
      <w:r w:rsidR="000C349F">
        <w:t xml:space="preserve"> </w:t>
      </w:r>
      <w:r w:rsidR="00CF067D" w:rsidRPr="00C8121D">
        <w:t xml:space="preserve"> </w:t>
      </w:r>
    </w:p>
    <w:p w:rsidRDefault="00353238" w:rsidR="00353238" w:rsidRPr="00C8121D">
      <w:pPr>
        <w:jc w:val="center"/>
      </w:pPr>
      <w:r w:rsidRPr="00C8121D">
        <w:t xml:space="preserve">  </w:t>
      </w:r>
    </w:p>
    <w:p w:rsidRDefault="00353238" w:rsidR="00353238" w:rsidRPr="00C8121D">
      <w:pPr>
        <w:jc w:val="center"/>
      </w:pPr>
    </w:p>
    <w:p w:rsidRDefault="00353238" w:rsidR="00353238" w:rsidRPr="00C8121D">
      <w:r w:rsidRPr="00C8121D">
        <w:tab/>
      </w:r>
      <w:r w:rsidRPr="00C8121D">
        <w:tab/>
      </w:r>
      <w:r w:rsidRPr="00C8121D">
        <w:tab/>
      </w:r>
      <w:r w:rsidRPr="00C8121D">
        <w:tab/>
      </w:r>
      <w:r w:rsidRPr="00C8121D">
        <w:tab/>
      </w:r>
      <w:r w:rsidRPr="00C8121D">
        <w:tab/>
      </w:r>
      <w:r w:rsidRPr="00C8121D">
        <w:tab/>
      </w:r>
      <w:r w:rsidRPr="00C8121D">
        <w:tab/>
      </w:r>
      <w:r w:rsidRPr="00C8121D">
        <w:tab/>
        <w:t xml:space="preserve">STEČAJNI SUDAC </w:t>
      </w:r>
    </w:p>
    <w:p w:rsidRDefault="00353238" w:rsidR="00353238" w:rsidRPr="00C8121D">
      <w:r w:rsidRPr="00C8121D">
        <w:tab/>
      </w:r>
      <w:r w:rsidRPr="00C8121D">
        <w:tab/>
      </w:r>
      <w:r w:rsidRPr="00C8121D">
        <w:tab/>
      </w:r>
      <w:r w:rsidRPr="00C8121D">
        <w:tab/>
      </w:r>
      <w:r w:rsidRPr="00C8121D">
        <w:tab/>
      </w:r>
      <w:r w:rsidRPr="00C8121D">
        <w:tab/>
      </w:r>
      <w:r w:rsidRPr="00C8121D">
        <w:tab/>
      </w:r>
      <w:r w:rsidRPr="00C8121D">
        <w:tab/>
      </w:r>
      <w:r w:rsidRPr="00C8121D">
        <w:tab/>
        <w:t xml:space="preserve"> Nada Kraljić</w:t>
      </w:r>
      <w:r w:rsidR="00024D5D">
        <w:t>,v.r.</w:t>
      </w:r>
      <w:r w:rsidRPr="00C8121D">
        <w:t xml:space="preserve"> </w:t>
      </w:r>
    </w:p>
    <w:p w:rsidRDefault="00353238" w:rsidR="00353238" w:rsidRPr="00C8121D"/>
    <w:p w:rsidRDefault="00353238" w:rsidR="00353238" w:rsidRPr="00C8121D"/>
    <w:p w:rsidRDefault="00353238" w:rsidR="00024D5D">
      <w:r w:rsidRPr="00C8121D">
        <w:t xml:space="preserve"> </w:t>
      </w:r>
      <w:r w:rsidR="00024D5D">
        <w:tab/>
      </w:r>
      <w:r w:rsidR="00024D5D">
        <w:tab/>
      </w:r>
      <w:r w:rsidR="00024D5D">
        <w:tab/>
      </w:r>
      <w:r w:rsidR="00024D5D">
        <w:tab/>
      </w:r>
      <w:r w:rsidR="00024D5D">
        <w:tab/>
      </w:r>
      <w:r w:rsidR="00024D5D">
        <w:tab/>
      </w:r>
      <w:r w:rsidR="00024D5D">
        <w:tab/>
      </w:r>
      <w:r w:rsidR="00024D5D">
        <w:tab/>
        <w:t>Za točnost otpravka-ovl.službenik</w:t>
      </w:r>
    </w:p>
    <w:p w:rsidRDefault="00024D5D" w:rsidP="00024D5D" w:rsidR="00024D5D">
      <w:pPr>
        <w:ind w:firstLine="708" w:left="6372"/>
      </w:pPr>
      <w:r>
        <w:t>Vinka Mihalinčić</w:t>
      </w:r>
    </w:p>
    <w:p w:rsidRDefault="00024D5D" w:rsidP="00024D5D" w:rsidR="00024D5D" w:rsidRPr="00C8121D">
      <w:pPr>
        <w:ind w:left="360"/>
      </w:pPr>
    </w:p>
    <w:p w:rsidRDefault="00AB7C4C" w:rsidP="00AB7C4C" w:rsidR="00AB7C4C" w:rsidRPr="00C8121D">
      <w:pPr>
        <w:ind w:left="360"/>
      </w:pPr>
    </w:p>
    <w:sectPr w:rsidSect="00701442" w:rsidR="00AB7C4C" w:rsidRPr="00C8121D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DD1F06"/>
    <w:multiLevelType w:val="hybridMultilevel"/>
    <w:tmpl w:val="B7280F4C"/>
    <w:lvl w:tplc="ABAC968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18D7B61"/>
    <w:multiLevelType w:val="hybridMultilevel"/>
    <w:tmpl w:val="682E0A7A"/>
    <w:lvl w:tplc="8A5A39D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D46D2"/>
    <w:rsid w:val="00024D5D"/>
    <w:rsid w:val="00040484"/>
    <w:rsid w:val="000B7674"/>
    <w:rsid w:val="000C349F"/>
    <w:rsid w:val="000F1D56"/>
    <w:rsid w:val="002D46D2"/>
    <w:rsid w:val="00353238"/>
    <w:rsid w:val="00353B1F"/>
    <w:rsid w:val="003F2AAF"/>
    <w:rsid w:val="00701442"/>
    <w:rsid w:val="007777D0"/>
    <w:rsid w:val="00AB7C4C"/>
    <w:rsid w:val="00BD2110"/>
    <w:rsid w:val="00C179F4"/>
    <w:rsid w:val="00C646F9"/>
    <w:rsid w:val="00C8121D"/>
    <w:rsid w:val="00CF067D"/>
    <w:rsid w:val="00D62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14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0144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24D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4D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4D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4D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4D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14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0144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24D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4D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4D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4D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4D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</izvorni_sadrzaj>
    <derivirana_varijabla naziv="DomainObject.Predmet.Broj_1">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2015.</izvorni_sadrzaj>
    <derivirana_varijabla naziv="DomainObject.Predmet.DatumOsnivanja_1">16.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St-425/2015</izvorni_sadrzaj>
    <derivirana_varijabla naziv="DomainObject.Predmet.OznakaBroj_1">St-425/2015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FLAMINGO TOURS-PUTNIČKA AGENCIJA d.o.o.</izvorni_sadrzaj>
    <derivirana_varijabla naziv="DomainObject.Predmet.ProtustrankaFormated_1">  FLAMINGO TOURS-PUTNIČKA AGENCIJA d.o.o.</derivirana_varijabla>
  </DomainObject.Predmet.ProtustrankaFormated>
  <DomainObject.Predmet.ProtustrankaFormatedOIB>
    <izvorni_sadrzaj>  FLAMINGO TOURS-PUTNIČKA AGENCIJA d.o.o., OIB 68014918644</izvorni_sadrzaj>
    <derivirana_varijabla naziv="DomainObject.Predmet.ProtustrankaFormatedOIB_1">  FLAMINGO TOURS-PUTNIČKA AGENCIJA d.o.o., OIB 68014918644</derivirana_varijabla>
  </DomainObject.Predmet.ProtustrankaFormatedOIB>
  <DomainObject.Predmet.ProtustrankaFormatedWithAdress>
    <izvorni_sadrzaj> FLAMINGO TOURS-PUTNIČKA AGENCIJA d.o.o., Nova Ves 11, 10000 Zagreb</izvorni_sadrzaj>
    <derivirana_varijabla naziv="DomainObject.Predmet.ProtustrankaFormatedWithAdress_1"> FLAMINGO TOURS-PUTNIČKA AGENCIJA d.o.o., Nova Ves 11, 10000 Zagreb</derivirana_varijabla>
  </DomainObject.Predmet.ProtustrankaFormatedWithAdress>
  <DomainObject.Predmet.ProtustrankaFormatedWithAdressOIB>
    <izvorni_sadrzaj> FLAMINGO TOURS-PUTNIČKA AGENCIJA d.o.o., OIB 68014918644, Nova Ves 11, 10000 Zagreb</izvorni_sadrzaj>
    <derivirana_varijabla naziv="DomainObject.Predmet.ProtustrankaFormatedWithAdressOIB_1"> FLAMINGO TOURS-PUTNIČKA AGENCIJA d.o.o., OIB 68014918644, Nova Ves 11, 10000 Zagreb</derivirana_varijabla>
  </DomainObject.Predmet.ProtustrankaFormatedWithAdressOIB>
  <DomainObject.Predmet.ProtustrankaWithAdress>
    <izvorni_sadrzaj>FLAMINGO TOURS-PUTNIČKA AGENCIJA d.o.o. Nova Ves 11, 10000 Zagreb</izvorni_sadrzaj>
    <derivirana_varijabla naziv="DomainObject.Predmet.ProtustrankaWithAdress_1">FLAMINGO TOURS-PUTNIČKA AGENCIJA d.o.o. Nova Ves 11, 10000 Zagreb</derivirana_varijabla>
  </DomainObject.Predmet.ProtustrankaWithAdress>
  <DomainObject.Predmet.ProtustrankaWithAdressOIB>
    <izvorni_sadrzaj>FLAMINGO TOURS-PUTNIČKA AGENCIJA d.o.o., OIB 68014918644, Nova Ves 11, 10000 Zagreb</izvorni_sadrzaj>
    <derivirana_varijabla naziv="DomainObject.Predmet.ProtustrankaWithAdressOIB_1">FLAMINGO TOURS-PUTNIČKA AGENCIJA d.o.o., OIB 68014918644, Nova Ves 11, 10000 Zagreb</derivirana_varijabla>
  </DomainObject.Predmet.ProtustrankaWithAdressOIB>
  <DomainObject.Predmet.ProtustrankaNazivFormated>
    <izvorni_sadrzaj>FLAMINGO TOURS-PUTNIČKA AGENCIJA d.o.o.</izvorni_sadrzaj>
    <derivirana_varijabla naziv="DomainObject.Predmet.ProtustrankaNazivFormated_1">FLAMINGO TOURS-PUTNIČKA AGENCIJA d.o.o.</derivirana_varijabla>
  </DomainObject.Predmet.ProtustrankaNazivFormated>
  <DomainObject.Predmet.ProtustrankaNazivFormatedOIB>
    <izvorni_sadrzaj>FLAMINGO TOURS-PUTNIČKA AGENCIJA d.o.o., OIB 68014918644</izvorni_sadrzaj>
    <derivirana_varijabla naziv="DomainObject.Predmet.ProtustrankaNazivFormatedOIB_1">FLAMINGO TOURS-PUTNIČKA AGENCIJA d.o.o., OIB 68014918644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FLAMINGO TOURS-PUTNIČKA AGENCIJA d.o.o.</izvorni_sadrzaj>
    <derivirana_varijabla naziv="DomainObject.Predmet.StrankaFormated_1">  FLAMINGO TOURS-PUTNIČKA AGENCIJA d.o.o.</derivirana_varijabla>
  </DomainObject.Predmet.StrankaFormated>
  <DomainObject.Predmet.StrankaFormatedOIB>
    <izvorni_sadrzaj>  FLAMINGO TOURS-PUTNIČKA AGENCIJA d.o.o., OIB 68014918644</izvorni_sadrzaj>
    <derivirana_varijabla naziv="DomainObject.Predmet.StrankaFormatedOIB_1">  FLAMINGO TOURS-PUTNIČKA AGENCIJA d.o.o., OIB 68014918644</derivirana_varijabla>
  </DomainObject.Predmet.StrankaFormatedOIB>
  <DomainObject.Predmet.StrankaFormatedWithAdress>
    <izvorni_sadrzaj> FLAMINGO TOURS-PUTNIČKA AGENCIJA d.o.o., Nova Ves 11, 10000 Zagreb</izvorni_sadrzaj>
    <derivirana_varijabla naziv="DomainObject.Predmet.StrankaFormatedWithAdress_1"> FLAMINGO TOURS-PUTNIČKA AGENCIJA d.o.o., Nova Ves 11, 10000 Zagreb</derivirana_varijabla>
  </DomainObject.Predmet.StrankaFormatedWithAdress>
  <DomainObject.Predmet.StrankaFormatedWithAdressOIB>
    <izvorni_sadrzaj> FLAMINGO TOURS-PUTNIČKA AGENCIJA d.o.o., OIB 68014918644, Nova Ves 11, 10000 Zagreb</izvorni_sadrzaj>
    <derivirana_varijabla naziv="DomainObject.Predmet.StrankaFormatedWithAdressOIB_1"> FLAMINGO TOURS-PUTNIČKA AGENCIJA d.o.o., OIB 68014918644, Nova Ves 11, 10000 Zagreb</derivirana_varijabla>
  </DomainObject.Predmet.StrankaFormatedWithAdressOIB>
  <DomainObject.Predmet.StrankaWithAdress>
    <izvorni_sadrzaj>FLAMINGO TOURS-PUTNIČKA AGENCIJA d.o.o. Nova Ves 11,10000 Zagreb</izvorni_sadrzaj>
    <derivirana_varijabla naziv="DomainObject.Predmet.StrankaWithAdress_1">FLAMINGO TOURS-PUTNIČKA AGENCIJA d.o.o. Nova Ves 11,10000 Zagreb</derivirana_varijabla>
  </DomainObject.Predmet.StrankaWithAdress>
  <DomainObject.Predmet.StrankaWithAdressOIB>
    <izvorni_sadrzaj>FLAMINGO TOURS-PUTNIČKA AGENCIJA d.o.o., OIB 68014918644, Nova Ves 11,10000 Zagreb</izvorni_sadrzaj>
    <derivirana_varijabla naziv="DomainObject.Predmet.StrankaWithAdressOIB_1">FLAMINGO TOURS-PUTNIČKA AGENCIJA d.o.o., OIB 68014918644, Nova Ves 11,10000 Zagreb</derivirana_varijabla>
  </DomainObject.Predmet.StrankaWithAdressOIB>
  <DomainObject.Predmet.StrankaNazivFormated>
    <izvorni_sadrzaj>FLAMINGO TOURS-PUTNIČKA AGENCIJA d.o.o.</izvorni_sadrzaj>
    <derivirana_varijabla naziv="DomainObject.Predmet.StrankaNazivFormated_1">FLAMINGO TOURS-PUTNIČKA AGENCIJA d.o.o.</derivirana_varijabla>
  </DomainObject.Predmet.StrankaNazivFormated>
  <DomainObject.Predmet.StrankaNazivFormatedOIB>
    <izvorni_sadrzaj>FLAMINGO TOURS-PUTNIČKA AGENCIJA d.o.o., OIB 68014918644</izvorni_sadrzaj>
    <derivirana_varijabla naziv="DomainObject.Predmet.StrankaNazivFormatedOIB_1">FLAMINGO TOURS-PUTNIČKA AGENCIJA d.o.o., OIB 68014918644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FLAMINGO TOURS-PUTNIČKA AGENCIJA d.o.o.</item>
    </izvorni_sadrzaj>
    <derivirana_varijabla naziv="DomainObject.Predmet.StrankaListFormated_1">
      <item>FLAMINGO TOURS-PUTNIČKA AGENCIJA d.o.o.</item>
    </derivirana_varijabla>
  </DomainObject.Predmet.StrankaListFormated>
  <DomainObject.Predmet.StrankaListFormatedOIB>
    <izvorni_sadrzaj>
      <item>FLAMINGO TOURS-PUTNIČKA AGENCIJA d.o.o., OIB 68014918644</item>
    </izvorni_sadrzaj>
    <derivirana_varijabla naziv="DomainObject.Predmet.StrankaListFormatedOIB_1">
      <item>FLAMINGO TOURS-PUTNIČKA AGENCIJA d.o.o., OIB 68014918644</item>
    </derivirana_varijabla>
  </DomainObject.Predmet.StrankaListFormatedOIB>
  <DomainObject.Predmet.StrankaListFormatedWithAdress>
    <izvorni_sadrzaj>
      <item>FLAMINGO TOURS-PUTNIČKA AGENCIJA d.o.o., Nova Ves 11, 10000 Zagreb</item>
    </izvorni_sadrzaj>
    <derivirana_varijabla naziv="DomainObject.Predmet.StrankaListFormatedWithAdress_1">
      <item>FLAMINGO TOURS-PUTNIČKA AGENCIJA d.o.o., Nova Ves 11, 10000 Zagreb</item>
    </derivirana_varijabla>
  </DomainObject.Predmet.StrankaListFormatedWithAdress>
  <DomainObject.Predmet.StrankaListFormatedWithAdressOIB>
    <izvorni_sadrzaj>
      <item>FLAMINGO TOURS-PUTNIČKA AGENCIJA d.o.o., OIB 68014918644, Nova Ves 11, 10000 Zagreb</item>
    </izvorni_sadrzaj>
    <derivirana_varijabla naziv="DomainObject.Predmet.StrankaListFormatedWithAdressOIB_1">
      <item>FLAMINGO TOURS-PUTNIČKA AGENCIJA d.o.o., OIB 68014918644, Nova Ves 11, 10000 Zagreb</item>
    </derivirana_varijabla>
  </DomainObject.Predmet.StrankaListFormatedWithAdressOIB>
  <DomainObject.Predmet.StrankaListNazivFormated>
    <izvorni_sadrzaj>
      <item>FLAMINGO TOURS-PUTNIČKA AGENCIJA d.o.o.</item>
    </izvorni_sadrzaj>
    <derivirana_varijabla naziv="DomainObject.Predmet.StrankaListNazivFormated_1">
      <item>FLAMINGO TOURS-PUTNIČKA AGENCIJA d.o.o.</item>
    </derivirana_varijabla>
  </DomainObject.Predmet.StrankaListNazivFormated>
  <DomainObject.Predmet.StrankaListNazivFormatedOIB>
    <izvorni_sadrzaj>
      <item>FLAMINGO TOURS-PUTNIČKA AGENCIJA d.o.o., OIB 68014918644</item>
    </izvorni_sadrzaj>
    <derivirana_varijabla naziv="DomainObject.Predmet.StrankaListNazivFormatedOIB_1">
      <item>FLAMINGO TOURS-PUTNIČKA AGENCIJA d.o.o., OIB 68014918644</item>
    </derivirana_varijabla>
  </DomainObject.Predmet.StrankaListNazivFormatedOIB>
  <DomainObject.Predmet.ProtuStrankaListFormated>
    <izvorni_sadrzaj>
      <item>FLAMINGO TOURS-PUTNIČKA AGENCIJA d.o.o.</item>
    </izvorni_sadrzaj>
    <derivirana_varijabla naziv="DomainObject.Predmet.ProtuStrankaListFormated_1">
      <item>FLAMINGO TOURS-PUTNIČKA AGENCIJA d.o.o.</item>
    </derivirana_varijabla>
  </DomainObject.Predmet.ProtuStrankaListFormated>
  <DomainObject.Predmet.ProtuStrankaListFormatedOIB>
    <izvorni_sadrzaj>
      <item>FLAMINGO TOURS-PUTNIČKA AGENCIJA d.o.o., OIB 68014918644</item>
    </izvorni_sadrzaj>
    <derivirana_varijabla naziv="DomainObject.Predmet.ProtuStrankaListFormatedOIB_1">
      <item>FLAMINGO TOURS-PUTNIČKA AGENCIJA d.o.o., OIB 68014918644</item>
    </derivirana_varijabla>
  </DomainObject.Predmet.ProtuStrankaListFormatedOIB>
  <DomainObject.Predmet.ProtuStrankaListFormatedWithAdress>
    <izvorni_sadrzaj>
      <item>FLAMINGO TOURS-PUTNIČKA AGENCIJA d.o.o., Nova Ves 11, 10000 Zagreb</item>
    </izvorni_sadrzaj>
    <derivirana_varijabla naziv="DomainObject.Predmet.ProtuStrankaListFormatedWithAdress_1">
      <item>FLAMINGO TOURS-PUTNIČKA AGENCIJA d.o.o., Nova Ves 11, 10000 Zagreb</item>
    </derivirana_varijabla>
  </DomainObject.Predmet.ProtuStrankaListFormatedWithAdress>
  <DomainObject.Predmet.ProtuStrankaListFormatedWithAdressOIB>
    <izvorni_sadrzaj>
      <item>FLAMINGO TOURS-PUTNIČKA AGENCIJA d.o.o., OIB 68014918644, Nova Ves 11, 10000 Zagreb</item>
    </izvorni_sadrzaj>
    <derivirana_varijabla naziv="DomainObject.Predmet.ProtuStrankaListFormatedWithAdressOIB_1">
      <item>FLAMINGO TOURS-PUTNIČKA AGENCIJA d.o.o., OIB 68014918644, Nova Ves 11, 10000 Zagreb</item>
    </derivirana_varijabla>
  </DomainObject.Predmet.ProtuStrankaListFormatedWithAdressOIB>
  <DomainObject.Predmet.ProtuStrankaListNazivFormated>
    <izvorni_sadrzaj>
      <item>FLAMINGO TOURS-PUTNIČKA AGENCIJA d.o.o.</item>
    </izvorni_sadrzaj>
    <derivirana_varijabla naziv="DomainObject.Predmet.ProtuStrankaListNazivFormated_1">
      <item>FLAMINGO TOURS-PUTNIČKA AGENCIJA d.o.o.</item>
    </derivirana_varijabla>
  </DomainObject.Predmet.ProtuStrankaListNazivFormated>
  <DomainObject.Predmet.ProtuStrankaListNazivFormatedOIB>
    <izvorni_sadrzaj>
      <item>FLAMINGO TOURS-PUTNIČKA AGENCIJA d.o.o., OIB 68014918644</item>
    </izvorni_sadrzaj>
    <derivirana_varijabla naziv="DomainObject.Predmet.ProtuStrankaListNazivFormatedOIB_1">
      <item>FLAMINGO TOURS-PUTNIČKA AGENCIJA d.o.o., OIB 68014918644</item>
    </derivirana_varijabla>
  </DomainObject.Predmet.ProtuStrankaListNazivFormatedOIB>
  <DomainObject.Predmet.OstaliListFormated>
    <izvorni_sadrzaj>
      <item>Domagoj Krpačić</item>
      <item>Sanja Ledinsky</item>
    </izvorni_sadrzaj>
    <derivirana_varijabla naziv="DomainObject.Predmet.OstaliListFormated_1">
      <item>Domagoj Krpačić</item>
      <item>Sanja Ledinsky</item>
    </derivirana_varijabla>
  </DomainObject.Predmet.OstaliListFormated>
  <DomainObject.Predmet.OstaliListFormatedOIB>
    <izvorni_sadrzaj>
      <item>Domagoj Krpačić, OIB 18593686473</item>
      <item>Sanja Ledinsky, OIB 08169025969</item>
    </izvorni_sadrzaj>
    <derivirana_varijabla naziv="DomainObject.Predmet.OstaliListFormatedOIB_1">
      <item>Domagoj Krpačić, OIB 18593686473</item>
      <item>Sanja Ledinsky, OIB 08169025969</item>
    </derivirana_varijabla>
  </DomainObject.Predmet.OstaliListFormatedOIB>
  <DomainObject.Predmet.OstaliListFormatedWithAdress>
    <izvorni_sadrzaj>
      <item>Domagoj Krpačić, Stupno 66, 44000 Stupno</item>
      <item>Sanja Ledinsky, Jandrićeva 17, 10000 Zagreb</item>
    </izvorni_sadrzaj>
    <derivirana_varijabla naziv="DomainObject.Predmet.OstaliListFormatedWithAdress_1">
      <item>Domagoj Krpačić, Stupno 66, 44000 Stupno</item>
      <item>Sanja Ledinsky, Jandrićeva 17, 10000 Zagreb</item>
    </derivirana_varijabla>
  </DomainObject.Predmet.OstaliListFormatedWithAdress>
  <DomainObject.Predmet.OstaliListFormatedWithAdressOIB>
    <izvorni_sadrzaj>
      <item>Domagoj Krpačić, OIB 18593686473, Stupno 66, 44000 Stupno</item>
      <item>Sanja Ledinsky, OIB 08169025969, Jandrićeva 17, 10000 Zagreb</item>
    </izvorni_sadrzaj>
    <derivirana_varijabla naziv="DomainObject.Predmet.OstaliListFormatedWithAdressOIB_1">
      <item>Domagoj Krpačić, OIB 18593686473, Stupno 66, 44000 Stupno</item>
      <item>Sanja Ledinsky, OIB 08169025969, Jandrićeva 17, 10000 Zagreb</item>
    </derivirana_varijabla>
  </DomainObject.Predmet.OstaliListFormatedWithAdressOIB>
  <DomainObject.Predmet.OstaliListNazivFormated>
    <izvorni_sadrzaj>
      <item>Domagoj Krpačić</item>
      <item>Sanja Ledinsky</item>
    </izvorni_sadrzaj>
    <derivirana_varijabla naziv="DomainObject.Predmet.OstaliListNazivFormated_1">
      <item>Domagoj Krpačić</item>
      <item>Sanja Ledinsky</item>
    </derivirana_varijabla>
  </DomainObject.Predmet.OstaliListNazivFormated>
  <DomainObject.Predmet.OstaliListNazivFormatedOIB>
    <izvorni_sadrzaj>
      <item>Domagoj Krpačić, OIB 18593686473</item>
      <item>Sanja Ledinsky, OIB 08169025969</item>
    </izvorni_sadrzaj>
    <derivirana_varijabla naziv="DomainObject.Predmet.OstaliListNazivFormatedOIB_1">
      <item>Domagoj Krpačić, OIB 18593686473</item>
      <item>Sanja Ledinsky, OIB 08169025969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FLAMINGO TOURS-PUTNIČKA AGENCIJA d.o.o.</izvorni_sadrzaj>
    <derivirana_varijabla naziv="DomainObject.Predmet.StrankaIDrugi_1">FLAMINGO TOURS-PUTNIČKA AGENCIJA d.o.o.</derivirana_varijabla>
  </DomainObject.Predmet.StrankaIDrugi>
  <DomainObject.Predmet.ProtustrankaIDrugi>
    <izvorni_sadrzaj>FLAMINGO TOURS-PUTNIČKA AGENCIJA d.o.o.</izvorni_sadrzaj>
    <derivirana_varijabla naziv="DomainObject.Predmet.ProtustrankaIDrugi_1">FLAMINGO TOURS-PUTNIČKA AGENCIJA d.o.o.</derivirana_varijabla>
  </DomainObject.Predmet.ProtustrankaIDrugi>
  <DomainObject.Predmet.StrankaIDrugiAdressOIB>
    <izvorni_sadrzaj>FLAMINGO TOURS-PUTNIČKA AGENCIJA d.o.o., OIB 68014918644, Nova Ves 11, 10000 Zagreb</izvorni_sadrzaj>
    <derivirana_varijabla naziv="DomainObject.Predmet.StrankaIDrugiAdressOIB_1">FLAMINGO TOURS-PUTNIČKA AGENCIJA d.o.o., OIB 68014918644, Nova Ves 11, 10000 Zagreb</derivirana_varijabla>
  </DomainObject.Predmet.StrankaIDrugiAdressOIB>
  <DomainObject.Predmet.ProtustrankaIDrugiAdressOIB>
    <izvorni_sadrzaj>FLAMINGO TOURS-PUTNIČKA AGENCIJA d.o.o., OIB 68014918644, Nova Ves 11, 10000 Zagreb</izvorni_sadrzaj>
    <derivirana_varijabla naziv="DomainObject.Predmet.ProtustrankaIDrugiAdressOIB_1">FLAMINGO TOURS-PUTNIČKA AGENCIJA d.o.o., OIB 68014918644, Nova Ves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FLAMINGO TOURS-PUTNIČKA AGENCIJA d.o.o.</item>
      <item>FLAMINGO TOURS-PUTNIČKA AGENCIJA d.o.o.</item>
      <item>Domagoj Krpačić</item>
      <item>Sanja Ledinsky</item>
    </izvorni_sadrzaj>
    <derivirana_varijabla naziv="DomainObject.Predmet.SudioniciListNaziv_1">
      <item>FLAMINGO TOURS-PUTNIČKA AGENCIJA d.o.o.</item>
      <item>FLAMINGO TOURS-PUTNIČKA AGENCIJA d.o.o.</item>
      <item>Domagoj Krpačić</item>
      <item>Sanja Ledinsky</item>
    </derivirana_varijabla>
  </DomainObject.Predmet.SudioniciListNaziv>
  <DomainObject.Predmet.SudioniciListAdressOIB>
    <izvorni_sadrzaj>
      <item>FLAMINGO TOURS-PUTNIČKA AGENCIJA d.o.o., OIB 68014918644, Nova Ves 11,10000 Zagreb</item>
      <item>FLAMINGO TOURS-PUTNIČKA AGENCIJA d.o.o., OIB 68014918644, Nova Ves 11,10000 Zagreb</item>
      <item>Domagoj Krpačić, OIB 18593686473, Stupno 66,44000 Stupno</item>
      <item>Sanja Ledinsky, OIB 08169025969, Jandrićeva 17,10000 Zagreb</item>
    </izvorni_sadrzaj>
    <derivirana_varijabla naziv="DomainObject.Predmet.SudioniciListAdressOIB_1">
      <item>FLAMINGO TOURS-PUTNIČKA AGENCIJA d.o.o., OIB 68014918644, Nova Ves 11,10000 Zagreb</item>
      <item>FLAMINGO TOURS-PUTNIČKA AGENCIJA d.o.o., OIB 68014918644, Nova Ves 11,10000 Zagreb</item>
      <item>Domagoj Krpačić, OIB 18593686473, Stupno 66,44000 Stupno</item>
      <item>Sanja Ledinsky, OIB 08169025969, Jandrićeva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68014918644</item>
      <item>, OIB 68014918644</item>
      <item>, OIB 18593686473</item>
      <item>, OIB 08169025969</item>
    </izvorni_sadrzaj>
    <derivirana_varijabla naziv="DomainObject.Predmet.SudioniciListNazivOIB_1">
      <item>, OIB 68014918644</item>
      <item>, OIB 68014918644</item>
      <item>, OIB 18593686473</item>
      <item>, OIB 08169025969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159</properties:Words>
  <properties:Characters>765</properties:Characters>
  <properties:Lines>36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2016-03-15T12:01:00Z</dcterms:created>
  <dc:creator>Nada Kraljić</dc:creator>
  <cp:lastModifiedBy>Vinka Mihalinčić</cp:lastModifiedBy>
  <cp:lastPrinted>2004-03-03T12:49:00Z</cp:lastPrinted>
  <dcterms:modified xmlns:xsi="http://www.w3.org/2001/XMLSchema-instance" xsi:type="dcterms:W3CDTF">2016-03-15T12:04:00Z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