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de15" w14:paraId="ea9de15" w:rsidRDefault="00DA5BD1" w:rsidP="00DA5BD1" w:rsidR="00DA5BD1" w:rsidRPr="00442215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442215">
        <w:rPr>
          <w:rFonts w:hAnsi="Times New Roman" w:ascii="Times New Roman"/>
          <w:b w:val="false"/>
          <w:bCs/>
          <w:lang w:val="hr-HR"/>
        </w:rPr>
        <w:t xml:space="preserve">       </w:t>
      </w:r>
      <w:r w:rsidR="003771B6">
        <w:rPr>
          <w:rFonts w:hAnsi="Times New Roman" w:ascii="Times New Roman"/>
          <w:b w:val="false"/>
          <w:bCs/>
          <w:lang w:val="hr-HR"/>
        </w:rPr>
        <w:t xml:space="preserve">  </w:t>
      </w:r>
      <w:r w:rsidRPr="00442215">
        <w:rPr>
          <w:rFonts w:hAnsi="Times New Roman" w:ascii="Times New Roman"/>
          <w:b w:val="false"/>
          <w:bCs/>
          <w:lang w:val="hr-HR"/>
        </w:rPr>
        <w:t xml:space="preserve">          </w:t>
      </w:r>
      <w:r w:rsidRPr="00442215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DA5BD1" w:rsidP="00DA5BD1" w:rsidR="00DA5BD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DA5BD1" w:rsidP="00DA5BD1" w:rsidR="00DA5BD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  <w:t xml:space="preserve">             </w:t>
      </w:r>
      <w:r>
        <w:rPr>
          <w:rFonts w:hAnsi="Times New Roman" w:ascii="Times New Roman"/>
          <w:b w:val="false"/>
          <w:lang w:val="hr-HR"/>
        </w:rPr>
        <w:tab/>
        <w:t xml:space="preserve"> </w:t>
      </w:r>
      <w:r w:rsidRPr="00442215">
        <w:rPr>
          <w:rFonts w:hAnsi="Times New Roman" w:ascii="Times New Roman"/>
          <w:b w:val="false"/>
          <w:lang w:val="hr-HR"/>
        </w:rPr>
        <w:t>Posl.br.: 2 St-</w:t>
      </w:r>
      <w:r>
        <w:rPr>
          <w:rFonts w:hAnsi="Times New Roman" w:ascii="Times New Roman"/>
          <w:b w:val="false"/>
          <w:lang w:val="hr-HR"/>
        </w:rPr>
        <w:t>50</w:t>
      </w:r>
      <w:r w:rsidRPr="00442215">
        <w:rPr>
          <w:rFonts w:hAnsi="Times New Roman" w:ascii="Times New Roman"/>
          <w:b w:val="false"/>
          <w:lang w:val="hr-HR"/>
        </w:rPr>
        <w:t>/15</w:t>
      </w:r>
      <w:r w:rsidRPr="00B70CB0">
        <w:rPr>
          <w:rFonts w:hAnsi="Times New Roman" w:ascii="Times New Roman"/>
          <w:b w:val="false"/>
          <w:lang w:val="hr-HR"/>
        </w:rPr>
        <w:t>-</w:t>
      </w:r>
      <w:r w:rsidR="00B70CB0" w:rsidRPr="00B70CB0">
        <w:rPr>
          <w:rFonts w:hAnsi="Times New Roman" w:ascii="Times New Roman"/>
          <w:b w:val="false"/>
          <w:lang w:val="hr-HR"/>
        </w:rPr>
        <w:t>52</w:t>
      </w:r>
    </w:p>
    <w:p w:rsidRDefault="00DA5BD1" w:rsidP="00DA5BD1" w:rsidR="00DA5BD1" w:rsidRPr="00442215">
      <w:pPr>
        <w:rPr>
          <w:lang w:val="hr-HR"/>
        </w:rPr>
      </w:pPr>
    </w:p>
    <w:p w:rsidRDefault="00DA5BD1" w:rsidP="00DA5BD1" w:rsidR="00DA5BD1" w:rsidRPr="00442215">
      <w:pPr>
        <w:jc w:val="both"/>
        <w:rPr>
          <w:rFonts w:hAnsi="Times New Roman" w:ascii="Times New Roman"/>
          <w:lang w:val="hr-HR"/>
        </w:rPr>
      </w:pPr>
      <w:r w:rsidRPr="00442215">
        <w:rPr>
          <w:rFonts w:hAnsi="Times New Roman" w:ascii="Times New Roman"/>
          <w:lang w:val="hr-HR"/>
        </w:rPr>
        <w:t xml:space="preserve">                 </w:t>
      </w:r>
    </w:p>
    <w:p w:rsidRDefault="00DA5BD1" w:rsidP="00DA5BD1" w:rsidR="00DA5BD1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ab/>
      </w:r>
    </w:p>
    <w:p w:rsidRDefault="00DA5BD1" w:rsidP="00DA5BD1" w:rsidR="00DA5BD1" w:rsidRPr="00DA5BD1">
      <w:pPr>
        <w:jc w:val="both"/>
        <w:rPr>
          <w:rFonts w:hAnsi="Times New Roman" w:ascii="Times New Roman"/>
          <w:b w:val="false"/>
          <w:lang w:val="hr-HR"/>
        </w:rPr>
      </w:pPr>
      <w:r w:rsidRPr="00DA5BD1">
        <w:rPr>
          <w:rFonts w:hAnsi="Times New Roman" w:ascii="Times New Roman"/>
          <w:b w:val="false"/>
          <w:lang w:val="hr-HR"/>
        </w:rPr>
        <w:tab/>
        <w:t xml:space="preserve">Trgovački sud u Pazinu, po stečajnom sucu Adrijani Labinjan Skok, u stečajnom postupku nad dužnikom </w:t>
      </w:r>
      <w:r w:rsidRPr="00DA5BD1">
        <w:rPr>
          <w:rFonts w:hAnsi="Times New Roman" w:ascii="Times New Roman"/>
          <w:b w:val="false"/>
        </w:rPr>
        <w:t>PROJEKT RAMANESA d.o.o.</w:t>
      </w:r>
      <w:r w:rsidR="00213C46">
        <w:rPr>
          <w:rFonts w:hAnsi="Times New Roman" w:ascii="Times New Roman"/>
          <w:b w:val="false"/>
        </w:rPr>
        <w:t xml:space="preserve"> u stečaju</w:t>
      </w:r>
      <w:r w:rsidRPr="00DA5BD1">
        <w:rPr>
          <w:rFonts w:hAnsi="Times New Roman" w:ascii="Times New Roman"/>
          <w:b w:val="false"/>
        </w:rPr>
        <w:t>, Poreč, Partizanska 13, OIB: 16035649550</w:t>
      </w:r>
      <w:r w:rsidRPr="00DA5BD1">
        <w:rPr>
          <w:rFonts w:hAnsi="Times New Roman" w:ascii="Times New Roman"/>
          <w:b w:val="false"/>
          <w:lang w:val="hr-HR"/>
        </w:rPr>
        <w:t xml:space="preserve">, na temelju odredbe čl. 247. st. 3. Stečajnog zakona (Narodne Novine br. 71/15), </w:t>
      </w:r>
      <w:r w:rsidR="00B90FED" w:rsidRPr="00B90FED">
        <w:rPr>
          <w:rFonts w:hAnsi="Times New Roman" w:ascii="Times New Roman"/>
          <w:b w:val="false"/>
          <w:lang w:val="hr-HR"/>
        </w:rPr>
        <w:t>7. lipnja</w:t>
      </w:r>
      <w:r w:rsidRPr="00B90FED">
        <w:rPr>
          <w:rFonts w:hAnsi="Times New Roman" w:ascii="Times New Roman"/>
          <w:b w:val="false"/>
          <w:lang w:val="hr-HR"/>
        </w:rPr>
        <w:t xml:space="preserve"> 2016</w:t>
      </w:r>
      <w:r w:rsidRPr="00DA5BD1">
        <w:rPr>
          <w:rFonts w:hAnsi="Times New Roman" w:ascii="Times New Roman"/>
          <w:b w:val="false"/>
          <w:lang w:val="hr-HR"/>
        </w:rPr>
        <w:t>. donio je slijedeći</w:t>
      </w:r>
    </w:p>
    <w:p w:rsidRDefault="00DA5BD1" w:rsidP="00DA5BD1" w:rsidR="00DA5BD1" w:rsidRPr="00DA5BD1">
      <w:pPr>
        <w:jc w:val="center"/>
        <w:rPr>
          <w:rFonts w:hAnsi="Times New Roman" w:ascii="Times New Roman"/>
          <w:b w:val="false"/>
          <w:lang w:val="hr-HR"/>
        </w:rPr>
      </w:pPr>
    </w:p>
    <w:p w:rsidRDefault="00DA5BD1" w:rsidP="00DA5BD1" w:rsidR="00DA5BD1" w:rsidRPr="00442215">
      <w:pPr>
        <w:jc w:val="center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Z a k l j u č a k</w:t>
      </w:r>
    </w:p>
    <w:p w:rsidRDefault="00DA5BD1" w:rsidP="00DA5BD1" w:rsidR="00DA5BD1">
      <w:pPr>
        <w:ind w:left="360"/>
        <w:jc w:val="both"/>
        <w:rPr>
          <w:rFonts w:hAnsi="Times New Roman" w:ascii="Times New Roman"/>
          <w:lang w:val="hr-HR"/>
        </w:rPr>
      </w:pPr>
    </w:p>
    <w:p w:rsidRDefault="00DA5BD1" w:rsidP="00DA5BD1" w:rsidR="00DA5BD1" w:rsidRPr="00DA5BD1">
      <w:pPr>
        <w:jc w:val="both"/>
        <w:rPr>
          <w:rFonts w:hAnsi="Times New Roman" w:ascii="Times New Roman"/>
          <w:b w:val="false"/>
          <w:lang w:val="hr-HR"/>
        </w:rPr>
      </w:pPr>
      <w:r w:rsidRPr="00DA5BD1">
        <w:rPr>
          <w:rFonts w:hAnsi="Times New Roman" w:ascii="Times New Roman"/>
          <w:b w:val="false"/>
          <w:lang w:val="hr-HR"/>
        </w:rPr>
        <w:tab/>
        <w:t>I.</w:t>
      </w:r>
      <w:r w:rsidRPr="00DA5BD1">
        <w:rPr>
          <w:rFonts w:hAnsi="Times New Roman" w:ascii="Times New Roman"/>
          <w:b w:val="false"/>
          <w:lang w:val="hr-HR"/>
        </w:rPr>
        <w:tab/>
        <w:t xml:space="preserve">Utvrđuje se da vrijednost nekretnina stečajnog dužnika </w:t>
      </w:r>
      <w:r w:rsidRPr="00DA5BD1">
        <w:rPr>
          <w:rFonts w:hAnsi="Times New Roman" w:ascii="Times New Roman"/>
          <w:b w:val="false"/>
        </w:rPr>
        <w:t>Kč.br. 4362/4, Kč.br. 4366/5, Kč.br. 4366/7, Kč.br. 4367, Kč.br. 4368/1, Kč.br. 4390/1, Kč.br. 4390/2, Kč.br. 4412/1, Kč.br. 4412/2, Kč.br. 4412/3, Kč.br. 4413/1, Kč.br. 4414/2, upisanih u zk.ul. 988 k.o. Bokordići</w:t>
      </w:r>
      <w:r w:rsidRPr="00DA5BD1">
        <w:rPr>
          <w:rFonts w:hAnsi="Times New Roman" w:ascii="Times New Roman"/>
          <w:b w:val="false"/>
          <w:lang w:val="hr-HR"/>
        </w:rPr>
        <w:t>, izno</w:t>
      </w:r>
      <w:r w:rsidRPr="00993205">
        <w:rPr>
          <w:rFonts w:hAnsi="Times New Roman" w:ascii="Times New Roman"/>
          <w:b w:val="false"/>
          <w:lang w:val="hr-HR"/>
        </w:rPr>
        <w:t xml:space="preserve">si </w:t>
      </w:r>
      <w:r w:rsidR="00993205" w:rsidRPr="00993205">
        <w:rPr>
          <w:rFonts w:hAnsi="Times New Roman" w:ascii="Times New Roman"/>
          <w:b w:val="false"/>
          <w:lang w:val="hr-HR"/>
        </w:rPr>
        <w:t>821.946,00</w:t>
      </w:r>
      <w:r w:rsidRPr="00993205">
        <w:rPr>
          <w:rFonts w:hAnsi="Times New Roman" w:ascii="Times New Roman"/>
          <w:b w:val="false"/>
          <w:lang w:val="hr-HR"/>
        </w:rPr>
        <w:t xml:space="preserve"> kn.</w:t>
      </w:r>
    </w:p>
    <w:p w:rsidRDefault="00DA5BD1" w:rsidP="00DA5BD1" w:rsidR="00DA5BD1" w:rsidRPr="00DA5BD1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5BD1" w:rsidP="00DA5BD1" w:rsidR="00DA5BD1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ab/>
        <w:t>II.</w:t>
      </w:r>
      <w:r w:rsidRPr="00442215">
        <w:rPr>
          <w:rFonts w:hAnsi="Times New Roman" w:ascii="Times New Roman"/>
          <w:b w:val="false"/>
          <w:lang w:val="hr-HR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442215">
      <w:pPr>
        <w:jc w:val="center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</w:t>
      </w:r>
    </w:p>
    <w:p w:rsidRDefault="00DA5BD1" w:rsidP="00DA5BD1" w:rsidR="00DA5BD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ab/>
        <w:t>III.</w:t>
      </w:r>
      <w:r w:rsidRPr="00442215">
        <w:rPr>
          <w:rFonts w:hAnsi="Times New Roman" w:ascii="Times New Roman"/>
          <w:b w:val="false"/>
          <w:lang w:val="hr-HR"/>
        </w:rPr>
        <w:tab/>
        <w:t>Uvjeti prodaje:</w:t>
      </w:r>
    </w:p>
    <w:p w:rsidRDefault="00DA5BD1" w:rsidP="00DA5BD1" w:rsidR="00DA5BD1" w:rsidRPr="00442215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>- s</w:t>
      </w:r>
      <w:r w:rsidRPr="00442215">
        <w:rPr>
          <w:rFonts w:hAnsi="Times New Roman" w:ascii="Times New Roman"/>
          <w:b w:val="false"/>
          <w:lang w:val="hr-HR"/>
        </w:rPr>
        <w:t xml:space="preserve">kupno se prodaju nekretnine </w:t>
      </w:r>
      <w:r w:rsidRPr="00DA5BD1">
        <w:rPr>
          <w:rFonts w:hAnsi="Times New Roman" w:ascii="Times New Roman"/>
          <w:b w:val="false"/>
        </w:rPr>
        <w:t>Kč.br. 4362/4, Kč.br. 4366/5, Kč.br. 4366/7, Kč.br. 4367, Kč.br. 4368/1, Kč.br. 4390/1, Kč.br. 4390/2, Kč.br. 4412/1, Kč.br. 4412/2, Kč.br. 4412/3, Kč.br. 4413/1, Kč.br. 4414/2, upisanih u zk.ul. 988 k.o. Bokordići</w:t>
      </w:r>
      <w:r w:rsidR="00993205">
        <w:rPr>
          <w:rFonts w:hAnsi="Times New Roman" w:ascii="Times New Roman"/>
          <w:b w:val="false"/>
          <w:lang w:val="hr-HR"/>
        </w:rPr>
        <w:t>;</w:t>
      </w:r>
      <w:r w:rsidRPr="00442215">
        <w:rPr>
          <w:rFonts w:hAnsi="Times New Roman" w:ascii="Times New Roman"/>
          <w:b w:val="false"/>
          <w:lang w:val="hr-HR"/>
        </w:rPr>
        <w:tab/>
      </w:r>
    </w:p>
    <w:p w:rsidRDefault="00DA5BD1" w:rsidP="00DA5BD1" w:rsidR="00DA5BD1" w:rsidRPr="00442215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- n</w:t>
      </w:r>
      <w:r w:rsidRPr="00442215">
        <w:rPr>
          <w:rFonts w:hAnsi="Times New Roman" w:ascii="Times New Roman"/>
          <w:b w:val="false"/>
          <w:lang w:val="hr-HR"/>
        </w:rPr>
        <w:t>a nekretnini su upisana založna prava:</w:t>
      </w:r>
    </w:p>
    <w:p w:rsidRDefault="00DA5BD1" w:rsidP="00DA5BD1" w:rsidR="00DA5BD1" w:rsidRPr="00442215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>1.</w:t>
      </w:r>
      <w:r w:rsidRPr="00442215">
        <w:rPr>
          <w:rFonts w:hAnsi="Times New Roman" w:ascii="Times New Roman"/>
          <w:b w:val="false"/>
          <w:lang w:val="hr-HR"/>
        </w:rPr>
        <w:tab/>
        <w:t xml:space="preserve">Republika Hrvatska, Ministarstvo financija, Porezna uprava, Područni ured Pazin,  </w:t>
      </w:r>
    </w:p>
    <w:p w:rsidRDefault="00DA5BD1" w:rsidP="00DA5BD1" w:rsidR="00993205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>2.</w:t>
      </w:r>
      <w:r w:rsidRPr="00442215">
        <w:rPr>
          <w:rFonts w:hAnsi="Times New Roman" w:ascii="Times New Roman"/>
          <w:b w:val="false"/>
          <w:lang w:val="hr-HR"/>
        </w:rPr>
        <w:tab/>
        <w:t>Kermas Ulaganja d.o.o. Pula,</w:t>
      </w:r>
    </w:p>
    <w:p w:rsidRDefault="00DA5BD1" w:rsidP="00DA5BD1" w:rsidR="00DA5BD1" w:rsidRPr="00442215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>3.</w:t>
      </w:r>
      <w:r w:rsidRPr="00442215">
        <w:rPr>
          <w:rFonts w:hAnsi="Times New Roman" w:ascii="Times New Roman"/>
          <w:b w:val="false"/>
          <w:lang w:val="hr-HR"/>
        </w:rPr>
        <w:tab/>
        <w:t xml:space="preserve">Kermas Holding ltd. Malta, </w:t>
      </w:r>
    </w:p>
    <w:p w:rsidRDefault="00DA5BD1" w:rsidP="00DA5BD1" w:rsidR="00DA5BD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- u</w:t>
      </w:r>
      <w:r w:rsidRPr="00442215">
        <w:rPr>
          <w:rFonts w:hAnsi="Times New Roman" w:ascii="Times New Roman"/>
          <w:b w:val="false"/>
          <w:lang w:val="hr-HR"/>
        </w:rPr>
        <w:t xml:space="preserve">tvrđena skupna vrijednost nekretnina označenih pod točkom I. zaključka iznosi </w:t>
      </w:r>
      <w:r w:rsidR="00993205" w:rsidRPr="00993205">
        <w:rPr>
          <w:rFonts w:hAnsi="Times New Roman" w:ascii="Times New Roman"/>
          <w:b w:val="false"/>
          <w:lang w:val="hr-HR"/>
        </w:rPr>
        <w:t>821.946,00</w:t>
      </w:r>
      <w:r w:rsidRPr="00442215">
        <w:rPr>
          <w:rFonts w:hAnsi="Times New Roman" w:ascii="Times New Roman"/>
          <w:b w:val="false"/>
          <w:lang w:val="hr-HR"/>
        </w:rPr>
        <w:t xml:space="preserve">  kn</w:t>
      </w:r>
      <w:r>
        <w:rPr>
          <w:rFonts w:hAnsi="Times New Roman" w:ascii="Times New Roman"/>
          <w:b w:val="false"/>
          <w:lang w:val="hr-HR"/>
        </w:rPr>
        <w:t>;</w:t>
      </w:r>
    </w:p>
    <w:p w:rsidRDefault="00DA5BD1" w:rsidP="00DA5BD1" w:rsidR="00DA5BD1" w:rsidRPr="00BE2835">
      <w:pPr>
        <w:jc w:val="both"/>
        <w:rPr>
          <w:rFonts w:hAnsi="Times New Roman" w:ascii="Times New Roman"/>
          <w:b w:val="false"/>
          <w:lang w:val="hr-HR"/>
        </w:rPr>
      </w:pPr>
      <w:r w:rsidRPr="00BE2835">
        <w:rPr>
          <w:rFonts w:hAnsi="Times New Roman" w:ascii="Times New Roman"/>
          <w:b w:val="false"/>
          <w:lang w:val="hr-HR"/>
        </w:rPr>
        <w:tab/>
        <w:t xml:space="preserve">- nekretnine se ne mogu prodati: </w:t>
      </w:r>
    </w:p>
    <w:p w:rsidRDefault="00DA5BD1" w:rsidP="00DA5BD1" w:rsidR="00DA5BD1" w:rsidRPr="0044221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Pr="00442215">
        <w:rPr>
          <w:rFonts w:hAnsi="Times New Roman" w:ascii="Times New Roman"/>
          <w:b w:val="false"/>
          <w:lang w:val="hr-HR"/>
        </w:rPr>
        <w:t xml:space="preserve">na prvoj dražbi ispod </w:t>
      </w:r>
      <w:r w:rsidR="005437C1">
        <w:rPr>
          <w:rFonts w:hAnsi="Times New Roman" w:ascii="Times New Roman"/>
          <w:b w:val="false"/>
          <w:lang w:val="hr-HR"/>
        </w:rPr>
        <w:t xml:space="preserve">iznosa od 616.459,50 kn, odnosno ispod </w:t>
      </w:r>
      <w:r w:rsidRPr="00442215">
        <w:rPr>
          <w:rFonts w:hAnsi="Times New Roman" w:ascii="Times New Roman"/>
          <w:b w:val="false"/>
          <w:lang w:val="hr-HR"/>
        </w:rPr>
        <w:t xml:space="preserve">tri četvrtine utvrđene vrijednosti nekretnina  </w:t>
      </w:r>
    </w:p>
    <w:p w:rsidRDefault="00D50A1D" w:rsidP="00D50A1D" w:rsidR="00DA5BD1" w:rsidRPr="00442215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DA5BD1">
        <w:rPr>
          <w:rFonts w:hAnsi="Times New Roman" w:ascii="Times New Roman"/>
          <w:b w:val="false"/>
          <w:lang w:val="hr-HR"/>
        </w:rPr>
        <w:t xml:space="preserve">- </w:t>
      </w:r>
      <w:r w:rsidR="00DA5BD1" w:rsidRPr="00442215">
        <w:rPr>
          <w:rFonts w:hAnsi="Times New Roman" w:ascii="Times New Roman"/>
          <w:b w:val="false"/>
          <w:lang w:val="hr-HR"/>
        </w:rPr>
        <w:t xml:space="preserve">na drugoj dražbi ispod </w:t>
      </w:r>
      <w:r>
        <w:rPr>
          <w:rFonts w:hAnsi="Times New Roman" w:ascii="Times New Roman"/>
          <w:b w:val="false"/>
          <w:lang w:val="hr-HR"/>
        </w:rPr>
        <w:t xml:space="preserve">iznosa od 410.973,00 kn, odnosno ispod </w:t>
      </w:r>
      <w:r w:rsidR="00DA5BD1" w:rsidRPr="00442215">
        <w:rPr>
          <w:rFonts w:hAnsi="Times New Roman" w:ascii="Times New Roman"/>
          <w:b w:val="false"/>
          <w:lang w:val="hr-HR"/>
        </w:rPr>
        <w:t>jedne polovine utvrđene vrijednosti nekretnina</w:t>
      </w:r>
    </w:p>
    <w:p w:rsidRDefault="00DA5BD1" w:rsidP="00DA5BD1" w:rsidR="00DA5BD1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</w:t>
      </w:r>
      <w:r>
        <w:rPr>
          <w:rFonts w:hAnsi="Times New Roman" w:ascii="Times New Roman"/>
          <w:b w:val="false"/>
          <w:lang w:val="hr-HR"/>
        </w:rPr>
        <w:tab/>
        <w:t xml:space="preserve">- </w:t>
      </w:r>
      <w:r w:rsidRPr="00442215">
        <w:rPr>
          <w:rFonts w:hAnsi="Times New Roman" w:ascii="Times New Roman"/>
          <w:b w:val="false"/>
          <w:lang w:val="hr-HR"/>
        </w:rPr>
        <w:t xml:space="preserve">na trećoj dražbi ispod </w:t>
      </w:r>
      <w:r w:rsidR="00D50A1D">
        <w:rPr>
          <w:rFonts w:hAnsi="Times New Roman" w:ascii="Times New Roman"/>
          <w:b w:val="false"/>
          <w:lang w:val="hr-HR"/>
        </w:rPr>
        <w:t xml:space="preserve">iznosa od 205.486,50 kn, odnosno ispod </w:t>
      </w:r>
      <w:r w:rsidRPr="00442215">
        <w:rPr>
          <w:rFonts w:hAnsi="Times New Roman" w:ascii="Times New Roman"/>
          <w:b w:val="false"/>
          <w:lang w:val="hr-HR"/>
        </w:rPr>
        <w:t xml:space="preserve">jedne četvrtine utvrđene vrijednosti nekretnina </w:t>
      </w:r>
    </w:p>
    <w:p w:rsidRDefault="00DA5BD1" w:rsidP="00DA5BD1" w:rsidR="00DA5BD1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Pr="00442215">
        <w:rPr>
          <w:rFonts w:hAnsi="Times New Roman" w:ascii="Times New Roman"/>
          <w:b w:val="false"/>
          <w:lang w:val="hr-HR"/>
        </w:rPr>
        <w:t>na četvrtoj dražbi nekretnina se prodaje po početnoj cijeni od 1,00 kn</w:t>
      </w:r>
    </w:p>
    <w:p w:rsidRDefault="00DA5BD1" w:rsidP="00DA5BD1" w:rsidR="00DA5BD1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Pr="00442215">
        <w:rPr>
          <w:rFonts w:hAnsi="Times New Roman" w:ascii="Times New Roman"/>
          <w:b w:val="false"/>
          <w:lang w:val="hr-HR"/>
        </w:rPr>
        <w:t>poreze i prireze snosit će kupac;</w:t>
      </w:r>
    </w:p>
    <w:p w:rsidRDefault="00DA5BD1" w:rsidP="00DA5BD1" w:rsidR="00DA5BD1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ab/>
        <w:t xml:space="preserve">- </w:t>
      </w:r>
      <w:r w:rsidRPr="00442215">
        <w:rPr>
          <w:rFonts w:hAnsi="Times New Roman" w:ascii="Times New Roman"/>
          <w:b w:val="false"/>
          <w:lang w:val="hr-HR"/>
        </w:rPr>
        <w:t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</w:t>
      </w:r>
      <w:r>
        <w:rPr>
          <w:rFonts w:hAnsi="Times New Roman" w:ascii="Times New Roman"/>
          <w:b w:val="false"/>
          <w:lang w:val="hr-HR"/>
        </w:rPr>
        <w:t>;</w:t>
      </w:r>
      <w:r w:rsidRPr="00442215">
        <w:rPr>
          <w:rFonts w:hAnsi="Times New Roman" w:ascii="Times New Roman"/>
          <w:b w:val="false"/>
          <w:lang w:val="hr-HR"/>
        </w:rPr>
        <w:t xml:space="preserve"> </w:t>
      </w:r>
    </w:p>
    <w:p w:rsidRDefault="00DA5BD1" w:rsidP="00DA5BD1" w:rsidR="00DA5BD1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- k</w:t>
      </w:r>
      <w:r w:rsidRPr="00442215">
        <w:rPr>
          <w:rFonts w:hAnsi="Times New Roman" w:ascii="Times New Roman"/>
          <w:b w:val="false"/>
          <w:lang w:val="hr-HR"/>
        </w:rPr>
        <w:t>ao kupci na javnoj dražbi mogu sudjelo</w:t>
      </w:r>
      <w:r>
        <w:rPr>
          <w:rFonts w:hAnsi="Times New Roman" w:ascii="Times New Roman"/>
          <w:b w:val="false"/>
          <w:lang w:val="hr-HR"/>
        </w:rPr>
        <w:t>vati osobe koje su prethodno uplatile</w:t>
      </w:r>
      <w:r w:rsidRPr="00442215">
        <w:rPr>
          <w:rFonts w:hAnsi="Times New Roman" w:ascii="Times New Roman"/>
          <w:b w:val="false"/>
          <w:lang w:val="hr-HR"/>
        </w:rPr>
        <w:t xml:space="preserve"> jamčevinu na poseban račun Agencije, u iznosu, roku i na način utvrđen u pozivu na sudjelovanje, najkasnije zadnjeg dana objave poziva na sudjelovanje </w:t>
      </w:r>
    </w:p>
    <w:p w:rsidRDefault="00DA5BD1" w:rsidP="00DA5BD1" w:rsidR="00DA5BD1" w:rsidRPr="0044221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Pr="0044221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DA5BD1" w:rsidP="00DA5BD1" w:rsidR="00DA5BD1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DA5BD1" w:rsidP="00DA5BD1" w:rsidR="00DA5BD1">
      <w:pPr>
        <w:jc w:val="center"/>
        <w:rPr>
          <w:rFonts w:hAnsi="Times New Roman" w:ascii="Times New Roman"/>
          <w:b w:val="false"/>
          <w:lang w:val="hr-HR"/>
        </w:rPr>
      </w:pPr>
    </w:p>
    <w:p w:rsidRDefault="00B90FED" w:rsidP="00DA5BD1" w:rsidR="00B90FED" w:rsidRPr="00442215">
      <w:pPr>
        <w:jc w:val="center"/>
        <w:rPr>
          <w:rFonts w:hAnsi="Times New Roman" w:ascii="Times New Roman"/>
          <w:b w:val="false"/>
          <w:lang w:val="hr-HR"/>
        </w:rPr>
      </w:pPr>
    </w:p>
    <w:p w:rsidRDefault="00DA5BD1" w:rsidP="00DA5BD1" w:rsidR="00DA5BD1">
      <w:pPr>
        <w:rPr>
          <w:rFonts w:hAnsi="Times New Roman" w:ascii="Times New Roman"/>
          <w:b w:val="false"/>
          <w:lang w:val="hr-HR"/>
        </w:rPr>
      </w:pPr>
      <w:r w:rsidRPr="00B90FED">
        <w:rPr>
          <w:rFonts w:hAnsi="Times New Roman" w:ascii="Times New Roman"/>
          <w:b w:val="false"/>
          <w:lang w:val="hr-HR"/>
        </w:rPr>
        <w:tab/>
      </w:r>
      <w:r w:rsidRPr="00B90FED">
        <w:rPr>
          <w:rFonts w:hAnsi="Times New Roman" w:ascii="Times New Roman"/>
          <w:b w:val="false"/>
          <w:lang w:val="hr-HR"/>
        </w:rPr>
        <w:tab/>
      </w:r>
      <w:r w:rsidRPr="00B90FED">
        <w:rPr>
          <w:rFonts w:hAnsi="Times New Roman" w:ascii="Times New Roman"/>
          <w:b w:val="false"/>
          <w:lang w:val="hr-HR"/>
        </w:rPr>
        <w:tab/>
      </w:r>
      <w:r w:rsidRPr="00B90FED">
        <w:rPr>
          <w:rFonts w:hAnsi="Times New Roman" w:ascii="Times New Roman"/>
          <w:b w:val="false"/>
          <w:lang w:val="hr-HR"/>
        </w:rPr>
        <w:tab/>
      </w:r>
      <w:r w:rsidRPr="00B90FED">
        <w:rPr>
          <w:rFonts w:hAnsi="Times New Roman" w:ascii="Times New Roman"/>
          <w:b w:val="false"/>
          <w:lang w:val="hr-HR"/>
        </w:rPr>
        <w:tab/>
        <w:t xml:space="preserve">U Pazinu, </w:t>
      </w:r>
      <w:r w:rsidR="00B90FED" w:rsidRPr="00B90FED">
        <w:rPr>
          <w:rFonts w:hAnsi="Times New Roman" w:ascii="Times New Roman"/>
          <w:b w:val="false"/>
          <w:lang w:val="hr-HR"/>
        </w:rPr>
        <w:t>7. lipnja</w:t>
      </w:r>
      <w:r w:rsidRPr="00B90FED">
        <w:rPr>
          <w:rFonts w:hAnsi="Times New Roman" w:ascii="Times New Roman"/>
          <w:b w:val="false"/>
          <w:lang w:val="hr-HR"/>
        </w:rPr>
        <w:t xml:space="preserve"> 2016.</w:t>
      </w:r>
      <w:r w:rsidRPr="00B90FED">
        <w:rPr>
          <w:rFonts w:hAnsi="Times New Roman" w:ascii="Times New Roman"/>
          <w:b w:val="false"/>
          <w:lang w:val="hr-HR"/>
        </w:rPr>
        <w:tab/>
      </w:r>
      <w:r w:rsidRPr="00B90FED">
        <w:rPr>
          <w:rFonts w:hAnsi="Times New Roman" w:ascii="Times New Roman"/>
          <w:b w:val="false"/>
          <w:lang w:val="hr-HR"/>
        </w:rPr>
        <w:tab/>
      </w:r>
      <w:r w:rsidRPr="00B90FED">
        <w:rPr>
          <w:rFonts w:hAnsi="Times New Roman" w:ascii="Times New Roman"/>
          <w:b w:val="false"/>
          <w:lang w:val="hr-HR"/>
        </w:rPr>
        <w:tab/>
      </w:r>
      <w:r w:rsidRPr="00B90FED">
        <w:rPr>
          <w:rFonts w:hAnsi="Times New Roman" w:ascii="Times New Roman"/>
          <w:b w:val="false"/>
          <w:lang w:val="hr-HR"/>
        </w:rPr>
        <w:tab/>
      </w:r>
      <w:r w:rsidRPr="00B90FED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</w:p>
    <w:p w:rsidRDefault="00DA5BD1" w:rsidP="00DA5BD1" w:rsidR="00DA5BD1" w:rsidRPr="00442215">
      <w:pPr>
        <w:rPr>
          <w:rFonts w:hAnsi="Times New Roman" w:ascii="Times New Roman"/>
          <w:b w:val="false"/>
          <w:lang w:val="hr-HR"/>
        </w:rPr>
      </w:pPr>
    </w:p>
    <w:p w:rsidRDefault="00DA5BD1" w:rsidP="00DA5BD1" w:rsidR="00DA5BD1" w:rsidRPr="00442215">
      <w:pPr>
        <w:ind w:firstLine="708" w:left="4956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         </w:t>
      </w:r>
      <w:r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>Stečajni sudac</w:t>
      </w:r>
    </w:p>
    <w:p w:rsidRDefault="00DA5BD1" w:rsidP="00DA5BD1" w:rsidR="00DA5BD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           </w:t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  <w:t xml:space="preserve">               </w:t>
      </w:r>
      <w:r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>Adrijana Labinjan Skok, v.r.</w:t>
      </w:r>
    </w:p>
    <w:p w:rsidRDefault="00DA5BD1" w:rsidP="00DA5BD1" w:rsidR="00DA5BD1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DA5BD1" w:rsidP="00DA5BD1" w:rsidR="00DA5BD1">
      <w:pPr>
        <w:jc w:val="right"/>
        <w:rPr>
          <w:rFonts w:hAnsi="Times New Roman" w:ascii="Times New Roman"/>
          <w:b w:val="false"/>
          <w:lang w:val="hr-HR"/>
        </w:rPr>
      </w:pPr>
    </w:p>
    <w:p w:rsidRDefault="00B90FED" w:rsidP="00DA5BD1" w:rsidR="00B90FED">
      <w:pPr>
        <w:jc w:val="right"/>
        <w:rPr>
          <w:rFonts w:hAnsi="Times New Roman" w:ascii="Times New Roman"/>
          <w:b w:val="false"/>
          <w:lang w:val="hr-HR"/>
        </w:rPr>
      </w:pPr>
    </w:p>
    <w:p w:rsidRDefault="00DA5BD1" w:rsidP="00DA5BD1" w:rsidR="00DA5BD1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DA5BD1" w:rsidP="00DA5BD1" w:rsidR="00DA5BD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UPUTA O PRAVNOM LIJEKU:</w:t>
      </w:r>
    </w:p>
    <w:p w:rsidRDefault="00DA5BD1" w:rsidP="00DA5BD1" w:rsidR="00DA5BD1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DA5BD1" w:rsidP="00DA5BD1" w:rsidR="00DA5BD1" w:rsidRPr="00442215">
      <w:pPr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DA5BD1" w:rsidP="00DA5BD1" w:rsidR="00DA5BD1" w:rsidRPr="00442215">
      <w:pPr>
        <w:pStyle w:val="Bezproreda"/>
      </w:pPr>
      <w:r w:rsidRPr="00442215">
        <w:t>DNA:</w:t>
      </w:r>
    </w:p>
    <w:p w:rsidRDefault="00DA5BD1" w:rsidP="00DA5BD1" w:rsidR="00DA5BD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- stečajni upravitelj </w:t>
      </w:r>
      <w:r>
        <w:rPr>
          <w:rFonts w:hAnsi="Times New Roman" w:ascii="Times New Roman"/>
          <w:b w:val="false"/>
          <w:lang w:val="hr-HR"/>
        </w:rPr>
        <w:t>Damir Majstorović, Pula, Koparska 37</w:t>
      </w:r>
    </w:p>
    <w:p w:rsidRDefault="00DA5BD1" w:rsidP="00DA5BD1" w:rsidR="00DA5BD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- REPUBLIKA HRVATSKA po ŽDO u Puli</w:t>
      </w:r>
    </w:p>
    <w:p w:rsidRDefault="00DA5BD1" w:rsidP="00DA5BD1" w:rsidR="00DA5BD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- KERMAS ULAGANJA d.o.o., Pula, Dobrilina 9, pp iz ZOU Goran Veljović i dr., Pula,        </w:t>
      </w:r>
    </w:p>
    <w:p w:rsidRDefault="00DA5BD1" w:rsidP="00DA5BD1" w:rsidR="00DA5BD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Dobrilina 9</w:t>
      </w:r>
    </w:p>
    <w:p w:rsidRDefault="00DA5BD1" w:rsidP="00DA5BD1" w:rsidR="00DA5BD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- KERMAS HOLDING LIMITED, Malta, Floriana FRN 1400, St. Anne Street, Europe     </w:t>
      </w:r>
    </w:p>
    <w:p w:rsidRDefault="00DA5BD1" w:rsidP="00DA5BD1" w:rsidR="00DA5BD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centre, 2</w:t>
      </w:r>
      <w:r w:rsidRPr="00442215">
        <w:rPr>
          <w:rFonts w:hAnsi="Times New Roman" w:ascii="Times New Roman"/>
          <w:b w:val="false"/>
          <w:vertAlign w:val="superscript"/>
          <w:lang w:val="hr-HR"/>
        </w:rPr>
        <w:t>nd</w:t>
      </w:r>
      <w:r w:rsidRPr="00442215">
        <w:rPr>
          <w:rFonts w:hAnsi="Times New Roman" w:ascii="Times New Roman"/>
          <w:b w:val="false"/>
          <w:lang w:val="hr-HR"/>
        </w:rPr>
        <w:t xml:space="preserve"> floor</w:t>
      </w:r>
    </w:p>
    <w:p w:rsidRDefault="00DA5BD1" w:rsidP="00DA5BD1" w:rsidR="00DA5BD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- Porezna uprava, Ispostava Pazin, Pazin, M. B. Rašana 2/4</w:t>
      </w:r>
      <w:r w:rsidR="00B90FED">
        <w:rPr>
          <w:rFonts w:hAnsi="Times New Roman" w:ascii="Times New Roman"/>
          <w:b w:val="false"/>
          <w:lang w:val="hr-HR"/>
        </w:rPr>
        <w:t>, p.p. 60</w:t>
      </w:r>
    </w:p>
    <w:p w:rsidRDefault="00DA5BD1" w:rsidP="00DA5BD1" w:rsidR="00DA5BD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- e-Oglasna ploča sudova </w:t>
      </w:r>
      <w:r w:rsidR="00B90FED">
        <w:rPr>
          <w:rFonts w:hAnsi="Times New Roman" w:ascii="Times New Roman"/>
          <w:b w:val="false"/>
          <w:lang w:val="hr-HR"/>
        </w:rPr>
        <w:t>8 dana</w:t>
      </w:r>
    </w:p>
    <w:p w:rsidRDefault="00DA5BD1" w:rsidP="00DA5BD1" w:rsidR="00DA5BD1" w:rsidRPr="00442215">
      <w:pPr>
        <w:rPr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- oglasna ploča suda </w:t>
      </w:r>
      <w:r w:rsidR="00B90FED">
        <w:rPr>
          <w:rFonts w:hAnsi="Times New Roman" w:ascii="Times New Roman"/>
          <w:b w:val="false"/>
          <w:lang w:val="hr-HR"/>
        </w:rPr>
        <w:t>8 dana</w:t>
      </w:r>
    </w:p>
    <w:p w:rsidRDefault="000869C6" w:rsidR="00500701"/>
    <w:sectPr w:rsidSect="00744CD8" w:rsidR="00500701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BD1" w:rsidP="00DA5BD1" w:rsidR="00DA5BD1">
      <w:r>
        <w:separator/>
      </w:r>
    </w:p>
  </w:endnote>
  <w:endnote w:id="0" w:type="continuationSeparator">
    <w:p w:rsidRDefault="00DA5BD1" w:rsidP="00DA5BD1" w:rsidR="00DA5B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9C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9C6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0869C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BD1" w:rsidP="00DA5BD1" w:rsidR="00DA5BD1">
      <w:r>
        <w:separator/>
      </w:r>
    </w:p>
  </w:footnote>
  <w:footnote w:id="0" w:type="continuationSeparator">
    <w:p w:rsidRDefault="00DA5BD1" w:rsidP="00DA5BD1" w:rsidR="00DA5B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0869C6" w:rsidRPr="000869C6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Pr="00442215">
          <w:rPr>
            <w:rFonts w:hAnsi="Times New Roman" w:ascii="Times New Roman"/>
            <w:b w:val="false"/>
            <w:lang w:val="hr-HR"/>
          </w:rPr>
          <w:t>Posl.br.: 2 St-</w:t>
        </w:r>
        <w:r>
          <w:rPr>
            <w:rFonts w:hAnsi="Times New Roman" w:ascii="Times New Roman"/>
            <w:b w:val="false"/>
            <w:lang w:val="hr-HR"/>
          </w:rPr>
          <w:t>50</w:t>
        </w:r>
        <w:r w:rsidRPr="00442215">
          <w:rPr>
            <w:rFonts w:hAnsi="Times New Roman" w:ascii="Times New Roman"/>
            <w:b w:val="false"/>
            <w:lang w:val="hr-HR"/>
          </w:rPr>
          <w:t>/1</w:t>
        </w:r>
        <w:r w:rsidRPr="00B70CB0">
          <w:rPr>
            <w:rFonts w:hAnsi="Times New Roman" w:ascii="Times New Roman"/>
            <w:b w:val="false"/>
            <w:lang w:val="hr-HR"/>
          </w:rPr>
          <w:t>5-52</w:t>
        </w:r>
      </w:p>
    </w:sdtContent>
  </w:sdt>
  <w:p w:rsidRDefault="000869C6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869C6"/>
    <w:rsid w:val="00213C46"/>
    <w:rsid w:val="003771B6"/>
    <w:rsid w:val="005437C1"/>
    <w:rsid w:val="00554328"/>
    <w:rsid w:val="009070E7"/>
    <w:rsid w:val="00985388"/>
    <w:rsid w:val="00993205"/>
    <w:rsid w:val="00B70CB0"/>
    <w:rsid w:val="00B90FED"/>
    <w:rsid w:val="00D50A1D"/>
    <w:rsid w:val="00DA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69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9C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9C6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9C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9C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69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9C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9C6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9C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9C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RAMANESA d.o.o. POREČ; PROJEKT RAMANESA d.o.o. POREČ</izvorni_sadrzaj>
    <derivirana_varijabla naziv="DomainObject.Predmet.ProtustrankaFormated_1">  PROJEKT RAMANESA d.o.o. POREČ; PROJEKT RAMANESA d.o.o. POREČ</derivirana_varijabla>
  </DomainObject.Predmet.ProtustrankaFormated>
  <DomainObject.Predmet.ProtustrankaFormatedOIB>
    <izvorni_sadrzaj>  PROJEKT RAMANESA d.o.o. POREČ, OIB 16035649550; PROJEKT RAMANESA d.o.o. POREČ, OIB 16035649550</izvorni_sadrzaj>
    <derivirana_varijabla naziv="DomainObject.Predmet.ProtustrankaFormatedOIB_1">  PROJEKT RAMANESA d.o.o. POREČ, OIB 16035649550; PROJEKT RAMANESA d.o.o. POREČ, OIB 16035649550</derivirana_varijabla>
  </DomainObject.Predmet.ProtustrankaFormatedOIB>
  <DomainObject.Predmet.ProtustrankaFormatedWithAdress>
    <izvorni_sadrzaj> PROJEKT RAMANESA d.o.o. POREČ, Partizanska 13, 52440 Poreč; PROJEKT RAMANESA d.o.o. POREČ, Partizanska 13, 52440 Poreč</izvorni_sadrzaj>
    <derivirana_varijabla naziv="DomainObject.Predmet.ProtustrankaFormatedWithAdress_1"> PROJEKT RAMANESA d.o.o. POREČ, Partizanska 13, 52440 Poreč; PROJEKT RAMANESA d.o.o. POREČ, Partizanska 13, 52440 Poreč</derivirana_varijabla>
  </DomainObject.Predmet.ProtustrankaFormatedWithAdress>
  <DomainObject.Predmet.ProtustrankaFormatedWithAdressOIB>
    <izvorni_sadrzaj> PROJEKT RAMANESA d.o.o. POREČ, OIB 16035649550, Partizanska 13, 52440 Poreč; PROJEKT RAMANESA d.o.o. POREČ, OIB 16035649550, Partizanska 13, 52440 Poreč</izvorni_sadrzaj>
    <derivirana_varijabla naziv="DomainObject.Predmet.ProtustrankaFormatedWithAdressOIB_1"> PROJEKT RAMANESA d.o.o. POREČ, OIB 16035649550, Partizanska 13, 52440 Poreč; PROJEKT RAMANESA d.o.o. POREČ, OIB 16035649550, Partizanska 13, 52440 Poreč</derivirana_varijabla>
  </DomainObject.Predmet.ProtustrankaFormatedWithAdressOIB>
  <DomainObject.Predmet.ProtustrankaWithAdress>
    <izvorni_sadrzaj>PROJEKT RAMANESA d.o.o. POREČ Partizanska 13, 52440 Poreč, PROJEKT RAMANESA d.o.o. POREČ Partizanska 13, 52440 Poreč</izvorni_sadrzaj>
    <derivirana_varijabla naziv="DomainObject.Predmet.ProtustrankaWithAdress_1">PROJEKT RAMANESA d.o.o. POREČ Partizanska 13, 52440 Poreč, PROJEKT RAMANESA d.o.o. POREČ Partizanska 13, 52440 Poreč</derivirana_varijabla>
  </DomainObject.Predmet.ProtustrankaWithAdress>
  <DomainObject.Predmet.ProtustrankaWithAdressOIB>
    <izvorni_sadrzaj>PROJEKT RAMANESA d.o.o. POREČ, OIB 16035649550, Partizanska 13, 52440 Poreč, PROJEKT RAMANESA d.o.o. POREČ, OIB 16035649550, Partizanska 13, 52440 Poreč</izvorni_sadrzaj>
    <derivirana_varijabla naziv="DomainObject.Predmet.ProtustrankaWithAdressOIB_1">PROJEKT RAMANESA d.o.o. POREČ, OIB 16035649550, Partizanska 13, 52440 Poreč, PROJEKT RAMANESA d.o.o. POREČ, OIB 16035649550, Partizanska 13, 52440 Poreč</derivirana_varijabla>
  </DomainObject.Predmet.ProtustrankaWithAdressOIB>
  <DomainObject.Predmet.ProtustrankaNazivFormated>
    <izvorni_sadrzaj>PROJEKT RAMANESA d.o.o. POREČ,PROJEKT RAMANESA d.o.o. POREČ</izvorni_sadrzaj>
    <derivirana_varijabla naziv="DomainObject.Predmet.ProtustrankaNazivFormated_1">PROJEKT RAMANESA d.o.o. POREČ,PROJEKT RAMANESA d.o.o. POREČ</derivirana_varijabla>
  </DomainObject.Predmet.ProtustrankaNazivFormated>
  <DomainObject.Predmet.ProtustrankaNazivFormatedOIB>
    <izvorni_sadrzaj>PROJEKT RAMANESA d.o.o. POREČ, OIB 16035649550,PROJEKT RAMANESA d.o.o. POREČ, OIB 16035649550</izvorni_sadrzaj>
    <derivirana_varijabla naziv="DomainObject.Predmet.ProtustrankaNazivFormatedOIB_1">PROJEKT RAMANESA d.o.o. POREČ, OIB 16035649550,PROJEKT RAMANESA d.o.o. POREČ, OIB 16035649550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Lika; FINANCIJSKA AGENCIJA, RC RIJEKA, PODRUŽNICA PULA, PULA</izvorni_sadrzaj>
    <derivirana_varijabla naziv="DomainObject.Predmet.StrankaFormated_1">  REPUBLIKA HRVATSKA, Ministarstvo financija, Porezna uprava, Područni ured Istra, Hrvatsko primorje, Gorski  kotar i Lika; FINANCIJSKA AGENCIJA, RC RIJEKA, PODRUŽNICA PULA, PULA</derivirana_varijabla>
  </DomainObject.Predmet.StrankaFormated>
  <DomainObject.Predmet.StrankaFormatedOIB>
    <izvorni_sadrzaj>  REPUBLIKA HRVATSKA, Ministarstvo financija, Porezna uprava, Područni ured Istra, Hrvatsko primorje, Gorski  kotar i Lika, OIB 52634238587; FINANCIJSKA AGENCIJA, RC RIJEKA, PODRUŽNICA PULA, PULA, OIB 85821130368</izvorni_sadrzaj>
    <derivirana_varijabla naziv="DomainObject.Predmet.StrankaFormatedOIB_1">  REPUBLIKA HRVATSKA, Ministarstvo financija, Porezna uprava, Područni ured Istra, Hrvatsko primorje, Gorski  kotar i Lika, OIB 52634238587; FINANCIJSKA AGENCIJA, RC RIJEKA, PODRUŽNICA PULA, PULA, OIB 85821130368</derivirana_varijabla>
  </DomainObject.Predmet.StrankaFormatedOIB>
  <DomainObject.Predmet.StrankaFormatedWithAdress>
    <izvorni_sadrzaj> REPUBLIKA HRVATSKA, Ministarstvo financija, Porezna uprava, Područni ured Istra, Hrvatsko primorje, Gorski  kotar i Lika; FINANCIJSKA AGENCIJA, RC RIJEKA, PODRUŽNICA PULA, PULA, Ulica grada Vukovara 70, Zagreb</izvorni_sadrzaj>
    <derivirana_varijabla naziv="DomainObject.Predmet.StrankaFormatedWithAdress_1"> REPUBLIKA HRVATSKA, Ministarstvo financija, Porezna uprava, Područni ured Istra, Hrvatsko primorje, Gorski  kotar i Lika; FINANCIJSKA AGENCIJA, RC RIJEKA, PODRUŽNICA PULA, PULA, Ulica grada Vukovara 70, Zagreb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52634238587; FINANCIJSKA AGENCIJA, RC RIJEKA, PODRUŽNICA PULA, PULA, OIB 85821130368, Ulica grada Vukovara 70, Zagreb</izvorni_sadrzaj>
    <derivirana_varijabla naziv="DomainObject.Predmet.StrankaFormatedWithAdressOIB_1"> REPUBLIKA HRVATSKA, Ministarstvo financija, Porezna uprava, Područni ured Istra, Hrvatsko primorje, Gorski  kotar i Lika, OIB 52634238587; FINANCIJSKA AGENCIJA, RC RIJEKA, PODRUŽNICA PULA, PULA, OIB 85821130368, Ulica grada Vukovara 70, Zagreb</derivirana_varijabla>
  </DomainObject.Predmet.StrankaFormatedWithAdressOIB>
  <DomainObject.Predmet.StrankaWithAdress>
    <izvorni_sadrzaj>REPUBLIKA HRVATSKA, Ministarstvo financija, Porezna uprava, Područni ured Istra, Hrvatsko primorje, Gorski  kotar i Lika ,FINANCIJSKA AGENCIJA, RC RIJEKA, PODRUŽNICA PULA, PULA Ulica grada Vukovara 70,Zagreb</izvorni_sadrzaj>
    <derivirana_varijabla naziv="DomainObject.Predmet.StrankaWithAdress_1">REPUBLIKA HRVATSKA, Ministarstvo financija, Porezna uprava, Područni ured Istra, Hrvatsko primorje, Gorski  kotar i Lika ,FINANCIJSKA AGENCIJA, RC RIJEKA, PODRUŽNICA PULA, PULA Ulica grada Vukovara 70,Zagreb</derivirana_varijabla>
  </DomainObject.Predmet.StrankaWithAdress>
  <DomainObject.Predmet.StrankaWithAdressOIB>
    <izvorni_sadrzaj>REPUBLIKA HRVATSKA, Ministarstvo financija, Porezna uprava, Područni ured Istra, Hrvatsko primorje, Gorski  kotar i Lika, OIB 52634238587,FINANCIJSKA AGENCIJA, RC RIJEKA, PODRUŽNICA PULA, PULA, OIB 85821130368, Ulica grada Vukovara 70,Zagreb</izvorni_sadrzaj>
    <derivirana_varijabla naziv="DomainObject.Predmet.StrankaWithAdressOIB_1">REPUBLIKA HRVATSKA, Ministarstvo financija, Porezna uprava, Područni ured Istra, Hrvatsko primorje, Gorski  kotar i Lika, OIB 52634238587,FINANCIJSKA AGENCIJA, RC RIJEKA, PODRUŽNICA PULA, PULA, OIB 85821130368, Ulica grada Vukovara 70,Zagreb</derivirana_varijabla>
  </DomainObject.Predmet.StrankaWithAdressOIB>
  <DomainObject.Predmet.StrankaNazivFormated>
    <izvorni_sadrzaj>REPUBLIKA HRVATSKA, Ministarstvo financija, Porezna uprava, Područni ured Istra, Hrvatsko primorje, Gorski  kotar i Lika,FINANCIJSKA AGENCIJA, RC RIJEKA, PODRUŽNICA PULA, PULA</izvorni_sadrzaj>
    <derivirana_varijabla naziv="DomainObject.Predmet.StrankaNazivFormated_1">REPUBLIKA HRVATSKA, Ministarstvo financija, Porezna uprava, Područni ured Istra, Hrvatsko primorje, Gorski  kotar i Lika,FINANCIJSKA AGENCIJA, RC RIJEKA, PODRUŽNICA PULA, PULA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52634238587,FINANCIJSKA AGENCIJA, RC RIJEKA, PODRUŽNICA PULA, PULA, OIB 85821130368</izvorni_sadrzaj>
    <derivirana_varijabla naziv="DomainObject.Predmet.StrankaNazivFormatedOIB_1">REPUBLIKA HRVATSKA, Ministarstvo financija, Porezna uprava, Područni ured Istra, Hrvatsko primorje, Gorski  kotar i Lika, OIB 52634238587,FINANCIJSKA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270618.50</izvorni_sadrzaj>
    <derivirana_varijabla naziv="DomainObject.Predmet.TrenutnaVrijednost_1">270618.50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  <item>FINANCIJSKA AGENCIJA, RC RIJEKA, PODRUŽNICA PULA, PULA, Ulica grada Vukovara 70, Zagreb</item>
    </izvorni_sadrzaj>
    <derivirana_varijabla naziv="DomainObject.Predmet.StrankaListFormatedWithAdress_1">
      <item>REPUBLIKA HRVATSKA, Ministarstvo financija, Porezna uprava, Područni ured Istra, Hrvatsko primorje, Gorski  kotar i Lika</item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Naziv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Naziv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NazivFormatedOIB>
  <DomainObject.Predmet.ProtuStrankaListFormated>
    <izvorni_sadrzaj>
      <item>PROJEKT RAMANESA d.o.o. POREČ</item>
      <item>PROJEKT RAMANESA d.o.o. POREČ</item>
    </izvorni_sadrzaj>
    <derivirana_varijabla naziv="DomainObject.Predmet.ProtuStrankaListFormated_1">
      <item>PROJEKT RAMANESA d.o.o. POREČ</item>
      <item>PROJEKT RAMANESA d.o.o. POREČ</item>
    </derivirana_varijabla>
  </DomainObject.Predmet.ProtuStrankaListFormated>
  <DomainObject.Predmet.ProtuStrankaListFormatedOIB>
    <izvorni_sadrzaj>
      <item>PROJEKT RAMANESA d.o.o. POREČ, OIB 16035649550</item>
      <item>PROJEKT RAMANESA d.o.o. POREČ, OIB 16035649550</item>
    </izvorni_sadrzaj>
    <derivirana_varijabla naziv="DomainObject.Predmet.ProtuStrankaListFormatedOIB_1">
      <item>PROJEKT RAMANESA d.o.o. POREČ, OIB 16035649550</item>
      <item>PROJEKT RAMANESA d.o.o. POREČ, OIB 16035649550</item>
    </derivirana_varijabla>
  </DomainObject.Predmet.ProtuStrankaListFormatedOIB>
  <DomainObject.Predmet.ProtuStrankaListFormatedWithAdress>
    <izvorni_sadrzaj>
      <item>PROJEKT RAMANESA d.o.o. POREČ, Partizanska 13, 52440 Poreč</item>
      <item>PROJEKT RAMANESA d.o.o. POREČ, Partizanska 13, 52440 Poreč</item>
    </izvorni_sadrzaj>
    <derivirana_varijabla naziv="DomainObject.Predmet.ProtuStrankaListFormatedWithAdress_1">
      <item>PROJEKT RAMANESA d.o.o. POREČ, Partizanska 13, 52440 Poreč</item>
      <item>PROJEKT RAMANESA d.o.o. POREČ, Partizanska 13, 52440 Poreč</item>
    </derivirana_varijabla>
  </DomainObject.Predmet.ProtuStrankaListFormatedWithAdress>
  <DomainObject.Predmet.ProtuStrankaListFormatedWithAdressOIB>
    <izvorni_sadrzaj>
      <item>PROJEKT RAMANESA d.o.o. POREČ, OIB 16035649550, Partizanska 13, 52440 Poreč</item>
      <item>PROJEKT RAMANESA d.o.o. POREČ, OIB 16035649550, Partizanska 13, 52440 Poreč</item>
    </izvorni_sadrzaj>
    <derivirana_varijabla naziv="DomainObject.Predmet.ProtuStrankaListFormatedWithAdressOIB_1">
      <item>PROJEKT RAMANESA d.o.o. POREČ, OIB 16035649550, Partizanska 13, 52440 Poreč</item>
      <item>PROJEKT RAMANESA d.o.o. POREČ, OIB 16035649550, Partizanska 13, 52440 Poreč</item>
    </derivirana_varijabla>
  </DomainObject.Predmet.ProtuStrankaListFormatedWithAdressOIB>
  <DomainObject.Predmet.ProtuStrankaListNazivFormated>
    <izvorni_sadrzaj>
      <item>PROJEKT RAMANESA d.o.o. POREČ</item>
      <item>PROJEKT RAMANESA d.o.o. POREČ</item>
    </izvorni_sadrzaj>
    <derivirana_varijabla naziv="DomainObject.Predmet.ProtuStrankaListNazivFormated_1">
      <item>PROJEKT RAMANESA d.o.o. POREČ</item>
      <item>PROJEKT RAMANESA d.o.o. POREČ</item>
    </derivirana_varijabla>
  </DomainObject.Predmet.ProtuStrankaListNazivFormated>
  <DomainObject.Predmet.ProtuStrankaListNazivFormatedOIB>
    <izvorni_sadrzaj>
      <item>PROJEKT RAMANESA d.o.o. POREČ, OIB 16035649550</item>
      <item>PROJEKT RAMANESA d.o.o. POREČ, OIB 16035649550</item>
    </izvorni_sadrzaj>
    <derivirana_varijabla naziv="DomainObject.Predmet.ProtuStrankaListNazivFormatedOIB_1">
      <item>PROJEKT RAMANESA d.o.o. POREČ, OIB 16035649550</item>
      <item>PROJEKT RAMANESA d.o.o. POREČ, OIB 16035649550</item>
    </derivirana_varijabla>
  </DomainObject.Predmet.ProtuStrankaListNazivFormatedOIB>
  <DomainObject.Predmet.OstaliListFormated>
    <izvorni_sadrzaj>
      <item>ŽDO PULA</item>
      <item>Damir Majstorović</item>
    </izvorni_sadrzaj>
    <derivirana_varijabla naziv="DomainObject.Predmet.OstaliListFormated_1">
      <item>ŽDO PULA</item>
      <item>Damir Majstorović</item>
    </derivirana_varijabla>
  </DomainObject.Predmet.OstaliListFormated>
  <DomainObject.Predmet.OstaliListFormatedOIB>
    <izvorni_sadrzaj>
      <item>ŽDO PULA</item>
      <item>Damir Majstorović, OIB 49931983367</item>
    </izvorni_sadrzaj>
    <derivirana_varijabla naziv="DomainObject.Predmet.OstaliListFormatedOIB_1">
      <item>ŽDO PULA</item>
      <item>Damir Majstorović, OIB 49931983367</item>
    </derivirana_varijabla>
  </DomainObject.Predmet.OstaliListFormatedOIB>
  <DomainObject.Predmet.OstaliListFormatedWithAdress>
    <izvorni_sadrzaj>
      <item>ŽDO PULA</item>
      <item>Damir Majstorović, Koparska 37, 52100 Pula</item>
    </izvorni_sadrzaj>
    <derivirana_varijabla naziv="DomainObject.Predmet.OstaliListFormatedWithAdress_1">
      <item>ŽDO PULA</item>
      <item>Damir Majstorović, Koparska 37, 52100 Pula</item>
    </derivirana_varijabla>
  </DomainObject.Predmet.OstaliListFormatedWithAdress>
  <DomainObject.Predmet.OstaliListFormatedWithAdressOIB>
    <izvorni_sadrzaj>
      <item>ŽDO PULA</item>
      <item>Damir Majstorović, OIB 49931983367, Koparska 37, 52100 Pula</item>
    </izvorni_sadrzaj>
    <derivirana_varijabla naziv="DomainObject.Predmet.OstaliListFormatedWithAdressOIB_1">
      <item>ŽDO PULA</item>
      <item>Damir Majstorović, OIB 49931983367, Koparska 37, 52100 Pula</item>
    </derivirana_varijabla>
  </DomainObject.Predmet.OstaliListFormatedWithAdressOIB>
  <DomainObject.Predmet.OstaliListNazivFormated>
    <izvorni_sadrzaj>
      <item>ŽDO PULA</item>
      <item>Damir Majstorović</item>
    </izvorni_sadrzaj>
    <derivirana_varijabla naziv="DomainObject.Predmet.OstaliListNazivFormated_1">
      <item>ŽDO PULA</item>
      <item>Damir Majstorović</item>
    </derivirana_varijabla>
  </DomainObject.Predmet.OstaliListNazivFormated>
  <DomainObject.Predmet.OstaliListNazivFormatedOIB>
    <izvorni_sadrzaj>
      <item>ŽDO PULA</item>
      <item>Damir Majstorović, OIB 49931983367</item>
    </izvorni_sadrzaj>
    <derivirana_varijabla naziv="DomainObject.Predmet.OstaliListNazivFormatedOIB_1">
      <item>ŽDO PULA</item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 i dr.</izvorni_sadrzaj>
    <derivirana_varijabla naziv="DomainObject.Predmet.StrankaIDrugi_1">REPUBLIKA HRVATSKA, Ministarstvo financija, Porezna uprava, Područni ured Istra, Hrvatsko primorje, Gorski  kotar i Lika i dr.</derivirana_varijabla>
  </DomainObject.Predmet.StrankaIDrugi>
  <DomainObject.Predmet.ProtustrankaIDrugi>
    <izvorni_sadrzaj>PROJEKT RAMANESA d.o.o. POREČ i dr.</izvorni_sadrzaj>
    <derivirana_varijabla naziv="DomainObject.Predmet.ProtustrankaIDrugi_1">PROJEKT RAMANESA d.o.o. POREČ i dr.</derivirana_varijabla>
  </DomainObject.Predmet.ProtustrankaIDrugi>
  <DomainObject.Predmet.StrankaIDrugiAdressOIB>
    <izvorni_sadrzaj>REPUBLIKA HRVATSKA, Ministarstvo financija, Porezna uprava, Područni ured Istra, Hrvatsko primorje, Gorski  kotar i Lika, OIB 52634238587 i dr.</izvorni_sadrzaj>
    <derivirana_varijabla naziv="DomainObject.Predmet.StrankaIDrugiAdressOIB_1">REPUBLIKA HRVATSKA, Ministarstvo financija, Porezna uprava, Područni ured Istra, Hrvatsko primorje, Gorski  kotar i Lika, OIB 52634238587 i dr.</derivirana_varijabla>
  </DomainObject.Predmet.StrankaIDrugiAdressOIB>
  <DomainObject.Predmet.ProtustrankaIDrugiAdressOIB>
    <izvorni_sadrzaj>PROJEKT RAMANESA d.o.o. POREČ, OIB 16035649550, Partizanska 13, 52440 Poreč i dr.</izvorni_sadrzaj>
    <derivirana_varijabla naziv="DomainObject.Predmet.ProtustrankaIDrugiAdressOIB_1">PROJEKT RAMANESA d.o.o. POREČ, OIB 16035649550, Partizanska 13, 52440 Poreč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izvorni_sadrzaj>
    <derivirana_varijabla naziv="DomainObject.Predmet.SudioniciListNaziv_1"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16035649550</item>
      <item>, OIB null</item>
      <item>, OIB 49931983367</item>
      <item>, OIB 85821130368</item>
      <item>, OIB 16035649550</item>
    </izvorni_sadrzaj>
    <derivirana_varijabla naziv="DomainObject.Predmet.SudioniciListNazivOIB_1">
      <item>, OIB 52634238587</item>
      <item>, OIB 16035649550</item>
      <item>, OIB null</item>
      <item>, OIB 49931983367</item>
      <item>, OIB 85821130368</item>
      <item>, OIB 16035649550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2947</properties:Characters>
  <properties:Lines>79</properties:Lines>
  <properties:Paragraphs>39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2016-05-20T12:36:00Z</dcterms:created>
  <dc:creator>Jasmina Matika</dc:creator>
  <cp:lastModifiedBy>Jasmina Matika</cp:lastModifiedBy>
  <dcterms:modified xmlns:xsi="http://www.w3.org/2001/XMLSchema-instance" xsi:type="dcterms:W3CDTF">2016-06-07T06:17:00Z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