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5e60" w14:paraId="1b55e60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E70DDF">
        <w:rPr>
          <w:lang w:val="hr-HR"/>
        </w:rPr>
        <w:t>St-299/15-4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E70DDF">
        <w:t>FORUM MLADIH ROMA BAJAŠA HRVATSKE, OIB: 31353662112 sa sjedištem u Livadarska 2, 40000 Pribislavec, dana 05</w:t>
      </w:r>
      <w:r w:rsidR="00920620">
        <w:t xml:space="preserve">. </w:t>
      </w:r>
      <w:r w:rsidR="00E70DDF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E70DDF">
        <w:t>FORUM MLADIH ROMA BAJAŠA HRVATSKE, OIB: 31353662112 sa sjedištem u Livadarska 2, 40000 Pribislavec</w:t>
      </w:r>
      <w:r w:rsidR="00830E49">
        <w:t xml:space="preserve">, iznosi </w:t>
      </w:r>
      <w:r w:rsidR="00E70DDF">
        <w:t>47.433,51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56906">
        <w:t>predsjednik</w:t>
      </w:r>
      <w:r w:rsidR="002E00D7">
        <w:t xml:space="preserve"> dužnika </w:t>
      </w:r>
      <w:r w:rsidR="00E70DDF">
        <w:t>KRISTIJAN BALOG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56906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stečajnog postupka u iznosu od </w:t>
      </w:r>
      <w:r w:rsidR="00E70DDF">
        <w:t>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E70DDF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E70DDF">
        <w:t>FORUM MLADIH ROMA BAJAŠA HRVATSKE, OIB: 31353662112 sa sjedištem u Livadarska 2, 40000 Pribislavec</w:t>
      </w:r>
      <w:r>
        <w:t>, navodeći da du</w:t>
      </w:r>
      <w:r w:rsidR="00715C85">
        <w:t xml:space="preserve">žnik na dan </w:t>
      </w:r>
      <w:r w:rsidR="00E70DDF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E70DDF">
        <w:t>47.433,51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E70DDF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E70DDF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E70DDF" w:rsidP="00E70DDF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E70DD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4CB3" w:rsidP="007F64E0" w:rsidR="00FD4CB3">
      <w:r>
        <w:separator/>
      </w:r>
    </w:p>
  </w:endnote>
  <w:endnote w:id="0" w:type="continuationSeparator">
    <w:p w:rsidRDefault="00FD4CB3" w:rsidP="007F64E0" w:rsidR="00FD4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4CB3" w:rsidP="007F64E0" w:rsidR="00FD4CB3">
      <w:r>
        <w:separator/>
      </w:r>
    </w:p>
  </w:footnote>
  <w:footnote w:id="0" w:type="continuationSeparator">
    <w:p w:rsidRDefault="00FD4CB3" w:rsidP="007F64E0" w:rsidR="00FD4C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17822" w:rsidRPr="00517822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E70DDF">
      <w:rPr>
        <w:lang w:val="hr-HR"/>
      </w:rPr>
      <w:t>St-299/15-4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17822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0DD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4CB3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MLADIH ROMA BAJAŠA HRVATSKE</izvorni_sadrzaj>
    <derivirana_varijabla naziv="DomainObject.Predmet.ProtustrankaFormated_1">  FORUM MLADIH ROMA BAJAŠA HRVATSKE</derivirana_varijabla>
  </DomainObject.Predmet.ProtustrankaFormated>
  <DomainObject.Predmet.ProtustrankaFormatedOIB>
    <izvorni_sadrzaj>  FORUM MLADIH ROMA BAJAŠA HRVATSKE, OIB 31353662112</izvorni_sadrzaj>
    <derivirana_varijabla naziv="DomainObject.Predmet.ProtustrankaFormatedOIB_1">  FORUM MLADIH ROMA BAJAŠA HRVATSKE, OIB 31353662112</derivirana_varijabla>
  </DomainObject.Predmet.ProtustrankaFormatedOIB>
  <DomainObject.Predmet.ProtustrankaFormatedWithAdress>
    <izvorni_sadrzaj> FORUM MLADIH ROMA BAJAŠA HRVATSKE, Livadarska 2, 40000 Pribislavec</izvorni_sadrzaj>
    <derivirana_varijabla naziv="DomainObject.Predmet.ProtustrankaFormatedWithAdress_1"> FORUM MLADIH ROMA BAJAŠA HRVATSKE, Livadarska 2, 40000 Pribislavec</derivirana_varijabla>
  </DomainObject.Predmet.ProtustrankaFormatedWithAdress>
  <DomainObject.Predmet.ProtustrankaFormatedWithAdressOIB>
    <izvorni_sadrzaj> FORUM MLADIH ROMA BAJAŠA HRVATSKE, OIB 31353662112, Livadarska 2, 40000 Pribislavec</izvorni_sadrzaj>
    <derivirana_varijabla naziv="DomainObject.Predmet.ProtustrankaFormatedWithAdressOIB_1"> FORUM MLADIH ROMA BAJAŠA HRVATSKE, OIB 31353662112, Livadarska 2, 40000 Pribislavec</derivirana_varijabla>
  </DomainObject.Predmet.ProtustrankaFormatedWithAdressOIB>
  <DomainObject.Predmet.ProtustrankaWithAdress>
    <izvorni_sadrzaj>FORUM MLADIH ROMA BAJAŠA HRVATSKE Livadarska 2, 40000 Pribislavec</izvorni_sadrzaj>
    <derivirana_varijabla naziv="DomainObject.Predmet.ProtustrankaWithAdress_1">FORUM MLADIH ROMA BAJAŠA HRVATSKE Livadarska 2, 40000 Pribislavec</derivirana_varijabla>
  </DomainObject.Predmet.ProtustrankaWithAdress>
  <DomainObject.Predmet.ProtustrankaWithAdressOIB>
    <izvorni_sadrzaj>FORUM MLADIH ROMA BAJAŠA HRVATSKE, OIB 31353662112, Livadarska 2, 40000 Pribislavec</izvorni_sadrzaj>
    <derivirana_varijabla naziv="DomainObject.Predmet.ProtustrankaWithAdressOIB_1">FORUM MLADIH ROMA BAJAŠA HRVATSKE, OIB 31353662112, Livadarska 2, 40000 Pribislavec</derivirana_varijabla>
  </DomainObject.Predmet.ProtustrankaWithAdressOIB>
  <DomainObject.Predmet.ProtustrankaNazivFormated>
    <izvorni_sadrzaj>FORUM MLADIH ROMA BAJAŠA HRVATSKE</izvorni_sadrzaj>
    <derivirana_varijabla naziv="DomainObject.Predmet.ProtustrankaNazivFormated_1">FORUM MLADIH ROMA BAJAŠA HRVATSKE</derivirana_varijabla>
  </DomainObject.Predmet.ProtustrankaNazivFormated>
  <DomainObject.Predmet.ProtustrankaNazivFormatedOIB>
    <izvorni_sadrzaj>FORUM MLADIH ROMA BAJAŠA HRVATSKE, OIB 31353662112</izvorni_sadrzaj>
    <derivirana_varijabla naziv="DomainObject.Predmet.ProtustrankaNazivFormatedOIB_1">FORUM MLADIH ROMA BAJAŠA HRVATSKE, OIB 31353662112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47433.51</izvorni_sadrzaj>
    <derivirana_varijabla naziv="DomainObject.Predmet.TrenutnaVrijednost_1">47433.51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FORUM MLADIH ROMA BAJAŠA HRVATSKE</item>
    </izvorni_sadrzaj>
    <derivirana_varijabla naziv="DomainObject.Predmet.ProtuStrankaListFormated_1">
      <item>FORUM MLADIH ROMA BAJAŠA HRVATSKE</item>
    </derivirana_varijabla>
  </DomainObject.Predmet.ProtuStrankaListFormated>
  <DomainObject.Predmet.ProtuStrankaListFormatedOIB>
    <izvorni_sadrzaj>
      <item>FORUM MLADIH ROMA BAJAŠA HRVATSKE, OIB 31353662112</item>
    </izvorni_sadrzaj>
    <derivirana_varijabla naziv="DomainObject.Predmet.ProtuStrankaListFormatedOIB_1">
      <item>FORUM MLADIH ROMA BAJAŠA HRVATSKE, OIB 31353662112</item>
    </derivirana_varijabla>
  </DomainObject.Predmet.ProtuStrankaListFormatedOIB>
  <DomainObject.Predmet.ProtuStrankaListFormatedWithAdress>
    <izvorni_sadrzaj>
      <item>FORUM MLADIH ROMA BAJAŠA HRVATSKE, Livadarska 2, 40000 Pribislavec</item>
    </izvorni_sadrzaj>
    <derivirana_varijabla naziv="DomainObject.Predmet.ProtuStrankaListFormatedWithAdress_1">
      <item>FORUM MLADIH ROMA BAJAŠA HRVATSKE, Livadarska 2, 40000 Pribislavec</item>
    </derivirana_varijabla>
  </DomainObject.Predmet.ProtuStrankaListFormatedWithAdress>
  <DomainObject.Predmet.ProtuStrankaListFormatedWithAdressOIB>
    <izvorni_sadrzaj>
      <item>FORUM MLADIH ROMA BAJAŠA HRVATSKE, OIB 31353662112, Livadarska 2, 40000 Pribislavec</item>
    </izvorni_sadrzaj>
    <derivirana_varijabla naziv="DomainObject.Predmet.ProtuStrankaListFormatedWithAdressOIB_1">
      <item>FORUM MLADIH ROMA BAJAŠA HRVATSKE, OIB 31353662112, Livadarska 2, 40000 Pribislavec</item>
    </derivirana_varijabla>
  </DomainObject.Predmet.ProtuStrankaListFormatedWithAdressOIB>
  <DomainObject.Predmet.ProtuStrankaListNazivFormated>
    <izvorni_sadrzaj>
      <item>FORUM MLADIH ROMA BAJAŠA HRVATSKE</item>
    </izvorni_sadrzaj>
    <derivirana_varijabla naziv="DomainObject.Predmet.ProtuStrankaListNazivFormated_1">
      <item>FORUM MLADIH ROMA BAJAŠA HRVATSKE</item>
    </derivirana_varijabla>
  </DomainObject.Predmet.ProtuStrankaListNazivFormated>
  <DomainObject.Predmet.ProtuStrankaListNazivFormatedOIB>
    <izvorni_sadrzaj>
      <item>FORUM MLADIH ROMA BAJAŠA HRVATSKE, OIB 31353662112</item>
    </izvorni_sadrzaj>
    <derivirana_varijabla naziv="DomainObject.Predmet.ProtuStrankaListNazivFormatedOIB_1">
      <item>FORUM MLADIH ROMA BAJAŠA HRVATSKE, OIB 31353662112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FORUM MLADIH ROMA BAJAŠA HRVATSKE</izvorni_sadrzaj>
    <derivirana_varijabla naziv="DomainObject.Predmet.ProtustrankaIDrugi_1">FORUM MLADIH ROMA BAJAŠA HRVATSKE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FORUM MLADIH ROMA BAJAŠA HRVATSKE, OIB 31353662112, Livadarska 2, 40000 Pribislavec</izvorni_sadrzaj>
    <derivirana_varijabla naziv="DomainObject.Predmet.ProtustrankaIDrugiAdressOIB_1">FORUM MLADIH ROMA BAJAŠA HRVATSKE, OIB 31353662112, Livadarska 2,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FORUM MLADIH ROMA BAJAŠA HRVATSKE</item>
      <item>E-oglasna ploča</item>
    </izvorni_sadrzaj>
    <derivirana_varijabla naziv="DomainObject.Predmet.SudioniciListNaziv_1">
      <item>Financijska agencija, Regionalni centar Zagreb, Podružnica Varaždin</item>
      <item>FORUM MLADIH ROMA BAJAŠA HRVATSKE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FORUM MLADIH ROMA BAJAŠA HRVATSKE, OIB 31353662112, Livadarska 2,40000 Pribislavec</item>
      <item>E-oglasna ploča</item>
    </izvorni_sadrzaj>
    <derivirana_varijabla naziv="DomainObject.Predmet.SudioniciListAdressOIB_1">
      <item>Financijska agencija, Regionalni centar Zagreb, Podružnica Varaždin, A. Cesarca 2,42000 Varaždin</item>
      <item>FORUM MLADIH ROMA BAJAŠA HRVATSKE, OIB 31353662112, Livadarska 2,40000 Pribislavec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31353662112</item>
      <item>, OIB null</item>
    </izvorni_sadrzaj>
    <derivirana_varijabla naziv="DomainObject.Predmet.SudioniciListNazivOIB_1">
      <item>, OIB null</item>
      <item>, OIB 31353662112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467</properties:Words>
  <properties:Characters>2535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2015-11-05T08:16:00Z</dcterms:created>
  <dc:creator>user</dc:creator>
  <cp:lastModifiedBy>Marko Makaj</cp:lastModifiedBy>
  <cp:lastPrinted>2015-10-21T08:01:00Z</cp:lastPrinted>
  <dcterms:modified xmlns:xsi="http://www.w3.org/2001/XMLSchema-instance" xsi:type="dcterms:W3CDTF">2015-11-05T08:26:00Z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