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07d4" w14:paraId="65207d4" w:rsidRDefault="00AB4602" w:rsidP="00ED505E" w:rsidR="00ED505E" w:rsidRPr="00ED505E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505E" w:rsidRPr="00ED505E">
        <w:rPr>
          <w:rFonts w:cs="Times New Roman"/>
        </w:rPr>
        <w:tab/>
      </w:r>
      <w:r w:rsidR="00ED505E" w:rsidRPr="00ED505E">
        <w:rPr>
          <w:rFonts w:cs="Times New Roman"/>
        </w:rPr>
        <w:tab/>
      </w:r>
      <w:r w:rsidR="00ED505E" w:rsidRPr="00ED505E">
        <w:rPr>
          <w:rFonts w:cs="Times New Roman"/>
        </w:rPr>
        <w:tab/>
      </w:r>
      <w:r w:rsidR="00ED505E" w:rsidRPr="00ED505E">
        <w:rPr>
          <w:rFonts w:cs="Times New Roman"/>
        </w:rPr>
        <w:tab/>
      </w:r>
      <w:r w:rsidR="00ED505E" w:rsidRPr="00ED505E">
        <w:rPr>
          <w:rFonts w:cs="Times New Roman"/>
        </w:rPr>
        <w:tab/>
      </w:r>
      <w:r w:rsidR="00ED505E" w:rsidRPr="00ED505E">
        <w:rPr>
          <w:rFonts w:cs="Times New Roman"/>
        </w:rPr>
        <w:tab/>
      </w:r>
      <w:r w:rsidR="00ED505E" w:rsidRPr="00ED505E">
        <w:rPr>
          <w:rFonts w:cs="Times New Roman"/>
        </w:rPr>
        <w:tab/>
      </w:r>
      <w:r w:rsidR="00ED505E" w:rsidRPr="00ED505E">
        <w:rPr>
          <w:rFonts w:cs="Times New Roman"/>
        </w:rPr>
        <w:tab/>
      </w:r>
      <w:r w:rsidR="00ED505E" w:rsidRPr="00ED505E">
        <w:rPr>
          <w:rFonts w:cs="Times New Roman"/>
        </w:rPr>
        <w:tab/>
      </w:r>
      <w:r w:rsidR="00ED505E" w:rsidRPr="00ED505E">
        <w:rPr>
          <w:rFonts w:cs="Times New Roman"/>
        </w:rPr>
        <w:tab/>
        <w:t>1 St-1146/2017</w:t>
      </w:r>
    </w:p>
    <w:p w:rsidRDefault="00ED505E" w:rsidP="00ED505E" w:rsidR="00ED505E" w:rsidRPr="00ED505E">
      <w:pPr>
        <w:spacing w:after="0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b/>
          <w:lang w:eastAsia="hr-HR"/>
        </w:rPr>
        <w:t xml:space="preserve">    </w:t>
      </w:r>
      <w:r w:rsidRPr="00ED505E">
        <w:rPr>
          <w:rFonts w:cs="Times New Roman" w:eastAsia="Times New Roman"/>
          <w:lang w:eastAsia="hr-HR"/>
        </w:rPr>
        <w:t>REPUBLIKA HRVATSKA</w:t>
      </w:r>
    </w:p>
    <w:p w:rsidRDefault="00ED505E" w:rsidP="00ED505E" w:rsidR="00ED505E" w:rsidRPr="00ED505E">
      <w:pPr>
        <w:spacing w:after="0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 xml:space="preserve"> TRGOVAČKI SUD U ZAGREBU</w:t>
      </w:r>
    </w:p>
    <w:p w:rsidRDefault="00ED505E" w:rsidP="00ED505E" w:rsidR="00ED505E" w:rsidRPr="00ED505E">
      <w:pPr>
        <w:spacing w:after="0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 xml:space="preserve">       Stalna služba u Karlovcu</w:t>
      </w:r>
    </w:p>
    <w:p w:rsidRDefault="00ED505E" w:rsidP="00ED505E" w:rsidR="00ED505E" w:rsidRPr="00ED505E">
      <w:pPr>
        <w:spacing w:after="0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>Karlovac, Trg hrvatskih branitelja 1/II</w:t>
      </w:r>
    </w:p>
    <w:p w:rsidRDefault="00ED505E" w:rsidP="00ED505E" w:rsidR="00ED505E" w:rsidRPr="00ED505E">
      <w:pPr>
        <w:spacing w:after="0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jc w:val="center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>R E P U B L I K A    H R V A T S KA</w:t>
      </w:r>
    </w:p>
    <w:p w:rsidRDefault="00ED505E" w:rsidP="00ED505E" w:rsidR="00ED505E" w:rsidRPr="00ED50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ab/>
        <w:t>T A B L I C A</w:t>
      </w:r>
    </w:p>
    <w:p w:rsidRDefault="00ED505E" w:rsidP="00ED505E" w:rsidR="00ED505E" w:rsidRPr="00ED505E">
      <w:pPr>
        <w:spacing w:after="0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jc w:val="both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ab/>
        <w:t>TRGOVAČKI SUD U ZAGREBU, Stalna služba u Karlovcu</w:t>
      </w:r>
      <w:r w:rsidRPr="00ED505E">
        <w:rPr>
          <w:rFonts w:cs="Times New Roman" w:eastAsia="Times New Roman"/>
          <w:b/>
          <w:lang w:eastAsia="hr-HR"/>
        </w:rPr>
        <w:t>,</w:t>
      </w:r>
      <w:r w:rsidRPr="00ED505E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Stečajna masa iza AGRO REPICA d.o.o. u stečaju, Zagreb, Trg hrvatskih velikana 4, OIB: 84324774248,  2. srpnja 2019., temeljem čl. 264. Stečajnog zakona (NN 71/15, 104/17, dalje:SZ-a) sastavlja</w:t>
      </w:r>
    </w:p>
    <w:p w:rsidRDefault="00ED505E" w:rsidP="00ED505E" w:rsidR="00ED505E" w:rsidRPr="00ED50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505E" w:rsidP="00ED505E" w:rsidR="00ED505E" w:rsidRPr="00ED505E">
      <w:pPr>
        <w:spacing w:after="0"/>
        <w:jc w:val="center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>t a b l i c u</w:t>
      </w:r>
    </w:p>
    <w:p w:rsidRDefault="00ED505E" w:rsidP="00ED505E" w:rsidR="00ED505E" w:rsidRPr="00ED505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D505E" w:rsidP="00ED505E" w:rsidR="00ED505E" w:rsidRPr="00ED505E">
      <w:pPr>
        <w:spacing w:after="0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ind w:left="1080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>Utvrđene su slijedeće tražbine:</w:t>
      </w:r>
    </w:p>
    <w:p w:rsidRDefault="00ED505E" w:rsidP="00ED505E" w:rsidR="00ED505E" w:rsidRPr="00ED505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numPr>
          <w:ilvl w:val="0"/>
          <w:numId w:val="47"/>
        </w:num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 xml:space="preserve">Niži isplatni red                                     </w:t>
      </w:r>
    </w:p>
    <w:p w:rsidRDefault="00ED505E" w:rsidP="00ED505E" w:rsidR="00ED505E" w:rsidRPr="00ED505E">
      <w:pPr>
        <w:spacing w:after="0"/>
        <w:jc w:val="both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 xml:space="preserve">                                                                     </w:t>
      </w:r>
    </w:p>
    <w:p w:rsidRDefault="00ED505E" w:rsidP="00ED505E" w:rsidR="00ED505E" w:rsidRPr="00ED505E">
      <w:pPr>
        <w:numPr>
          <w:ilvl w:val="1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 xml:space="preserve">Ana Glavota, Zagreb, Čeminečka 8, </w:t>
      </w:r>
    </w:p>
    <w:p w:rsidRDefault="00ED505E" w:rsidP="00ED505E" w:rsidR="00ED505E" w:rsidRPr="00ED505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>OIB: 04613156530, u iznosu od                                             1.230.000,00 kn.</w:t>
      </w:r>
    </w:p>
    <w:p w:rsidRDefault="00ED505E" w:rsidP="00ED505E" w:rsidR="00ED505E" w:rsidRPr="00ED505E">
      <w:pPr>
        <w:spacing w:after="0"/>
        <w:ind w:left="1428"/>
        <w:contextualSpacing/>
        <w:jc w:val="both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ind w:left="1128"/>
        <w:jc w:val="both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jc w:val="center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>U Karlovcu 2. srpnja 2019.</w:t>
      </w:r>
    </w:p>
    <w:p w:rsidRDefault="00ED505E" w:rsidP="00ED505E" w:rsidR="00ED505E" w:rsidRPr="00ED505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 xml:space="preserve">            Stečajni sudac:</w:t>
      </w:r>
    </w:p>
    <w:p w:rsidRDefault="00ED505E" w:rsidP="00ED505E" w:rsidR="00ED505E">
      <w:pPr>
        <w:spacing w:after="0"/>
        <w:jc w:val="center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 xml:space="preserve">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ED505E" w:rsidP="00ED505E" w:rsidR="00ED505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Draženka Prpić</w:t>
      </w:r>
    </w:p>
    <w:p w:rsidRDefault="00ED505E" w:rsidP="00ED505E" w:rsidR="00ED505E" w:rsidRPr="00ED505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D505E" w:rsidP="00ED505E" w:rsidR="00ED505E" w:rsidRPr="00ED505E">
      <w:pPr>
        <w:spacing w:after="0"/>
        <w:jc w:val="right"/>
        <w:rPr>
          <w:rFonts w:cs="Times New Roman" w:eastAsia="Times New Roman"/>
          <w:lang w:eastAsia="hr-HR"/>
        </w:rPr>
      </w:pPr>
      <w:r w:rsidRPr="00ED505E">
        <w:rPr>
          <w:rFonts w:cs="Times New Roman" w:eastAsia="Times New Roman"/>
          <w:lang w:eastAsia="hr-HR"/>
        </w:rPr>
        <w:t xml:space="preserve">                          </w:t>
      </w:r>
    </w:p>
    <w:p w:rsidRDefault="00ED505E" w:rsidP="00ED505E" w:rsidR="00ED505E" w:rsidRPr="00ED505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05E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07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>St-1146/2017-56</izvorni_sadrzaj>
    <derivirana_varijabla naziv="DomainObject.Oznaka_1">St-1146/2017-56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St-1146/2017</izvorni_sadrzaj>
    <derivirana_varijabla naziv="DomainObject.Predmet.OznakaBroj_1">St-1146/2017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AGRO REPICA d.o.o. u stečaju zastupanog po punomoćniku Vinko Palić; Ana Glavota; Mirko Kovač</izvorni_sadrzaj>
    <derivirana_varijabla naziv="DomainObject.Predmet.ProtustrankaFormated_1">  Stečajna masa iza AGRO REPICA d.o.o. u stečaju zastupanog po punomoćniku Vinko Palić; Ana Glavota; Mirko Kovač</derivirana_varijabla>
  </DomainObject.Predmet.ProtustrankaFormated>
  <DomainObject.Predmet.ProtustrankaFormatedOIB>
    <izvorni_sadrzaj>  Stečajna masa iza AGRO REPICA d.o.o. u stečaju, OIB 84324774248 zastupanog po punomoćniku Vinko Palić; Ana Glavota; Mirko Kovač</izvorni_sadrzaj>
    <derivirana_varijabla naziv="DomainObject.Predmet.ProtustrankaFormatedOIB_1">  Stečajna masa iza AGRO REPICA d.o.o. u stečaju, OIB 84324774248 zastupanog po punomoćniku Vinko Palić; Ana Glavota; Mirko Kovač</derivirana_varijabla>
  </DomainObject.Predmet.ProtustrankaFormatedOIB>
  <DomainObject.Predmet.ProtustrankaFormatedWithAdress>
    <izvorni_sadrzaj> Stečajna masa iza AGRO REPICA d.o.o. u stečaju, Trg hrvatskih velikana 4, 10000 Zagreb zastupanog po punomoćniku Vinko Palić; Ana Glavota; Mirko Kovač</izvorni_sadrzaj>
    <derivirana_varijabla naziv="DomainObject.Predmet.ProtustrankaFormatedWithAdress_1"> Stečajna masa iza AGRO REPICA d.o.o. u stečaju, Trg hrvatskih velikana 4, 10000 Zagreb zastupanog po punomoćniku Vinko Palić; Ana Glavota; Mirko Kovač</derivirana_varijabla>
  </DomainObject.Predmet.ProtustrankaFormatedWithAdress>
  <DomainObject.Predmet.ProtustrankaFormatedWithAdressOIB>
    <izvorni_sadrzaj> Stečajna masa iza AGRO REPICA d.o.o. u stečaju, OIB 84324774248, Trg hrvatskih velikana 4, 10000 Zagreb zastupanog po punomoćniku Vinko Palić; Ana Glavota; Mirko Kovač</izvorni_sadrzaj>
    <derivirana_varijabla naziv="DomainObject.Predmet.ProtustrankaFormatedWithAdressOIB_1"> Stečajna masa iza AGRO REPICA d.o.o. u stečaju, OIB 84324774248, Trg hrvatskih velikana 4, 10000 Zagreb zastupanog po punomoćniku Vinko Palić; Ana Glavota; Mirko Kovač</derivirana_varijabla>
  </DomainObject.Predmet.ProtustrankaFormatedWithAdressOIB>
  <DomainObject.Predmet.ProtustrankaWithAdress>
    <izvorni_sadrzaj>Stečajna masa iza AGRO REPICA d.o.o. u stečaju Trg hrvatskih velikana 4, 10000 Zagreb</izvorni_sadrzaj>
    <derivirana_varijabla naziv="DomainObject.Predmet.ProtustrankaWithAdress_1">Stečajna masa iza AGRO REPICA d.o.o. u stečaju Trg hrvatskih velikana 4, 10000 Zagreb</derivirana_varijabla>
  </DomainObject.Predmet.ProtustrankaWithAdress>
  <DomainObject.Predmet.ProtustrankaWithAdressOIB>
    <izvorni_sadrzaj>Stečajna masa iza AGRO REPICA d.o.o. u stečaju, OIB 84324774248, Trg hrvatskih velikana 4, 10000 Zagreb</izvorni_sadrzaj>
    <derivirana_varijabla naziv="DomainObject.Predmet.ProtustrankaWithAdressOIB_1">Stečajna masa iza AGRO REPICA d.o.o. u stečaju, OIB 84324774248, Trg hrvatskih velikana 4, 10000 Zagreb</derivirana_varijabla>
  </DomainObject.Predmet.ProtustrankaWithAdressOIB>
  <DomainObject.Predmet.ProtustrankaNazivFormated>
    <izvorni_sadrzaj>Stečajna masa iza AGRO REPICA d.o.o. u stečaju</izvorni_sadrzaj>
    <derivirana_varijabla naziv="DomainObject.Predmet.ProtustrankaNazivFormated_1">Stečajna masa iza AGRO REPICA d.o.o. u stečaju</derivirana_varijabla>
  </DomainObject.Predmet.ProtustrankaNazivFormated>
  <DomainObject.Predmet.ProtustrankaNazivFormatedOIB>
    <izvorni_sadrzaj>Stečajna masa iza AGRO REPICA d.o.o. u stečaju, OIB 84324774248</izvorni_sadrzaj>
    <derivirana_varijabla naziv="DomainObject.Predmet.ProtustrankaNazivFormatedOIB_1">Stečajna masa iza AGRO REPICA d.o.o. u stečaju, OIB 84324774248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AGRO REPICA d.o.o. u stečaju zastupanog po punomoćniku Vinko Palić; Ana Glavota; Mirko Kovač</item>
    </izvorni_sadrzaj>
    <derivirana_varijabla naziv="DomainObject.Predmet.ProtuStrankaListFormated_1">
      <item>Stečajna masa iza AGRO REPICA d.o.o. u stečaju zastupanog po punomoćniku Vinko Palić; Ana Glavota; Mirko Kovač</item>
    </derivirana_varijabla>
  </DomainObject.Predmet.ProtuStrankaListFormated>
  <DomainObject.Predmet.ProtuStrankaListFormatedOIB>
    <izvorni_sadrzaj>
      <item>Stečajna masa iza AGRO REPICA d.o.o. u stečaju, OIB 84324774248 zastupanog po punomoćniku Vinko Palić; Ana Glavota; Mirko Kovač</item>
    </izvorni_sadrzaj>
    <derivirana_varijabla naziv="DomainObject.Predmet.ProtuStrankaListFormatedOIB_1">
      <item>Stečajna masa iza AGRO REPICA d.o.o. u stečaju, OIB 84324774248 zastupanog po punomoćniku Vinko Palić; Ana Glavota; Mirko Kovač</item>
    </derivirana_varijabla>
  </DomainObject.Predmet.ProtuStrankaListFormatedOIB>
  <DomainObject.Predmet.ProtuStrankaListFormatedWithAdress>
    <izvorni_sadrzaj>
      <item>Stečajna masa iza AGRO REPICA d.o.o. u stečaju, Trg hrvatskih velikana 4, 10000 Zagreb zastupanog po punomoćniku Vinko Palić; Ana Glavota; Mirko Kovač</item>
    </izvorni_sadrzaj>
    <derivirana_varijabla naziv="DomainObject.Predmet.ProtuStrankaListFormatedWithAdress_1">
      <item>Stečajna masa iza AGRO REPICA d.o.o. u stečaju, Trg hrvatskih velikana 4, 10000 Zagreb zastupanog po punomoćniku Vinko Palić; Ana Glavota; Mirko Kovač</item>
    </derivirana_varijabla>
  </DomainObject.Predmet.ProtuStrankaListFormatedWithAdress>
  <DomainObject.Predmet.ProtuStrankaListFormatedWithAdressOIB>
    <izvorni_sadrzaj>
      <item>Stečajna masa iza AGRO REPICA d.o.o. u stečaju, OIB 84324774248, Trg hrvatskih velikana 4, 10000 Zagreb zastupanog po punomoćniku Vinko Palić; Ana Glavota; Mirko Kovač</item>
    </izvorni_sadrzaj>
    <derivirana_varijabla naziv="DomainObject.Predmet.ProtuStrankaListFormatedWithAdressOIB_1">
      <item>Stečajna masa iza AGRO REPICA d.o.o. u stečaju, OIB 84324774248, Trg hrvatskih velikana 4, 10000 Zagreb zastupanog po punomoćniku Vinko Palić; Ana Glavota; Mirko Kovač</item>
    </derivirana_varijabla>
  </DomainObject.Predmet.ProtuStrankaListFormatedWithAdressOIB>
  <DomainObject.Predmet.ProtuStrankaListNazivFormated>
    <izvorni_sadrzaj>
      <item>Stečajna masa iza AGRO REPICA d.o.o. u stečaju</item>
    </izvorni_sadrzaj>
    <derivirana_varijabla naziv="DomainObject.Predmet.ProtuStrankaListNazivFormated_1">
      <item>Stečajna masa iza AGRO REPICA d.o.o. u stečaju</item>
    </derivirana_varijabla>
  </DomainObject.Predmet.ProtuStrankaListNazivFormated>
  <DomainObject.Predmet.ProtuStrankaListNazivFormatedOIB>
    <izvorni_sadrzaj>
      <item>Stečajna masa iza AGRO REPICA d.o.o. u stečaju, OIB 84324774248</item>
    </izvorni_sadrzaj>
    <derivirana_varijabla naziv="DomainObject.Predmet.ProtuStrankaListNazivFormatedOIB_1">
      <item>Stečajna masa iza AGRO REPICA d.o.o. u stečaju, OIB 84324774248</item>
    </derivirana_varijabla>
  </DomainObject.Predmet.ProtuStrankaListNazivFormatedOIB>
  <DomainObject.Predmet.OstaliListFormated>
    <izvorni_sadrzaj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izvorni_sadrzaj>
    <derivirana_varijabla naziv="DomainObject.Predmet.OstaliListFormated_1">
      <item>Vinko Palić punomoćnik sudionika u postupku Stečajna masa iza AGRO REPICA d.o.o. u stečaju</item>
      <item>Ana Glavota punomoćnik sudionika u postupku Stečajna masa iza AGRO REPICA d.o.o. u stečaju</item>
      <item>Mirko Kovač punomoćnik sudionika u postupku Stečajna masa iza AGRO REPICA d.o.o. u stečaju</item>
      <item>Hrvoje Kraljičković</item>
      <item>Županijsko državno odvjetništvo Zagreb</item>
    </derivirana_varijabla>
  </DomainObject.Predmet.OstaliListFormated>
  <DomainObject.Predmet.OstaliListFormated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izvorni_sadrzaj>
    <derivirana_varijabla naziv="DomainObject.Predmet.OstaliListFormated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 punomoćnik sudionika u postupku Stečajna masa iza AGRO REPICA d.o.o. u stečaju</item>
      <item>Hrvoje Kraljičković, OIB 63875916042</item>
      <item>Županijsko državno odvjetništvo Zagreb</item>
    </derivirana_varijabla>
  </DomainObject.Predmet.OstaliListFormatedOIB>
  <DomainObject.Predmet.OstaliListFormatedWithAdress>
    <izvorni_sadrzaj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izvorni_sadrzaj>
    <derivirana_varijabla naziv="DomainObject.Predmet.OstaliListFormatedWithAdress_1">
      <item>Vinko Palić punomoćnik sudionika u postupku Stečajna masa iza AGRO REPICA d.o.o. u stečaju</item>
      <item>Ana Glavota punomoćnik sudionika u postupku Stečajna masa iza AGRO REPICA d.o.o. u stečaju</item>
      <item>Mirko Kovač, Palmotićeva 50, 10000 Zagreb punomoćnik sudionika u postupku Stečajna masa iza AGRO REPICA d.o.o. u stečaju</item>
      <item>Hrvoje Kraljičković, Trg hrvatskih velikana 4, 10000 Zagreb</item>
      <item>Županijsko državno odvjetništvo Zagreb, Savska 41, 10000 Zagreb</item>
    </derivirana_varijabla>
  </DomainObject.Predmet.OstaliListFormatedWithAdress>
  <DomainObject.Predmet.OstaliListFormatedWithAdressOIB>
    <izvorni_sadrzaj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izvorni_sadrzaj>
    <derivirana_varijabla naziv="DomainObject.Predmet.OstaliListFormatedWithAdressOIB_1">
      <item>Vinko Palić, OIB 27865407688 punomoćnik sudionika u postupku Stečajna masa iza AGRO REPICA d.o.o. u stečaju</item>
      <item>Ana Glavota, OIB 04613156530 punomoćnik sudionika u postupku Stečajna masa iza AGRO REPICA d.o.o. u stečaju</item>
      <item>Mirko Kovač, Palmotićeva 50, 10000 Zagreb punomoćnik sudionika u postupku Stečajna masa iza AGRO REPICA d.o.o. u stečaju</item>
      <item>Hrvoje Kraljičković, OIB 63875916042, Trg hrvatskih velikana 4, 10000 Zagreb</item>
      <item>Županijsko državno odvjetništvo Zagreb, Savska 41, 10000 Zagreb</item>
    </derivirana_varijabla>
  </DomainObject.Predmet.OstaliListFormatedWithAdressOIB>
  <DomainObject.Predmet.OstaliListNazivFormated>
    <izvorni_sadrzaj>
      <item>Vinko Palić</item>
      <item>Ana Glavota</item>
      <item>Mirko Kovač</item>
      <item>Hrvoje Kraljičković</item>
      <item>Županijsko državno odvjetništvo Zagreb</item>
    </izvorni_sadrzaj>
    <derivirana_varijabla naziv="DomainObject.Predmet.OstaliListNazivFormated_1">
      <item>Vinko Palić</item>
      <item>Ana Glavota</item>
      <item>Mirko Kovač</item>
      <item>Hrvoje Kraljičković</item>
      <item>Županijsko državno odvjetništvo Zagreb</item>
    </derivirana_varijabla>
  </DomainObject.Predmet.OstaliListNazivFormated>
  <DomainObject.Predmet.OstaliListNazivFormatedOIB>
    <izvorni_sadrzaj>
      <item>Vinko Palić, OIB 27865407688</item>
      <item>Ana Glavota, OIB 04613156530</item>
      <item>Mirko Kovač</item>
      <item>Hrvoje Kraljičković, OIB 63875916042</item>
      <item>Županijsko državno odvjetništvo Zagreb</item>
    </izvorni_sadrzaj>
    <derivirana_varijabla naziv="DomainObject.Predmet.OstaliListNazivFormatedOIB_1">
      <item>Vinko Palić, OIB 27865407688</item>
      <item>Ana Glavota, OIB 04613156530</item>
      <item>Mirko Kovač</item>
      <item>Hrvoje Kraljičković, OIB 63875916042</item>
      <item>Županijsko državno odvjetništvo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St-1146/2017-56</izvorni_sadrzaj>
    <derivirana_varijabla naziv="DomainObject.PoslovniBrojDokumenta_1">St-1146/2017-56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AGRO REPICA d.o.o. u stečaju</izvorni_sadrzaj>
    <derivirana_varijabla naziv="DomainObject.Predmet.ProtustrankaIDrugi_1">Stečajna masa iza AGRO REPICA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AGRO REPICA d.o.o. u stečaju, OIB 84324774248, Trg hrvatskih velikana 4, 10000 Zagreb</izvorni_sadrzaj>
    <derivirana_varijabla naziv="DomainObject.Predmet.ProtustrankaIDrugiAdressOIB_1">Stečajna masa iza AGRO REPICA d.o.o. u stečaju, OIB 84324774248, Trg hrvatskih velikana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izvorni_sadrzaj>
    <derivirana_varijabla naziv="DomainObject.Predmet.SudioniciListNaziv_1">
      <item>Stečajna masa iza AGRO REPICA d.o.o. u stečaju</item>
      <item>FINA Regionalni centar Zagreb</item>
      <item>Vinko Palić</item>
      <item>Ana Glavota</item>
      <item>Mirko Kovač</item>
      <item>Hrvoje Kraljičković</item>
      <item>Županijsko državno odvjetništvo Zagreb</item>
    </derivirana_varijabla>
  </DomainObject.Predmet.SudioniciListNaziv>
  <DomainObject.Predmet.SudioniciListAdressOIB>
    <izvorni_sadrzaj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izvorni_sadrzaj>
    <derivirana_varijabla naziv="DomainObject.Predmet.SudioniciListAdressOIB_1">
      <item>Stečajna masa iza AGRO REPICA d.o.o. u stečaju, OIB 84324774248, Trg hrvatskih velikana 4,10000 Zagreb</item>
      <item>FINA Regionalni centar Zagreb, OIB 85821130368, Trg svibanjskih žrtava 1995. 1,10000 Zagreb</item>
      <item>Vinko Palić, OIB 27865407688</item>
      <item>Ana Glavota, OIB 04613156530</item>
      <item>Mirko Kovač, Palmotićeva 50,10000 Zagreb</item>
      <item>Hrvoje Kraljičković, OIB 63875916042, Trg hrvatskih velikana 4,10000 Zagreb</item>
      <item>Županijsko državno odvjetništvo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37D20F-B4EC-498E-A78E-EED10837A1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646</properties:Characters>
  <properties:Lines>40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2019-07-02T07:30:00Z</cp:lastPrinted>
  <dcterms:modified xmlns:xsi="http://www.w3.org/2001/XMLSchema-instance" xsi:type="dcterms:W3CDTF">2019-07-02T07:30:00Z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St-1146/2017-56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