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09782a9" w14:paraId="09782a9" w:rsidRDefault="006140BB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6140B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6140BB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6140BB">
            <w:rPr>
              <w:rStyle w:val="eSPISCCParagraphDefaultFont"/>
              <w:rFonts w:eastAsiaTheme="minorHAnsi"/>
            </w:rPr>
            <w:t>Trgovački sud u Splitu - Stalna služba u Dubrovniku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40BB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6140BB">
            <w:rPr>
              <w:rStyle w:val="eSPISCCParagraphDefaultFont"/>
            </w:rPr>
            <w:t>Dr. Ante Starčevića 23</w:t>
          </w:r>
        </w:sdtContent>
      </w:sdt>
      <w:r w:rsidR="00AE649C" w:rsidRPr="006C43C5">
        <w:t xml:space="preserve"> </w:t>
      </w:r>
    </w:p>
    <w:p w:rsidRDefault="006140BB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6140BB">
            <w:rPr>
              <w:rStyle w:val="eSPISCCParagraphDefaultFont"/>
            </w:rPr>
            <w:t>20000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6140BB">
            <w:rPr>
              <w:rStyle w:val="eSPISCCParagraphDefaultFont"/>
            </w:rPr>
            <w:t>Dubrovnik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6140BB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6140BB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6140BB">
            <w:rPr>
              <w:rStyle w:val="eSPISCCParagraphDefaultFont"/>
              <w:rFonts w:eastAsiaTheme="minorHAnsi"/>
            </w:rPr>
            <w:t>Ivani Mendeš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6140BB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6140BB">
            <w:rPr>
              <w:rStyle w:val="eSPISCCParagraphDefaultFont"/>
              <w:rFonts w:eastAsiaTheme="minorHAnsi"/>
            </w:rPr>
            <w:t xml:space="preserve"> FINA, RC Split, Podružnica Dubrovnik, OIB 85821130368, Vukovarska 2, 20000 Dubrovnik; CESTOGRADNJA, društvo s ograničenom odgovornošću za građevinarstvo, OIB 81547946556, Papandopulova 21, 21000 Split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6140BB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6140BB">
            <w:rPr>
              <w:rStyle w:val="eSPISCCParagraphDefaultFont"/>
              <w:rFonts w:eastAsiaTheme="minorHAnsi"/>
            </w:rPr>
            <w:t xml:space="preserve"> IPSUM d.o.o. za građevinarstvo i trgovinu u stečaju, OIB 26472901970, Dr. Ante Starčevića 29, 20000 Dubrovnik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6140BB">
            <w:rPr>
              <w:rStyle w:val="eSPISCCParagraphDefaultFont"/>
              <w:rFonts w:eastAsiaTheme="minorHAnsi"/>
            </w:rPr>
            <w:t>Stečaj društva s ograničenom odgovornošću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6140BB">
            <w:rPr>
              <w:rStyle w:val="eSPISCCParagraphDefaultFont"/>
              <w:rFonts w:eastAsiaTheme="minorHAnsi"/>
            </w:rPr>
            <w:t>6. lipnja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40BB" w:rsidRPr="006140BB">
            <w:rPr>
              <w:rStyle w:val="eSPISCCParagraphDefaultFont"/>
              <w:rFonts w:eastAsiaTheme="minorHAnsi"/>
            </w:rPr>
            <w:t>CESTOGRADNJA, društvo s ograničenom odgovornošću za građevinarstvo, OIB 81547946556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40BB" w:rsidRPr="006140BB">
            <w:rPr>
              <w:rStyle w:val="eSPISCCParagraphDefaultFont"/>
              <w:rFonts w:eastAsiaTheme="minorHAnsi"/>
            </w:rPr>
            <w:t>sudske pristojbe za Prijava svakog pojedinog potraživanja u iznosu od 500,00 kn, Pristojba na rješenje u iznosu od 100,00 kn, u ukupnom iznosu od 600,00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40BB" w:rsidRPr="006140BB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40BB" w:rsidRPr="006140BB">
            <w:rPr>
              <w:rStyle w:val="eSPISCCParagraphDefaultFont"/>
              <w:rFonts w:eastAsiaTheme="minorHAnsi"/>
            </w:rPr>
            <w:t>HR635045-3566-10033941742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6140BB" w:rsidRPr="006140BB">
            <w:rPr>
              <w:rStyle w:val="eSPISCCParagraphDefaultFont"/>
              <w:rFonts w:eastAsiaTheme="minorHAnsi"/>
            </w:rPr>
            <w:t>Pristojbe iz predmeta St-1044/2017, TS ST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6140BB" w:rsidRPr="006140BB">
            <w:rPr>
              <w:rStyle w:val="eSPISCCParagraphDefaultFont"/>
              <w:rFonts w:eastAsiaTheme="minorHAnsi"/>
            </w:rPr>
            <w:t>Dubrovniku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6140BB" w:rsidRPr="006140BB">
            <w:rPr>
              <w:rStyle w:val="eSPISCCParagraphDefaultFont"/>
              <w:rFonts w:eastAsiaTheme="minorHAnsi"/>
            </w:rPr>
            <w:t>6. lipnja 2018.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6140BB" w:rsidRPr="006140BB">
            <w:rPr>
              <w:rStyle w:val="eSPISCCParagraphDefaultFont"/>
              <w:rFonts w:eastAsiaTheme="minorHAnsi"/>
            </w:rPr>
            <w:t>Ivana Mendeš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6140BB" w:rsidRPr="006140BB">
            <w:rPr>
              <w:rStyle w:val="eSPISCCParagraphDefaultFont"/>
              <w:rFonts w:eastAsiaTheme="minorHAnsi"/>
            </w:rPr>
            <w:t>CESTOGRADNJA, društvo s ograničenom odgovornošću za građevinarstvo, OIB 81547946556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6140BB">
        <w:rPr>
          <w:noProof/>
        </w:rPr>
        <w:t>FINI po pravomoćnosti rješenja ukoliko pristojba ne bude plaćena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eSPISCCParagraphDefaultFont"/>
          </w:rPr>
        </w:sdtEndPr>
        <w:sdtContent>
          <w:r w:rsidR="006140BB" w:rsidRPr="006140BB">
            <w:rPr>
              <w:rStyle w:val="eSPISCCParagraphDefaultFont"/>
              <w:rFonts w:eastAsiaTheme="minorHAnsi"/>
            </w:rPr>
            <w:t>30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6140BB" w:rsidRPr="006140BB">
            <w:rPr>
              <w:rStyle w:val="eSPISCCParagraphDefaultFont"/>
              <w:rFonts w:eastAsiaTheme="minorHAnsi"/>
            </w:rPr>
            <w:t>Dubrovniku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6140BB" w:rsidRPr="006140BB">
            <w:rPr>
              <w:rStyle w:val="eSPISCCParagraphDefaultFont"/>
              <w:rFonts w:eastAsiaTheme="minorHAnsi"/>
            </w:rPr>
            <w:t>6. lipnja 2018.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6140B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6140BB">
            <w:rPr>
              <w:rStyle w:val="eSPISCCParagraphDefaultFont"/>
              <w:rFonts w:eastAsiaTheme="minorHAnsi"/>
            </w:rPr>
            <w:t>Pristojbe iz predmeta St-1044/2017, TS ST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6140B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6140BB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40BB">
                  <w:rPr>
                    <w:rStyle w:val="eSPISCCParagraphDefaultFont"/>
                    <w:rFonts w:eastAsiaTheme="minorHAnsi"/>
                  </w:rPr>
                  <w:t>CESTOGRADNJA, društvo s ograničenom odgovornošću za građevinarstvo, OIB 81547946556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6140B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40BB">
                  <w:rPr>
                    <w:rStyle w:val="eSPISCCParagraphDefaultFont"/>
                    <w:rFonts w:eastAsiaTheme="minorHAnsi"/>
                  </w:rPr>
                  <w:t>600,00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6140BB" w:rsidP="006140BB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40BB">
                  <w:rPr>
                    <w:rStyle w:val="eSPISCCParagraphDefaultFont"/>
                    <w:rFonts w:eastAsiaTheme="minorHAnsi"/>
                  </w:rPr>
                  <w:t>8 dana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6140B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40BB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6140B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40BB">
                  <w:rPr>
                    <w:rStyle w:val="eSPISCCParagraphDefaultFont"/>
                    <w:rFonts w:eastAsiaTheme="minorHAnsi"/>
                  </w:rPr>
                  <w:t>HR635045-3566-10033941742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6140BB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6140BB">
                  <w:rPr>
                    <w:rStyle w:val="eSPISCCParagraphDefaultFont"/>
                    <w:rFonts w:eastAsiaTheme="minorHAnsi"/>
                  </w:rPr>
                  <w:t>Pristojbe iz predmeta St-1044/2017, TS ST</w:t>
                </w:r>
              </w:sdtContent>
            </w:sdt>
          </w:p>
        </w:tc>
      </w:tr>
    </w:tbl>
    <w:p w:rsidRDefault="006140BB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0BB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140BB" w:rsidRPr="006140BB">
          <w:rPr>
            <w:rStyle w:val="eSPISCCParagraphDefaultFont"/>
          </w:rPr>
          <w:t>ref. 7 SS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6140BB" w:rsidRPr="006140BB">
          <w:rPr>
            <w:rStyle w:val="eSPISCCParagraphDefaultFont"/>
          </w:rPr>
          <w:t>St-1044/2017-38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0BB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St-1044/2017-38</izvorni_sadrzaj>
    <derivirana_varijabla naziv="DomainObject.Oznaka_1">St-1044/2017-38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St-1044/2017</izvorni_sadrzaj>
    <derivirana_varijabla naziv="DomainObject.Predmet.OznakaBroj_1">St-1044/2017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IPSUM d.o.o. za građevinarstvo i trgovinu u stečaju</izvorni_sadrzaj>
    <derivirana_varijabla naziv="DomainObject.Predmet.ProtustrankaFormated_1">  IPSUM d.o.o. za građevinarstvo i trgovinu u stečaju</derivirana_varijabla>
  </DomainObject.Predmet.ProtustrankaFormated>
  <DomainObject.Predmet.ProtustrankaFormatedOIB>
    <izvorni_sadrzaj>  IPSUM d.o.o. za građevinarstvo i trgovinu u stečaju, OIB 26472901970</izvorni_sadrzaj>
    <derivirana_varijabla naziv="DomainObject.Predmet.ProtustrankaFormatedOIB_1">  IPSUM d.o.o. za građevinarstvo i trgovinu u stečaju, OIB 26472901970</derivirana_varijabla>
  </DomainObject.Predmet.ProtustrankaFormatedOIB>
  <DomainObject.Predmet.ProtustrankaFormatedWithAdress>
    <izvorni_sadrzaj> IPSUM d.o.o. za građevinarstvo i trgovinu u stečaju, Dr. Ante Starčevića 29, 20000 Dubrovnik</izvorni_sadrzaj>
    <derivirana_varijabla naziv="DomainObject.Predmet.ProtustrankaFormatedWithAdress_1"> IPSUM d.o.o. za građevinarstvo i trgovinu u stečaju, Dr. Ante Starčevića 29, 20000 Dubrovnik</derivirana_varijabla>
  </DomainObject.Predmet.ProtustrankaFormatedWithAdress>
  <DomainObject.Predmet.ProtustrankaFormatedWithAdressOIB>
    <izvorni_sadrzaj> IPSUM d.o.o. za građevinarstvo i trgovinu u stečaju, OIB 26472901970, Dr. Ante Starčevića 29, 20000 Dubrovnik</izvorni_sadrzaj>
    <derivirana_varijabla naziv="DomainObject.Predmet.ProtustrankaFormatedWithAdressOIB_1"> IPSUM d.o.o. za građevinarstvo i trgovinu u stečaju, OIB 26472901970, Dr. Ante Starčevića 29, 20000 Dubrovnik</derivirana_varijabla>
  </DomainObject.Predmet.ProtustrankaFormatedWithAdressOIB>
  <DomainObject.Predmet.ProtustrankaWithAdress>
    <izvorni_sadrzaj>IPSUM d.o.o. za građevinarstvo i trgovinu u stečaju Dr. Ante Starčevića 29, 20000 Dubrovnik</izvorni_sadrzaj>
    <derivirana_varijabla naziv="DomainObject.Predmet.ProtustrankaWithAdress_1">IPSUM d.o.o. za građevinarstvo i trgovinu u stečaju Dr. Ante Starčevića 29, 20000 Dubrovnik</derivirana_varijabla>
  </DomainObject.Predmet.ProtustrankaWithAdress>
  <DomainObject.Predmet.ProtustrankaWithAdressOIB>
    <izvorni_sadrzaj>IPSUM d.o.o. za građevinarstvo i trgovinu u stečaju, OIB 26472901970, Dr. Ante Starčevića 29, 20000 Dubrovnik</izvorni_sadrzaj>
    <derivirana_varijabla naziv="DomainObject.Predmet.ProtustrankaWithAdressOIB_1">IPSUM d.o.o. za građevinarstvo i trgovinu u stečaju, OIB 26472901970, Dr. Ante Starčevića 29, 20000 Dubrovnik</derivirana_varijabla>
  </DomainObject.Predmet.ProtustrankaWithAdressOIB>
  <DomainObject.Predmet.ProtustrankaNazivFormated>
    <izvorni_sadrzaj>IPSUM d.o.o. za građevinarstvo i trgovinu u stečaju</izvorni_sadrzaj>
    <derivirana_varijabla naziv="DomainObject.Predmet.ProtustrankaNazivFormated_1">IPSUM d.o.o. za građevinarstvo i trgovinu u stečaju</derivirana_varijabla>
    <derivirana_varijabla naziv="Padez">IPSUM d.o.o. za građevinarstvo i trgovinu u stečaju</derivirana_varijabla>
  </DomainObject.Predmet.ProtustrankaNazivFormated>
  <DomainObject.Predmet.ProtustrankaNazivFormatedOIB>
    <izvorni_sadrzaj>IPSUM d.o.o. za građevinarstvo i trgovinu u stečaju, OIB 26472901970</izvorni_sadrzaj>
    <derivirana_varijabla naziv="DomainObject.Predmet.ProtustrankaNazivFormatedOIB_1">IPSUM d.o.o. za građevinarstvo i trgovinu u stečaju, OIB 26472901970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  <derivirana_varijabla naziv="Dativ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BRODOMETALURGIJA d.o.o. za proizvodnju i trgovinu; SAMOBORKA SPLIT d.o.o. za proizvodnju građevinskog materijala; METKOVIĆ, d.o.o. za vodoopskrbu i odvodnju otpadnih voda; CESTOGRADNJA, društvo s ograničenom odgovornošću za građevinarstvo</izvorni_sadrzaj>
    <derivirana_varijabla naziv="DomainObject.Predmet.StrankaFormated_1">  FINA, RC Split, Podružnica Dubrovnik; BRODOMETALURGIJA d.o.o. za proizvodnju i trgovinu; SAMOBORKA SPLIT d.o.o. za proizvodnju građevinskog materijala; METKOVIĆ, d.o.o. za vodoopskrbu i odvodnju otpadnih voda; CESTOGRADNJA, društvo s ograničenom odgovornošću za građevinarstvo</derivirana_varijabla>
  </DomainObject.Predmet.StrankaFormated>
  <DomainObject.Predmet.StrankaFormatedOIB>
    <izvorni_sadrzaj>  FINA, RC Split, Podružnica Dubrovnik, OIB 85821130368; BRODOMETALURGIJA d.o.o. za proizvodnju i trgovinu, OIB 31353718090; SAMOBORKA SPLIT d.o.o. za proizvodnju građevinskog materijala, OIB 14978110804; METKOVIĆ, d.o.o. za vodoopskrbu i odvodnju otpadnih voda, OIB 98244558721; CESTOGRADNJA, društvo s ograničenom odgovornošću za građevinarstvo, OIB 81547946556</izvorni_sadrzaj>
    <derivirana_varijabla naziv="DomainObject.Predmet.StrankaFormatedOIB_1">  FINA, RC Split, Podružnica Dubrovnik, OIB 85821130368; BRODOMETALURGIJA d.o.o. za proizvodnju i trgovinu, OIB 31353718090; SAMOBORKA SPLIT d.o.o. za proizvodnju građevinskog materijala, OIB 14978110804; METKOVIĆ, d.o.o. za vodoopskrbu i odvodnju otpadnih voda, OIB 98244558721; CESTOGRADNJA, društvo s ograničenom odgovornošću za građevinarstvo, OIB 81547946556</derivirana_varijabla>
  </DomainObject.Predmet.StrankaFormatedOIB>
  <DomainObject.Predmet.StrankaFormatedWithAdress>
    <izvorni_sadrzaj> FINA, RC Split, Podružnica Dubrovnik, Vukovarska 2, 20000 Dubrovnik; BRODOMETALURGIJA d.o.o. za proizvodnju i trgovinu, Solinska 58, 21000 Split; SAMOBORKA SPLIT d.o.o. za proizvodnju građevinskog materijala, Prisike 19, 21203 Gornji Muć; METKOVIĆ, d.o.o. za vodoopskrbu i odvodnju otpadnih voda, Mostarska 10, 20350 Metković; CESTOGRADNJA, društvo s ograničenom odgovornošću za građevinarstvo, Papandopulova 21, 21000 Split</izvorni_sadrzaj>
    <derivirana_varijabla naziv="DomainObject.Predmet.StrankaFormatedWithAdress_1"> FINA, RC Split, Podružnica Dubrovnik, Vukovarska 2, 20000 Dubrovnik; BRODOMETALURGIJA d.o.o. za proizvodnju i trgovinu, Solinska 58, 21000 Split; SAMOBORKA SPLIT d.o.o. za proizvodnju građevinskog materijala, Prisike 19, 21203 Gornji Muć; METKOVIĆ, d.o.o. za vodoopskrbu i odvodnju otpadnih voda, Mostarska 10, 20350 Metković; CESTOGRADNJA, društvo s ograničenom odgovornošću za građevinarstvo, Papandopulova 21, 21000 Split</derivirana_varijabla>
  </DomainObject.Predmet.StrankaFormatedWithAdress>
  <DomainObject.Predmet.StrankaFormatedWithAdressOIB>
    <izvorni_sadrzaj> FINA, RC Split, Podružnica Dubrovnik, OIB 85821130368, Vukovarska 2, 20000 Dubrovnik; BRODOMETALURGIJA d.o.o. za proizvodnju i trgovinu, OIB 31353718090, Solinska 58, 21000 Split; SAMOBORKA SPLIT d.o.o. za proizvodnju građevinskog materijala, OIB 14978110804, Prisike 19, 21203 Gornji Muć; METKOVIĆ, d.o.o. za vodoopskrbu i odvodnju otpadnih voda, OIB 98244558721, Mostarska 10, 20350 Metković; CESTOGRADNJA, društvo s ograničenom odgovornošću za građevinarstvo, OIB 81547946556, Papandopulova 21, 21000 Split</izvorni_sadrzaj>
    <derivirana_varijabla naziv="DomainObject.Predmet.StrankaFormatedWithAdressOIB_1"> FINA, RC Split, Podružnica Dubrovnik, OIB 85821130368, Vukovarska 2, 20000 Dubrovnik; CESTOGRADNJA, društvo s ograničenom odgovornošću za građevinarstvo, OIB 81547946556, Papandopulova 21, 21000 Split</derivirana_varijabla>
  </DomainObject.Predmet.StrankaFormatedWithAdressOIB>
  <DomainObject.Predmet.StrankaWithAdress>
    <izvorni_sadrzaj>FINA, RC Split, Podružnica Dubrovnik Vukovarska 2,20000 Dubrovnik,BRODOMETALURGIJA d.o.o. za proizvodnju i trgovinu Solinska 58,21000 Split,SAMOBORKA SPLIT d.o.o. za proizvodnju građevinskog materijala Prisike 19,21203 Gornji Muć,METKOVIĆ, d.o.o. za vodoopskrbu i odvodnju otpadnih voda Mostarska 10,20350 Metković,CESTOGRADNJA, društvo s ograničenom odgovornošću za građevinarstvo Papandopulova 21,21000 Split</izvorni_sadrzaj>
    <derivirana_varijabla naziv="DomainObject.Predmet.StrankaWithAdress_1">FINA, RC Split, Podružnica Dubrovnik Vukovarska 2,20000 Dubrovnik,BRODOMETALURGIJA d.o.o. za proizvodnju i trgovinu Solinska 58,21000 Split,SAMOBORKA SPLIT d.o.o. za proizvodnju građevinskog materijala Prisike 19,21203 Gornji Muć,METKOVIĆ, d.o.o. za vodoopskrbu i odvodnju otpadnih voda Mostarska 10,20350 Metković,CESTOGRADNJA, društvo s ograničenom odgovornošću za građevinarstvo Papandopulova 21,21000 Split</derivirana_varijabla>
  </DomainObject.Predmet.StrankaWithAdress>
  <DomainObject.Predmet.StrankaWithAdressOIB>
    <izvorni_sadrzaj>FINA, RC Split, Podružnica Dubrovnik, OIB 85821130368, Vukovarska 2,20000 Dubrovnik,BRODOMETALURGIJA d.o.o. za proizvodnju i trgovinu, OIB 31353718090, Solinska 58,21000 Split,SAMOBORKA SPLIT d.o.o. za proizvodnju građevinskog materijala, OIB 14978110804, Prisike 19,21203 Gornji Muć,METKOVIĆ, d.o.o. za vodoopskrbu i odvodnju otpadnih voda, OIB 98244558721, Mostarska 10,20350 Metković,CESTOGRADNJA, društvo s ograničenom odgovornošću za građevinarstvo, OIB 81547946556, Papandopulova 21,21000 Split</izvorni_sadrzaj>
    <derivirana_varijabla naziv="DomainObject.Predmet.StrankaWithAdressOIB_1">FINA, RC Split, Podružnica Dubrovnik, OIB 85821130368, Vukovarska 2,20000 Dubrovnik,BRODOMETALURGIJA d.o.o. za proizvodnju i trgovinu, OIB 31353718090, Solinska 58,21000 Split,SAMOBORKA SPLIT d.o.o. za proizvodnju građevinskog materijala, OIB 14978110804, Prisike 19,21203 Gornji Muć,METKOVIĆ, d.o.o. za vodoopskrbu i odvodnju otpadnih voda, OIB 98244558721, Mostarska 10,20350 Metković,CESTOGRADNJA, društvo s ograničenom odgovornošću za građevinarstvo, OIB 81547946556, Papandopulova 21,21000 Split</derivirana_varijabla>
  </DomainObject.Predmet.StrankaWithAdressOIB>
  <DomainObject.Predmet.StrankaNazivFormated>
    <izvorni_sadrzaj>FINA, RC Split, Podružnica Dubrovnik,BRODOMETALURGIJA d.o.o. za proizvodnju i trgovinu,SAMOBORKA SPLIT d.o.o. za proizvodnju građevinskog materijala,METKOVIĆ, d.o.o. za vodoopskrbu i odvodnju otpadnih voda,CESTOGRADNJA, društvo s ograničenom odgovornošću za građevinarstvo</izvorni_sadrzaj>
    <derivirana_varijabla naziv="DomainObject.Predmet.StrankaNazivFormated_1">FINA, RC Split, Podružnica Dubrovnik,BRODOMETALURGIJA d.o.o. za proizvodnju i trgovinu,SAMOBORKA SPLIT d.o.o. za proizvodnju građevinskog materijala,METKOVIĆ, d.o.o. za vodoopskrbu i odvodnju otpadnih voda,CESTOGRADNJA, društvo s ograničenom odgovornošću za građevinarstvo</derivirana_varijabla>
    <derivirana_varijabla naziv="Padez">FINA, RC Split, Podružnica Dubrovnik,BRODOMETALURGIJA d.o.o. za proizvodnju i trgovinu,SAMOBORKA SPLIT d.o.o. za proizvodnju građevinskog materijala,METKOVIĆ, d.o.o. za vodoopskrbu i odvodnju otpadnih voda,CESTOGRADNJA, društvo s ograničenom odgovornošću za građevinarstvo</derivirana_varijabla>
  </DomainObject.Predmet.StrankaNazivFormated>
  <DomainObject.Predmet.StrankaNazivFormatedOIB>
    <izvorni_sadrzaj>FINA, RC Split, Podružnica Dubrovnik, OIB 85821130368,BRODOMETALURGIJA d.o.o. za proizvodnju i trgovinu, OIB 31353718090,SAMOBORKA SPLIT d.o.o. za proizvodnju građevinskog materijala, OIB 14978110804,METKOVIĆ, d.o.o. za vodoopskrbu i odvodnju otpadnih voda, OIB 98244558721,CESTOGRADNJA, društvo s ograničenom odgovornošću za građevinarstvo, OIB 81547946556</izvorni_sadrzaj>
    <derivirana_varijabla naziv="DomainObject.Predmet.StrankaNazivFormatedOIB_1">FINA, RC Split, Podružnica Dubrovnik, OIB 85821130368,BRODOMETALURGIJA d.o.o. za proizvodnju i trgovinu, OIB 31353718090,SAMOBORKA SPLIT d.o.o. za proizvodnju građevinskog materijala, OIB 14978110804,METKOVIĆ, d.o.o. za vodoopskrbu i odvodnju otpadnih voda, OIB 98244558721,CESTOGRADNJA, društvo s ograničenom odgovornošću za građevinarstvo, OIB 81547946556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4378571.37</izvorni_sadrzaj>
    <derivirana_varijabla naziv="DomainObject.Predmet.TrenutnaVrijednost_1">4378571.37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  <derivirana_varijabla naziv="Padez">IVANA  MENDEŠ</derivirana_varijabla>
  </DomainObject.Predmet.Zapisnicar>
  <DomainObject.Predmet.StrankaListFormated>
    <izvorni_sadrzaj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</izvorni_sadrzaj>
    <derivirana_varijabla naziv="DomainObject.Predmet.StrankaListFormated_1"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</derivirana_varijabla>
  </DomainObject.Predmet.StrankaListFormated>
  <DomainObject.Predmet.StrankaListFormatedOIB>
    <izvorni_sadrzaj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</izvorni_sadrzaj>
    <derivirana_varijabla naziv="DomainObject.Predmet.StrankaListFormatedOIB_1"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</derivirana_varijabla>
  </DomainObject.Predmet.StrankaListFormatedOIB>
  <DomainObject.Predmet.StrankaListFormatedWithAdress>
    <izvorni_sadrzaj>
      <item>FINA, RC Split, Podružnica Dubrovnik, Vukovarska 2, 20000 Dubrovnik</item>
      <item>BRODOMETALURGIJA d.o.o. za proizvodnju i trgovinu, Solinska 58, 21000 Split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</izvorni_sadrzaj>
    <derivirana_varijabla naziv="DomainObject.Predmet.StrankaListFormatedWithAdress_1">
      <item>FINA, RC Split, Podružnica Dubrovnik, Vukovarska 2, 20000 Dubrovnik</item>
      <item>BRODOMETALURGIJA d.o.o. za proizvodnju i trgovinu, Solinska 58, 21000 Split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BRODOMETALURGIJA d.o.o. za proizvodnju i trgovinu, OIB 31353718090, Solinska 58, 21000 Split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</izvorni_sadrzaj>
    <derivirana_varijabla naziv="DomainObject.Predmet.StrankaListFormatedWithAdressOIB_1">
      <item>FINA, RC Split, Podružnica Dubrovnik, OIB 85821130368, Vukovarska 2, 20000 Dubrovnik</item>
      <item>BRODOMETALURGIJA d.o.o. za proizvodnju i trgovinu, OIB 31353718090, Solinska 58, 21000 Split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</derivirana_varijabla>
  </DomainObject.Predmet.StrankaListFormatedWithAdressOIB>
  <DomainObject.Predmet.StrankaListNazivFormated>
    <izvorni_sadrzaj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</izvorni_sadrzaj>
    <derivirana_varijabla naziv="DomainObject.Predmet.StrankaListNazivFormated_1">
      <item>FINA, RC Split, Podružnica Dubrovnik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</derivirana_varijabla>
  </DomainObject.Predmet.StrankaListNazivFormated>
  <DomainObject.Predmet.StrankaListNazivFormatedOIB>
    <izvorni_sadrzaj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</izvorni_sadrzaj>
    <derivirana_varijabla naziv="DomainObject.Predmet.StrankaListNazivFormatedOIB_1">
      <item>FINA, RC Split, Podružnica Dubrovnik, OIB 85821130368</item>
      <item>BRODOMETALURGIJA d.o.o. za proizvodnju i trgovinu, OIB 31353718090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</derivirana_varijabla>
  </DomainObject.Predmet.StrankaListNazivFormatedOIB>
  <DomainObject.Predmet.ProtuStrankaListFormated>
    <izvorni_sadrzaj>
      <item>IPSUM d.o.o. za građevinarstvo i trgovinu u stečaju</item>
    </izvorni_sadrzaj>
    <derivirana_varijabla naziv="DomainObject.Predmet.ProtuStrankaListFormated_1">
      <item>IPSUM d.o.o. za građevinarstvo i trgovinu u stečaju</item>
    </derivirana_varijabla>
  </DomainObject.Predmet.ProtuStrankaListFormated>
  <DomainObject.Predmet.ProtuStrankaListFormatedOIB>
    <izvorni_sadrzaj>
      <item>IPSUM d.o.o. za građevinarstvo i trgovinu u stečaju, OIB 26472901970</item>
    </izvorni_sadrzaj>
    <derivirana_varijabla naziv="DomainObject.Predmet.ProtuStrankaListFormatedOIB_1">
      <item>IPSUM d.o.o. za građevinarstvo i trgovinu u stečaju, OIB 26472901970</item>
    </derivirana_varijabla>
  </DomainObject.Predmet.ProtuStrankaListFormatedOIB>
  <DomainObject.Predmet.ProtuStrankaListFormatedWithAdress>
    <izvorni_sadrzaj>
      <item>IPSUM d.o.o. za građevinarstvo i trgovinu u stečaju, Dr. Ante Starčevića 29, 20000 Dubrovnik</item>
    </izvorni_sadrzaj>
    <derivirana_varijabla naziv="DomainObject.Predmet.ProtuStrankaListFormatedWithAdress_1">
      <item>IPSUM d.o.o. za građevinarstvo i trgovinu u stečaju, Dr. Ante Starčevića 29, 20000 Dubrovnik</item>
    </derivirana_varijabla>
  </DomainObject.Predmet.ProtuStrankaListFormatedWithAdress>
  <DomainObject.Predmet.ProtuStrankaListFormatedWithAdressOIB>
    <izvorni_sadrzaj>
      <item>IPSUM d.o.o. za građevinarstvo i trgovinu u stečaju, OIB 26472901970, Dr. Ante Starčevića 29, 20000 Dubrovnik</item>
    </izvorni_sadrzaj>
    <derivirana_varijabla naziv="DomainObject.Predmet.ProtuStrankaListFormatedWithAdressOIB_1">
      <item>IPSUM d.o.o. za građevinarstvo i trgovinu u stečaju, OIB 26472901970, Dr. Ante Starčevića 29, 20000 Dubrovnik</item>
    </derivirana_varijabla>
  </DomainObject.Predmet.ProtuStrankaListFormatedWithAdressOIB>
  <DomainObject.Predmet.ProtuStrankaListNazivFormated>
    <izvorni_sadrzaj>
      <item>IPSUM d.o.o. za građevinarstvo i trgovinu u stečaju</item>
    </izvorni_sadrzaj>
    <derivirana_varijabla naziv="DomainObject.Predmet.ProtuStrankaListNazivFormated_1">
      <item>IPSUM d.o.o. za građevinarstvo i trgovinu u stečaju</item>
    </derivirana_varijabla>
  </DomainObject.Predmet.ProtuStrankaListNazivFormated>
  <DomainObject.Predmet.ProtuStrankaListNazivFormatedOIB>
    <izvorni_sadrzaj>
      <item>IPSUM d.o.o. za građevinarstvo i trgovinu u stečaju, OIB 26472901970</item>
    </izvorni_sadrzaj>
    <derivirana_varijabla naziv="DomainObject.Predmet.ProtuStrankaListNazivFormatedOIB_1">
      <item>IPSUM d.o.o. za građevinarstvo i trgovinu u stečaju, OIB 26472901970</item>
    </derivirana_varijabla>
  </DomainObject.Predmet.ProtuStrankaListNazivFormatedOIB>
  <DomainObject.Predmet.OstaliListFormated>
    <izvorni_sadrzaj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</izvorni_sadrzaj>
    <derivirana_varijabla naziv="DomainObject.Predmet.OstaliListFormated_1"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</derivirana_varijabla>
    <derivirana_varijabla naziv="DrugaOsoba"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</derivirana_varijabla>
  </DomainObject.Predmet.OstaliListFormated>
  <DomainObject.Predmet.OstaliListFormatedOIB>
    <izvorni_sadrzaj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</izvorni_sadrzaj>
    <derivirana_varijabla naziv="DomainObject.Predmet.OstaliListFormatedOIB_1"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</derivirana_varijabla>
  </DomainObject.Predmet.OstaliListFormatedOIB>
  <DomainObject.Predmet.OstaliListFormatedWithAdress>
    <izvorni_sadrzaj>
      <item>Petra Šprlje, Ulica Neretvanskih Gusara 192, 20350 Metković</item>
      <item>Leon Šprlje, Ante Starčevića 27, 20350 Metković</item>
      <item>odvj. Slaven Šoša</item>
      <item>HEP ELEKTRA d.o.o. za opskrbu električnom energijom, Ulica grada Vukovara 37, 10000 Zagreb</item>
      <item>ILIRIC-DSW, društvo s ograničenom odgovornošću za trgovinu, Put Petrića 45/d, 23000 Zadar</item>
      <item>BRODOMETALURGIJA d.o.o. za proizvodnju i trgovinu, Solinska 58, 21000 Split</item>
      <item>ZAGREBAČKI HOLDING, društvo s ograničenom odgovornošću za javni prijevoz, opskrbu vodom, održavanje čistoće, putnička a, Ulica grada Vukovara 41, 10000 Zagreb</item>
      <item>Financijska agencija, Ulica grada Vukovara 70, 10000 Zagreb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POMAK projektiranje, proizvodnja, marketing i trgovina u automatizaciji i kompjuterizaciji d.o.o., Tolstojeva 32, 21000 Split</item>
      <item>POMAK CONTROL d.o.o. za proizvodnju, projektiranje i građenje, Stinice 22, 21000 Split</item>
      <item>VODOVOD DUBROVNIK d.o.o. za vodoopskrbu i komunalnu hidrotehniku, Vladimira Nazora 19, 20000 Dubrovnik</item>
      <item>INA-INDUSTRIJA NAFTE, d.d., Avenija V. Holjevca 10, 10000 Zagreb</item>
      <item>CROATIA BANKA, dioničko društvo, Roberta Frangeša Mihanovića 9, 10000 Zagreb</item>
      <item>LORENČIĆ-CROATIA d.o.o.za prodaju građevinskih strojeva i servis, Buzin, Bani 96, 10000 Zagreb</item>
      <item>ALLIANZ ZAGREB dioničko društvo za osiguranje, Heinzelova 70, 10000 Zagreb</item>
      <item>PODOVI OPAČAK d.o.o. za proizvodnju i usluge, Trondheimska 4/D, 21000 Split</item>
      <item>DUBAC d.o.o. za proizvodnju, trgovinu i građenje, Vukovarska 17, 20000 Dubrovnik</item>
      <item>DUNAV-DRAVA CEMENT d.o.o. za trgovinu i obavljanje trgovačkog posredovanja, Ivana Lučića 2A, 10000 Zagreb</item>
      <item>UNIVERZALNI DOM d.o.o. za trgovinu i usluge u stečaju, Dr. Franje Tuđmana 26, 23210 Biograd Na Moru</item>
      <item>EUROHERC osiguranje - dioničko društvo za osiguranje imovine i osoba i druge poslove osiguranja, Ulica grada Vukovara 282, 10000 Zagreb</item>
      <item>Tanja Matković, Bukovačka Cesta 343c, 10000 Zagreb</item>
      <item>ERSTE&amp;STEIERMÄRKISCHE BANKA dioničko društvo, Jadranski Trg 3/a, 51000 Rijeka</item>
      <item>MEĐIMURJE GRADITELJSTVO društvo s ograničenom odgovornošću za graditeljstvo i usluge, Zagrebačka 42/a, 40000 Čakovec</item>
      <item>EOS MATRIX d.o.o. za poslovne usluge, Horvatova 82, 10000 Zagreb</item>
      <item>ERSTE FACTORING društvo s ograničenom odgovornošću za factoring, Ivana Lučića 2a, 10000 Zagreb</item>
      <item>SPP društvo s ograničenom odgovornošću za geotehniku, rudarstvo, građenje, zaštitu okoliša, hidrogeološke radove i uslug, Trstenjakova 3, 42000 Varaždin</item>
      <item>CROATIA osiguranje d.d., Vatroslava Jagića 33, 10000 Zagreb</item>
      <item>HIDROKONZALT PROJEKTIRANJE d.o.o. za savjetovanje i projektiranje, Kralja Zvonimira 60, 21210 Solin</item>
      <item>RURSUS društvo s ograničenom odgovornošću za građevinarstvo i trgovinu, Dr. Ante Starčevića 29, 20000 Dubrovnik</item>
      <item>IND - EKO industrijska ekologija i zaštita okoliša, d. o. o., Korzo 40/2, 51000 Rijeka</item>
      <item>RH, Ministarstvo financija, porezna uprava, područni ured Dalmacija</item>
      <item>Hrvatska radiotelevizija, Prisavlje 3, 10000 Zagreb</item>
      <item>OCINJE-MARKET d.o.o. za građenje, trgovinu, poljoprivredu i usluge, Od Izvora 2, 20236 Nova Mokošica</item>
      <item>ACO Građevinski elementi društvo s ograničenom odgovornošću za proizvodnju i prodaju građevinskih elemenata, Radnička cesta 177, 10000 Zagreb</item>
      <item>KNAUF društvo s ograničenom odgovornošću, tvornica gipsa i gipsanih proizvoda, Uzdolje polje 91, 22300 Uzdolje</item>
      <item>EMES, Društvo s ograničenom odgovornošću za porizvodnju, trgovinu i zastupanje, Zvonimira Rogoza 18, 10000 Zagreb</item>
      <item>ZAGREBAČKA BANKA DIONIČKO DRUŠTVO, Trg bana Josipa Jelačića 10, 10000 Zagreb</item>
      <item>Proizvodnja građevinskog materijala RAGUSA d.d., Vukovarska 17, 20000 Dubrovnik</item>
    </izvorni_sadrzaj>
    <derivirana_varijabla naziv="DomainObject.Predmet.OstaliListFormatedWithAdress_1">
      <item>Petra Šprlje, Ulica Neretvanskih Gusara 192, 20350 Metković</item>
      <item>Leon Šprlje, Ante Starčevića 27, 20350 Metković</item>
      <item>odvj. Slaven Šoša</item>
      <item>HEP ELEKTRA d.o.o. za opskrbu električnom energijom, Ulica grada Vukovara 37, 10000 Zagreb</item>
      <item>ILIRIC-DSW, društvo s ograničenom odgovornošću za trgovinu, Put Petrića 45/d, 23000 Zadar</item>
      <item>BRODOMETALURGIJA d.o.o. za proizvodnju i trgovinu, Solinska 58, 21000 Split</item>
      <item>ZAGREBAČKI HOLDING, društvo s ograničenom odgovornošću za javni prijevoz, opskrbu vodom, održavanje čistoće, putnička a, Ulica grada Vukovara 41, 10000 Zagreb</item>
      <item>Financijska agencija, Ulica grada Vukovara 70, 10000 Zagreb</item>
      <item>SAMOBORKA SPLIT d.o.o. za proizvodnju građevinskog materijala, Prisike 19, 21203 Gornji Muć</item>
      <item>METKOVIĆ, d.o.o. za vodoopskrbu i odvodnju otpadnih voda, Mostarska 10, 20350 Metković</item>
      <item>CESTOGRADNJA, društvo s ograničenom odgovornošću za građevinarstvo, Papandopulova 21, 21000 Split</item>
      <item>POMAK projektiranje, proizvodnja, marketing i trgovina u automatizaciji i kompjuterizaciji d.o.o., Tolstojeva 32, 21000 Split</item>
      <item>POMAK CONTROL d.o.o. za proizvodnju, projektiranje i građenje, Stinice 22, 21000 Split</item>
      <item>VODOVOD DUBROVNIK d.o.o. za vodoopskrbu i komunalnu hidrotehniku, Vladimira Nazora 19, 20000 Dubrovnik</item>
      <item>INA-INDUSTRIJA NAFTE, d.d., Avenija V. Holjevca 10, 10000 Zagreb</item>
      <item>CROATIA BANKA, dioničko društvo, Roberta Frangeša Mihanovića 9, 10000 Zagreb</item>
      <item>LORENČIĆ-CROATIA d.o.o.za prodaju građevinskih strojeva i servis, Buzin, Bani 96, 10000 Zagreb</item>
      <item>ALLIANZ ZAGREB dioničko društvo za osiguranje, Heinzelova 70, 10000 Zagreb</item>
      <item>PODOVI OPAČAK d.o.o. za proizvodnju i usluge, Trondheimska 4/D, 21000 Split</item>
      <item>DUBAC d.o.o. za proizvodnju, trgovinu i građenje, Vukovarska 17, 20000 Dubrovnik</item>
      <item>DUNAV-DRAVA CEMENT d.o.o. za trgovinu i obavljanje trgovačkog posredovanja, Ivana Lučića 2A, 10000 Zagreb</item>
      <item>UNIVERZALNI DOM d.o.o. za trgovinu i usluge u stečaju, Dr. Franje Tuđmana 26, 23210 Biograd Na Moru</item>
      <item>EUROHERC osiguranje - dioničko društvo za osiguranje imovine i osoba i druge poslove osiguranja, Ulica grada Vukovara 282, 10000 Zagreb</item>
      <item>Tanja Matković, Bukovačka Cesta 343c, 10000 Zagreb</item>
      <item>ERSTE&amp;STEIERMÄRKISCHE BANKA dioničko društvo, Jadranski Trg 3/a, 51000 Rijeka</item>
      <item>MEĐIMURJE GRADITELJSTVO društvo s ograničenom odgovornošću za graditeljstvo i usluge, Zagrebačka 42/a, 40000 Čakovec</item>
      <item>EOS MATRIX d.o.o. za poslovne usluge, Horvatova 82, 10000 Zagreb</item>
      <item>ERSTE FACTORING društvo s ograničenom odgovornošću za factoring, Ivana Lučića 2a, 10000 Zagreb</item>
      <item>SPP društvo s ograničenom odgovornošću za geotehniku, rudarstvo, građenje, zaštitu okoliša, hidrogeološke radove i uslug, Trstenjakova 3, 42000 Varaždin</item>
      <item>CROATIA osiguranje d.d., Vatroslava Jagića 33, 10000 Zagreb</item>
      <item>HIDROKONZALT PROJEKTIRANJE d.o.o. za savjetovanje i projektiranje, Kralja Zvonimira 60, 21210 Solin</item>
      <item>RURSUS društvo s ograničenom odgovornošću za građevinarstvo i trgovinu, Dr. Ante Starčevića 29, 20000 Dubrovnik</item>
      <item>IND - EKO industrijska ekologija i zaštita okoliša, d. o. o., Korzo 40/2, 51000 Rijeka</item>
      <item>RH, Ministarstvo financija, porezna uprava, područni ured Dalmacija</item>
      <item>Hrvatska radiotelevizija, Prisavlje 3, 10000 Zagreb</item>
      <item>OCINJE-MARKET d.o.o. za građenje, trgovinu, poljoprivredu i usluge, Od Izvora 2, 20236 Nova Mokošica</item>
      <item>ACO Građevinski elementi društvo s ograničenom odgovornošću za proizvodnju i prodaju građevinskih elemenata, Radnička cesta 177, 10000 Zagreb</item>
      <item>KNAUF društvo s ograničenom odgovornošću, tvornica gipsa i gipsanih proizvoda, Uzdolje polje 91, 22300 Uzdolje</item>
      <item>EMES, Društvo s ograničenom odgovornošću za porizvodnju, trgovinu i zastupanje, Zvonimira Rogoza 18, 10000 Zagreb</item>
      <item>ZAGREBAČKA BANKA DIONIČKO DRUŠTVO, Trg bana Josipa Jelačića 10, 10000 Zagreb</item>
      <item>Proizvodnja građevinskog materijala RAGUSA d.d., Vukovarska 17, 20000 Dubrovnik</item>
    </derivirana_varijabla>
  </DomainObject.Predmet.OstaliListFormatedWithAdress>
  <DomainObject.Predmet.OstaliListFormatedWithAdressOIB>
    <izvorni_sadrzaj>
      <item>Petra Šprlje, OIB 77399385092, Ulica Neretvanskih Gusara 192, 20350 Metković</item>
      <item>Leon Šprlje, OIB 59704510750, Ante Starčevića 27, 20350 Metković</item>
      <item>odvj. Slaven Šoša</item>
      <item>HEP ELEKTRA d.o.o. za opskrbu električnom energijom, OIB 43965974818, Ulica grada Vukovara 37, 10000 Zagreb</item>
      <item>ILIRIC-DSW, društvo s ograničenom odgovornošću za trgovinu, OIB 47725377076, Put Petrića 45/d, 23000 Zadar</item>
      <item>BRODOMETALURGIJA d.o.o. za proizvodnju i trgovinu, OIB 31353718090, Solinska 58, 21000 Split</item>
      <item>ZAGREBAČKI HOLDING, društvo s ograničenom odgovornošću za javni prijevoz, opskrbu vodom, održavanje čistoće, putnička a, OIB 85584865987, Ulica grada Vukovara 41, 10000 Zagreb</item>
      <item>Financijska agencija, OIB 85821130368, Ulica grada Vukovara 70, 10000 Zagreb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POMAK projektiranje, proizvodnja, marketing i trgovina u automatizaciji i kompjuterizaciji d.o.o., OIB 74508065785, Tolstojeva 32, 21000 Split</item>
      <item>POMAK CONTROL d.o.o. za proizvodnju, projektiranje i građenje, OIB 39069689788, Stinice 22, 21000 Split</item>
      <item>VODOVOD DUBROVNIK d.o.o. za vodoopskrbu i komunalnu hidrotehniku, OIB 00862047577, Vladimira Nazora 19, 20000 Dubrovnik</item>
      <item>INA-INDUSTRIJA NAFTE, d.d., OIB 27759560625, Avenija V. Holjevca 10, 10000 Zagreb</item>
      <item>CROATIA BANKA, dioničko društvo, OIB 32247795989, Roberta Frangeša Mihanovića 9, 10000 Zagreb</item>
      <item>LORENČIĆ-CROATIA d.o.o.za prodaju građevinskih strojeva i servis, OIB 97308715020, Buzin, Bani 96, 10000 Zagreb</item>
      <item>ALLIANZ ZAGREB dioničko društvo za osiguranje, OIB 23759810849, Heinzelova 70, 10000 Zagreb</item>
      <item>PODOVI OPAČAK d.o.o. za proizvodnju i usluge, OIB 72656809791, Trondheimska 4/D, 21000 Split</item>
      <item>DUBAC d.o.o. za proizvodnju, trgovinu i građenje, OIB 01376541497, Vukovarska 17, 20000 Dubrovnik</item>
      <item>DUNAV-DRAVA CEMENT d.o.o. za trgovinu i obavljanje trgovačkog posredovanja, OIB 18917330107, Ivana Lučića 2A, 10000 Zagreb</item>
      <item>UNIVERZALNI DOM d.o.o. za trgovinu i usluge u stečaju, OIB 71903590363, Dr. Franje Tuđmana 26, 23210 Biograd Na Moru</item>
      <item>EUROHERC osiguranje - dioničko društvo za osiguranje imovine i osoba i druge poslove osiguranja, OIB 22694857747, Ulica grada Vukovara 282, 10000 Zagreb</item>
      <item>Tanja Matković, OIB 34250253581, Bukovačka Cesta 343c, 10000 Zagreb</item>
      <item>ERSTE&amp;STEIERMÄRKISCHE BANKA dioničko društvo, OIB 23057039320, Jadranski Trg 3/a, 51000 Rijeka</item>
      <item>MEĐIMURJE GRADITELJSTVO društvo s ograničenom odgovornošću za graditeljstvo i usluge, OIB 15921860232, Zagrebačka 42/a, 40000 Čakovec</item>
      <item>EOS MATRIX d.o.o. za poslovne usluge, OIB 76674680107, Horvatova 82, 10000 Zagreb</item>
      <item>ERSTE FACTORING društvo s ograničenom odgovornošću za factoring, OIB 10194059689, Ivana Lučića 2a, 10000 Zagreb</item>
      <item>SPP društvo s ograničenom odgovornošću za geotehniku, rudarstvo, građenje, zaštitu okoliša, hidrogeološke radove i uslug, OIB 17497489416, Trstenjakova 3, 42000 Varaždin</item>
      <item>CROATIA osiguranje d.d., OIB 26187994862, Vatroslava Jagića 33, 10000 Zagreb</item>
      <item>HIDROKONZALT PROJEKTIRANJE d.o.o. za savjetovanje i projektiranje, OIB 32472397445, Kralja Zvonimira 60, 21210 Solin</item>
      <item>RURSUS društvo s ograničenom odgovornošću za građevinarstvo i trgovinu, OIB 08542111758, Dr. Ante Starčevića 29, 20000 Dubrovnik</item>
      <item>IND - EKO industrijska ekologija i zaštita okoliša, d. o. o., OIB 60067885527, Korzo 40/2, 51000 Rijeka</item>
      <item>RH, Ministarstvo financija, porezna uprava, područni ured Dalmacija, OIB 18683136487</item>
      <item>Hrvatska radiotelevizija, OIB 68419124305, Prisavlje 3, 10000 Zagreb</item>
      <item>OCINJE-MARKET d.o.o. za građenje, trgovinu, poljoprivredu i usluge, OIB 81175245130, Od Izvora 2, 20236 Nova Mokošica</item>
      <item>ACO Građevinski elementi društvo s ograničenom odgovornošću za proizvodnju i prodaju građevinskih elemenata, OIB 25074288719, Radnička cesta 177, 10000 Zagreb</item>
      <item>KNAUF društvo s ograničenom odgovornošću, tvornica gipsa i gipsanih proizvoda, OIB 46419854204, Uzdolje polje 91, 22300 Uzdolje</item>
      <item>EMES, Društvo s ograničenom odgovornošću za porizvodnju, trgovinu i zastupanje, OIB 62255115426, Zvonimira Rogoza 18, 10000 Zagreb</item>
      <item>ZAGREBAČKA BANKA DIONIČKO DRUŠTVO, OIB 92963223473, Trg bana Josipa Jelačića 10, 10000 Zagreb</item>
      <item>Proizvodnja građevinskog materijala RAGUSA d.d., OIB 68907889567, Vukovarska 17, 20000 Dubrovnik</item>
    </izvorni_sadrzaj>
    <derivirana_varijabla naziv="DomainObject.Predmet.OstaliListFormatedWithAdressOIB_1">
      <item>Petra Šprlje, OIB 77399385092, Ulica Neretvanskih Gusara 192, 20350 Metković</item>
      <item>Leon Šprlje, OIB 59704510750, Ante Starčevića 27, 20350 Metković</item>
      <item>odvj. Slaven Šoša</item>
      <item>HEP ELEKTRA d.o.o. za opskrbu električnom energijom, OIB 43965974818, Ulica grada Vukovara 37, 10000 Zagreb</item>
      <item>ILIRIC-DSW, društvo s ograničenom odgovornošću za trgovinu, OIB 47725377076, Put Petrića 45/d, 23000 Zadar</item>
      <item>BRODOMETALURGIJA d.o.o. za proizvodnju i trgovinu, OIB 31353718090, Solinska 58, 21000 Split</item>
      <item>ZAGREBAČKI HOLDING, društvo s ograničenom odgovornošću za javni prijevoz, opskrbu vodom, održavanje čistoće, putnička a, OIB 85584865987, Ulica grada Vukovara 41, 10000 Zagreb</item>
      <item>Financijska agencija, OIB 85821130368, Ulica grada Vukovara 70, 10000 Zagreb</item>
      <item>SAMOBORKA SPLIT d.o.o. za proizvodnju građevinskog materijala, OIB 14978110804, Prisike 19, 21203 Gornji Muć</item>
      <item>METKOVIĆ, d.o.o. za vodoopskrbu i odvodnju otpadnih voda, OIB 98244558721, Mostarska 10, 20350 Metković</item>
      <item>CESTOGRADNJA, društvo s ograničenom odgovornošću za građevinarstvo, OIB 81547946556, Papandopulova 21, 21000 Split</item>
      <item>POMAK projektiranje, proizvodnja, marketing i trgovina u automatizaciji i kompjuterizaciji d.o.o., OIB 74508065785, Tolstojeva 32, 21000 Split</item>
      <item>POMAK CONTROL d.o.o. za proizvodnju, projektiranje i građenje, OIB 39069689788, Stinice 22, 21000 Split</item>
      <item>VODOVOD DUBROVNIK d.o.o. za vodoopskrbu i komunalnu hidrotehniku, OIB 00862047577, Vladimira Nazora 19, 20000 Dubrovnik</item>
      <item>INA-INDUSTRIJA NAFTE, d.d., OIB 27759560625, Avenija V. Holjevca 10, 10000 Zagreb</item>
      <item>CROATIA BANKA, dioničko društvo, OIB 32247795989, Roberta Frangeša Mihanovića 9, 10000 Zagreb</item>
      <item>LORENČIĆ-CROATIA d.o.o.za prodaju građevinskih strojeva i servis, OIB 97308715020, Buzin, Bani 96, 10000 Zagreb</item>
      <item>ALLIANZ ZAGREB dioničko društvo za osiguranje, OIB 23759810849, Heinzelova 70, 10000 Zagreb</item>
      <item>PODOVI OPAČAK d.o.o. za proizvodnju i usluge, OIB 72656809791, Trondheimska 4/D, 21000 Split</item>
      <item>DUBAC d.o.o. za proizvodnju, trgovinu i građenje, OIB 01376541497, Vukovarska 17, 20000 Dubrovnik</item>
      <item>DUNAV-DRAVA CEMENT d.o.o. za trgovinu i obavljanje trgovačkog posredovanja, OIB 18917330107, Ivana Lučića 2A, 10000 Zagreb</item>
      <item>UNIVERZALNI DOM d.o.o. za trgovinu i usluge u stečaju, OIB 71903590363, Dr. Franje Tuđmana 26, 23210 Biograd Na Moru</item>
      <item>EUROHERC osiguranje - dioničko društvo za osiguranje imovine i osoba i druge poslove osiguranja, OIB 22694857747, Ulica grada Vukovara 282, 10000 Zagreb</item>
      <item>Tanja Matković, OIB 34250253581, Bukovačka Cesta 343c, 10000 Zagreb</item>
      <item>ERSTE&amp;STEIERMÄRKISCHE BANKA dioničko društvo, OIB 23057039320, Jadranski Trg 3/a, 51000 Rijeka</item>
      <item>MEĐIMURJE GRADITELJSTVO društvo s ograničenom odgovornošću za graditeljstvo i usluge, OIB 15921860232, Zagrebačka 42/a, 40000 Čakovec</item>
      <item>EOS MATRIX d.o.o. za poslovne usluge, OIB 76674680107, Horvatova 82, 10000 Zagreb</item>
      <item>ERSTE FACTORING društvo s ograničenom odgovornošću za factoring, OIB 10194059689, Ivana Lučića 2a, 10000 Zagreb</item>
      <item>SPP društvo s ograničenom odgovornošću za geotehniku, rudarstvo, građenje, zaštitu okoliša, hidrogeološke radove i uslug, OIB 17497489416, Trstenjakova 3, 42000 Varaždin</item>
      <item>CROATIA osiguranje d.d., OIB 26187994862, Vatroslava Jagića 33, 10000 Zagreb</item>
      <item>HIDROKONZALT PROJEKTIRANJE d.o.o. za savjetovanje i projektiranje, OIB 32472397445, Kralja Zvonimira 60, 21210 Solin</item>
      <item>RURSUS društvo s ograničenom odgovornošću za građevinarstvo i trgovinu, OIB 08542111758, Dr. Ante Starčevića 29, 20000 Dubrovnik</item>
      <item>IND - EKO industrijska ekologija i zaštita okoliša, d. o. o., OIB 60067885527, Korzo 40/2, 51000 Rijeka</item>
      <item>RH, Ministarstvo financija, porezna uprava, područni ured Dalmacija, OIB 18683136487</item>
      <item>Hrvatska radiotelevizija, OIB 68419124305, Prisavlje 3, 10000 Zagreb</item>
      <item>OCINJE-MARKET d.o.o. za građenje, trgovinu, poljoprivredu i usluge, OIB 81175245130, Od Izvora 2, 20236 Nova Mokošica</item>
      <item>ACO Građevinski elementi društvo s ograničenom odgovornošću za proizvodnju i prodaju građevinskih elemenata, OIB 25074288719, Radnička cesta 177, 10000 Zagreb</item>
      <item>KNAUF društvo s ograničenom odgovornošću, tvornica gipsa i gipsanih proizvoda, OIB 46419854204, Uzdolje polje 91, 22300 Uzdolje</item>
      <item>EMES, Društvo s ograničenom odgovornošću za porizvodnju, trgovinu i zastupanje, OIB 62255115426, Zvonimira Rogoza 18, 10000 Zagreb</item>
      <item>ZAGREBAČKA BANKA DIONIČKO DRUŠTVO, OIB 92963223473, Trg bana Josipa Jelačića 10, 10000 Zagreb</item>
      <item>Proizvodnja građevinskog materijala RAGUSA d.d., OIB 68907889567, Vukovarska 17, 20000 Dubrovnik</item>
    </derivirana_varijabla>
  </DomainObject.Predmet.OstaliListFormatedWithAdressOIB>
  <DomainObject.Predmet.OstaliListNazivFormated>
    <izvorni_sadrzaj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</izvorni_sadrzaj>
    <derivirana_varijabla naziv="DomainObject.Predmet.OstaliListNazivFormated_1"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</derivirana_varijabla>
  </DomainObject.Predmet.OstaliListNazivFormated>
  <DomainObject.Predmet.OstaliListNazivFormatedOIB>
    <izvorni_sadrzaj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</izvorni_sadrzaj>
    <derivirana_varijabla naziv="DomainObject.Predmet.OstaliListNazivFormatedOIB_1">
      <item>Petra Šprlje, OIB 77399385092</item>
      <item>Leon Šprlje, OIB 59704510750</item>
      <item>odvj. Slaven Šoša</item>
      <item>HEP ELEKTRA d.o.o. za opskrbu električnom energijom, OIB 43965974818</item>
      <item>ILIRIC-DSW, društvo s ograničenom odgovornošću za trgovinu, OIB 47725377076</item>
      <item>BRODOMETALURGIJA d.o.o. za proizvodnju i trgovinu, OIB 31353718090</item>
      <item>ZAGREBAČKI HOLDING, društvo s ograničenom odgovornošću za javni prijevoz, opskrbu vodom, održavanje čistoće, putnička a, OIB 85584865987</item>
      <item>Financijska agencija, OIB 85821130368</item>
      <item>SAMOBORKA SPLIT d.o.o. za proizvodnju građevinskog materijala, OIB 14978110804</item>
      <item>METKOVIĆ, d.o.o. za vodoopskrbu i odvodnju otpadnih voda, OIB 98244558721</item>
      <item>CESTOGRADNJA, društvo s ograničenom odgovornošću za građevinarstvo, OIB 81547946556</item>
      <item>POMAK projektiranje, proizvodnja, marketing i trgovina u automatizaciji i kompjuterizaciji d.o.o., OIB 74508065785</item>
      <item>POMAK CONTROL d.o.o. za proizvodnju, projektiranje i građenje, OIB 39069689788</item>
      <item>VODOVOD DUBROVNIK d.o.o. za vodoopskrbu i komunalnu hidrotehniku, OIB 00862047577</item>
      <item>INA-INDUSTRIJA NAFTE, d.d., OIB 27759560625</item>
      <item>CROATIA BANKA, dioničko društvo, OIB 32247795989</item>
      <item>LORENČIĆ-CROATIA d.o.o.za prodaju građevinskih strojeva i servis, OIB 97308715020</item>
      <item>ALLIANZ ZAGREB dioničko društvo za osiguranje, OIB 23759810849</item>
      <item>PODOVI OPAČAK d.o.o. za proizvodnju i usluge, OIB 72656809791</item>
      <item>DUBAC d.o.o. za proizvodnju, trgovinu i građenje, OIB 01376541497</item>
      <item>DUNAV-DRAVA CEMENT d.o.o. za trgovinu i obavljanje trgovačkog posredovanja, OIB 18917330107</item>
      <item>UNIVERZALNI DOM d.o.o. za trgovinu i usluge u stečaju, OIB 71903590363</item>
      <item>EUROHERC osiguranje - dioničko društvo za osiguranje imovine i osoba i druge poslove osiguranja, OIB 22694857747</item>
      <item>Tanja Matković, OIB 34250253581</item>
      <item>ERSTE&amp;STEIERMÄRKISCHE BANKA dioničko društvo, OIB 23057039320</item>
      <item>MEĐIMURJE GRADITELJSTVO društvo s ograničenom odgovornošću za graditeljstvo i usluge, OIB 15921860232</item>
      <item>EOS MATRIX d.o.o. za poslovne usluge, OIB 76674680107</item>
      <item>ERSTE FACTORING društvo s ograničenom odgovornošću za factoring, OIB 10194059689</item>
      <item>SPP društvo s ograničenom odgovornošću za geotehniku, rudarstvo, građenje, zaštitu okoliša, hidrogeološke radove i uslug, OIB 17497489416</item>
      <item>CROATIA osiguranje d.d., OIB 26187994862</item>
      <item>HIDROKONZALT PROJEKTIRANJE d.o.o. za savjetovanje i projektiranje, OIB 32472397445</item>
      <item>RURSUS društvo s ograničenom odgovornošću za građevinarstvo i trgovinu, OIB 08542111758</item>
      <item>IND - EKO industrijska ekologija i zaštita okoliša, d. o. o., OIB 60067885527</item>
      <item>RH, Ministarstvo financija, porezna uprava, područni ured Dalmacija, OIB 18683136487</item>
      <item>Hrvatska radiotelevizija, OIB 68419124305</item>
      <item>OCINJE-MARKET d.o.o. za građenje, trgovinu, poljoprivredu i usluge, OIB 81175245130</item>
      <item>ACO Građevinski elementi društvo s ograničenom odgovornošću za proizvodnju i prodaju građevinskih elemenata, OIB 25074288719</item>
      <item>KNAUF društvo s ograničenom odgovornošću, tvornica gipsa i gipsanih proizvoda, OIB 46419854204</item>
      <item>EMES, Društvo s ograničenom odgovornošću za porizvodnju, trgovinu i zastupanje, OIB 62255115426</item>
      <item>ZAGREBAČKA BANKA DIONIČKO DRUŠTVO, OIB 92963223473</item>
      <item>Proizvodnja građevinskog materijala RAGUSA d.d., OIB 68907889567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St-1044/2017-38</izvorni_sadrzaj>
    <derivirana_varijabla naziv="DomainObject.PoslovniBrojDokumenta_1">St-1044/2017-38</derivirana_varijabla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IPSUM d.o.o. za građevinarstvo i trgovinu u stečaju</izvorni_sadrzaj>
    <derivirana_varijabla naziv="DomainObject.Predmet.ProtustrankaIDrugi_1">IPSUM d.o.o. za građevinarstvo i trgovinu u stečaju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IPSUM d.o.o. za građevinarstvo i trgovinu u stečaju, OIB 26472901970, Dr. Ante Starčevića 29, 20000 Dubrovnik</izvorni_sadrzaj>
    <derivirana_varijabla naziv="DomainObject.Predmet.ProtustrankaIDrugiAdressOIB_1">IPSUM d.o.o. za građevinarstvo i trgovinu u stečaju, OIB 26472901970,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IPSUM d.o.o. za građevinarstvo i trgovinu u stečaju</item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</izvorni_sadrzaj>
    <derivirana_varijabla naziv="DomainObject.Predmet.SudioniciListNaziv_1">
      <item>FINA, RC Split, Podružnica Dubrovnik</item>
      <item>IPSUM d.o.o. za građevinarstvo i trgovinu u stečaju</item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</derivirana_varijabla>
    <derivirana_varijabla naziv="OstaliSudionici">
      <item>FINA, RC Split, Podružnica Dubrovnik</item>
      <item>IPSUM d.o.o. za građevinarstvo i trgovinu u stečaju</item>
      <item>Petra Šprlje</item>
      <item>Leon Šprlje</item>
      <item>odvj. Slaven Šoša</item>
      <item>HEP ELEKTRA d.o.o. za opskrbu električnom energijom</item>
      <item>ILIRIC-DSW, društvo s ograničenom odgovornošću za trgovinu</item>
      <item>BRODOMETALURGIJA d.o.o. za proizvodnju i trgovinu</item>
      <item>ZAGREBAČKI HOLDING, društvo s ograničenom odgovornošću za javni prijevoz, opskrbu vodom, održavanje čistoće, putnička a</item>
      <item>Financijska agencija</item>
      <item>SAMOBORKA SPLIT d.o.o. za proizvodnju građevinskog materijala</item>
      <item>METKOVIĆ, d.o.o. za vodoopskrbu i odvodnju otpadnih voda</item>
      <item>CESTOGRADNJA, društvo s ograničenom odgovornošću za građevinarstvo</item>
      <item>POMAK projektiranje, proizvodnja, marketing i trgovina u automatizaciji i kompjuterizaciji d.o.o.</item>
      <item>POMAK CONTROL d.o.o. za proizvodnju, projektiranje i građenje</item>
      <item>VODOVOD DUBROVNIK d.o.o. za vodoopskrbu i komunalnu hidrotehniku</item>
      <item>INA-INDUSTRIJA NAFTE, d.d.</item>
      <item>CROATIA BANKA, dioničko društvo</item>
      <item>LORENČIĆ-CROATIA d.o.o.za prodaju građevinskih strojeva i servis</item>
      <item>ALLIANZ ZAGREB dioničko društvo za osiguranje</item>
      <item>PODOVI OPAČAK d.o.o. za proizvodnju i usluge</item>
      <item>DUBAC d.o.o. za proizvodnju, trgovinu i građenje</item>
      <item>DUNAV-DRAVA CEMENT d.o.o. za trgovinu i obavljanje trgovačkog posredovanja</item>
      <item>UNIVERZALNI DOM d.o.o. za trgovinu i usluge u stečaju</item>
      <item>EUROHERC osiguranje - dioničko društvo za osiguranje imovine i osoba i druge poslove osiguranja</item>
      <item>Tanja Matković</item>
      <item>ERSTE&amp;STEIERMÄRKISCHE BANKA dioničko društvo</item>
      <item>MEĐIMURJE GRADITELJSTVO društvo s ograničenom odgovornošću za graditeljstvo i usluge</item>
      <item>EOS MATRIX d.o.o. za poslovne usluge</item>
      <item>ERSTE FACTORING društvo s ograničenom odgovornošću za factoring</item>
      <item>SPP društvo s ograničenom odgovornošću za geotehniku, rudarstvo, građenje, zaštitu okoliša, hidrogeološke radove i uslug</item>
      <item>CROATIA osiguranje d.d.</item>
      <item>HIDROKONZALT PROJEKTIRANJE d.o.o. za savjetovanje i projektiranje</item>
      <item>RURSUS društvo s ograničenom odgovornošću za građevinarstvo i trgovinu</item>
      <item>IND - EKO industrijska ekologija i zaštita okoliša, d. o. o.</item>
      <item>RH, Ministarstvo financija, porezna uprava, područni ured Dalmacija</item>
      <item>Hrvatska radiotelevizija</item>
      <item>OCINJE-MARKET d.o.o. za građenje, trgovinu, poljoprivredu i usluge</item>
      <item>ACO Građevinski elementi društvo s ograničenom odgovornošću za proizvodnju i prodaju građevinskih elemenata</item>
      <item>KNAUF društvo s ograničenom odgovornošću, tvornica gipsa i gipsanih proizvoda</item>
      <item>EMES, Društvo s ograničenom odgovornošću za porizvodnju, trgovinu i zastupanje</item>
      <item>ZAGREBAČKA BANKA DIONIČKO DRUŠTVO</item>
      <item>Proizvodnja građevinskog materijala RAGUSA d.d.</item>
      <item>BRODOMETALURGIJA d.o.o. za proizvodnju i trgovinu</item>
      <item>SAMOBORKA SPLIT d.o.o. za proizvodnju građevinskog materijala</item>
      <item>METKOVIĆ, d.o.o. za vodoopskrbu i odvodnju otpadnih voda</item>
      <item>CESTOGRADNJA, društvo s ograničenom odgovornošću za građevinarstvo</item>
    </derivirana_varijabla>
  </DomainObject.Predmet.SudioniciListNaziv>
  <DomainObject.Predmet.SudioniciListAdressOIB>
    <izvorni_sadrzaj>
      <item>FINA, RC Split, Podružnica Dubrovnik, OIB 85821130368, Vukovarska 2,20000 Dubrovnik</item>
      <item>IPSUM d.o.o. za građevinarstvo i trgovinu u stečaju, OIB 26472901970, Dr. Ante Starčevića 29,20000 Dubrovnik</item>
      <item>Petra Šprlje, OIB 77399385092, Ulica Neretvanskih Gusara 192,20350 Metković</item>
      <item>Leon Šprlje, OIB 59704510750, Ante Starčevića 27,20350 Metković</item>
      <item>odvj. Slaven Šoša</item>
      <item>HEP ELEKTRA d.o.o. za opskrbu električnom energijom, OIB 43965974818, Ulica grada Vukovara 37,10000 Zagreb</item>
      <item>ILIRIC-DSW, društvo s ograničenom odgovornošću za trgovinu, OIB 47725377076, Put Petrića 45/d,23000 Zadar</item>
      <item>BRODOMETALURGIJA d.o.o. za proizvodnju i trgovinu, OIB 31353718090, Solinska 58,21000 Split</item>
      <item>ZAGREBAČKI HOLDING, društvo s ograničenom odgovornošću za javni prijevoz, opskrbu vodom, održavanje čistoće, putnička a, OIB 85584865987, Ulica grada Vukovara 41,10000 Zagreb</item>
      <item>Financijska agencija, OIB 85821130368, Ulica grada Vukovara 70,10000 Zagreb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POMAK projektiranje, proizvodnja, marketing i trgovina u automatizaciji i kompjuterizaciji d.o.o., OIB 74508065785, Tolstojeva 32,21000 Split</item>
      <item>POMAK CONTROL d.o.o. za proizvodnju, projektiranje i građenje, OIB 39069689788, Stinice 22,21000 Split</item>
      <item>VODOVOD DUBROVNIK d.o.o. za vodoopskrbu i komunalnu hidrotehniku, OIB 00862047577, Vladimira Nazora 19,20000 Dubrovnik</item>
      <item>INA-INDUSTRIJA NAFTE, d.d., OIB 27759560625, Avenija V. Holjevca 10,10000 Zagreb</item>
      <item>CROATIA BANKA, dioničko društvo, OIB 32247795989, Roberta Frangeša Mihanovića 9,10000 Zagreb</item>
      <item>LORENČIĆ-CROATIA d.o.o.za prodaju građevinskih strojeva i servis, OIB 97308715020, Buzin, Bani 96,10000 Zagreb</item>
      <item>ALLIANZ ZAGREB dioničko društvo za osiguranje, OIB 23759810849, Heinzelova 70,10000 Zagreb</item>
      <item>PODOVI OPAČAK d.o.o. za proizvodnju i usluge, OIB 72656809791, Trondheimska 4/D,21000 Split</item>
      <item>DUBAC d.o.o. za proizvodnju, trgovinu i građenje, OIB 01376541497, Vukovarska 17,20000 Dubrovnik</item>
      <item>DUNAV-DRAVA CEMENT d.o.o. za trgovinu i obavljanje trgovačkog posredovanja, OIB 18917330107, Ivana Lučića 2A,10000 Zagreb</item>
      <item>UNIVERZALNI DOM d.o.o. za trgovinu i usluge u stečaju, OIB 71903590363, Dr. Franje Tuđmana 26,23210 Biograd Na Moru</item>
      <item>EUROHERC osiguranje - dioničko društvo za osiguranje imovine i osoba i druge poslove osiguranja, OIB 22694857747, Ulica grada Vukovara 282,10000 Zagreb</item>
      <item>Tanja Matković, OIB 34250253581, Bukovačka Cesta 343c,10000 Zagreb</item>
      <item>ERSTE&amp;STEIERMÄRKISCHE BANKA dioničko društvo, OIB 23057039320, Jadranski Trg 3/a,51000 Rijeka</item>
      <item>MEĐIMURJE GRADITELJSTVO društvo s ograničenom odgovornošću za graditeljstvo i usluge, OIB 15921860232, Zagrebačka 42/a,40000 Čakovec</item>
      <item>EOS MATRIX d.o.o. za poslovne usluge, OIB 76674680107, Horvatova 82,10000 Zagreb</item>
      <item>ERSTE FACTORING društvo s ograničenom odgovornošću za factoring, OIB 10194059689, Ivana Lučića 2a,10000 Zagreb</item>
      <item>SPP društvo s ograničenom odgovornošću za geotehniku, rudarstvo, građenje, zaštitu okoliša, hidrogeološke radove i uslug, OIB 17497489416, Trstenjakova 3,42000 Varaždin</item>
      <item>CROATIA osiguranje d.d., OIB 26187994862, Vatroslava Jagića 33,10000 Zagreb</item>
      <item>HIDROKONZALT PROJEKTIRANJE d.o.o. za savjetovanje i projektiranje, OIB 32472397445, Kralja Zvonimira 60,21210 Solin</item>
      <item>RURSUS društvo s ograničenom odgovornošću za građevinarstvo i trgovinu, OIB 08542111758, Dr. Ante Starčevića 29,20000 Dubrovnik</item>
      <item>IND - EKO industrijska ekologija i zaštita okoliša, d. o. o., OIB 60067885527, Korzo 40/2,51000 Rijeka</item>
      <item>RH, Ministarstvo financija, porezna uprava, područni ured Dalmacija, OIB 18683136487</item>
      <item>Hrvatska radiotelevizija, OIB 68419124305, Prisavlje 3,10000 Zagreb</item>
      <item>OCINJE-MARKET d.o.o. za građenje, trgovinu, poljoprivredu i usluge, OIB 81175245130, Od Izvora 2,20236 Nova Mokošica</item>
      <item>ACO Građevinski elementi društvo s ograničenom odgovornošću za proizvodnju i prodaju građevinskih elemenata, OIB 25074288719, Radnička cesta 177,10000 Zagreb</item>
      <item>KNAUF društvo s ograničenom odgovornošću, tvornica gipsa i gipsanih proizvoda, OIB 46419854204, Uzdolje polje 91,22300 Uzdolje</item>
      <item>EMES, Društvo s ograničenom odgovornošću za porizvodnju, trgovinu i zastupanje, OIB 62255115426, Zvonimira Rogoza 18,10000 Zagreb</item>
      <item>ZAGREBAČKA BANKA DIONIČKO DRUŠTVO, OIB 92963223473, Trg bana Josipa Jelačića 10,10000 Zagreb</item>
      <item>Proizvodnja građevinskog materijala RAGUSA d.d., OIB 68907889567, Vukovarska 17,20000 Dubrovnik</item>
      <item>BRODOMETALURGIJA d.o.o. za proizvodnju i trgovinu, OIB 31353718090, Solinska 58,21000 Split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</izvorni_sadrzaj>
    <derivirana_varijabla naziv="DomainObject.Predmet.SudioniciListAdressOIB_1">
      <item>FINA, RC Split, Podružnica Dubrovnik, OIB 85821130368, Vukovarska 2,20000 Dubrovnik</item>
      <item>IPSUM d.o.o. za građevinarstvo i trgovinu u stečaju, OIB 26472901970, Dr. Ante Starčevića 29,20000 Dubrovnik</item>
      <item>Petra Šprlje, OIB 77399385092, Ulica Neretvanskih Gusara 192,20350 Metković</item>
      <item>Leon Šprlje, OIB 59704510750, Ante Starčevića 27,20350 Metković</item>
      <item>odvj. Slaven Šoša</item>
      <item>HEP ELEKTRA d.o.o. za opskrbu električnom energijom, OIB 43965974818, Ulica grada Vukovara 37,10000 Zagreb</item>
      <item>ILIRIC-DSW, društvo s ograničenom odgovornošću za trgovinu, OIB 47725377076, Put Petrića 45/d,23000 Zadar</item>
      <item>BRODOMETALURGIJA d.o.o. za proizvodnju i trgovinu, OIB 31353718090, Solinska 58,21000 Split</item>
      <item>ZAGREBAČKI HOLDING, društvo s ograničenom odgovornošću za javni prijevoz, opskrbu vodom, održavanje čistoće, putnička a, OIB 85584865987, Ulica grada Vukovara 41,10000 Zagreb</item>
      <item>Financijska agencija, OIB 85821130368, Ulica grada Vukovara 70,10000 Zagreb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  <item>POMAK projektiranje, proizvodnja, marketing i trgovina u automatizaciji i kompjuterizaciji d.o.o., OIB 74508065785, Tolstojeva 32,21000 Split</item>
      <item>POMAK CONTROL d.o.o. za proizvodnju, projektiranje i građenje, OIB 39069689788, Stinice 22,21000 Split</item>
      <item>VODOVOD DUBROVNIK d.o.o. za vodoopskrbu i komunalnu hidrotehniku, OIB 00862047577, Vladimira Nazora 19,20000 Dubrovnik</item>
      <item>INA-INDUSTRIJA NAFTE, d.d., OIB 27759560625, Avenija V. Holjevca 10,10000 Zagreb</item>
      <item>CROATIA BANKA, dioničko društvo, OIB 32247795989, Roberta Frangeša Mihanovića 9,10000 Zagreb</item>
      <item>LORENČIĆ-CROATIA d.o.o.za prodaju građevinskih strojeva i servis, OIB 97308715020, Buzin, Bani 96,10000 Zagreb</item>
      <item>ALLIANZ ZAGREB dioničko društvo za osiguranje, OIB 23759810849, Heinzelova 70,10000 Zagreb</item>
      <item>PODOVI OPAČAK d.o.o. za proizvodnju i usluge, OIB 72656809791, Trondheimska 4/D,21000 Split</item>
      <item>DUBAC d.o.o. za proizvodnju, trgovinu i građenje, OIB 01376541497, Vukovarska 17,20000 Dubrovnik</item>
      <item>DUNAV-DRAVA CEMENT d.o.o. za trgovinu i obavljanje trgovačkog posredovanja, OIB 18917330107, Ivana Lučića 2A,10000 Zagreb</item>
      <item>UNIVERZALNI DOM d.o.o. za trgovinu i usluge u stečaju, OIB 71903590363, Dr. Franje Tuđmana 26,23210 Biograd Na Moru</item>
      <item>EUROHERC osiguranje - dioničko društvo za osiguranje imovine i osoba i druge poslove osiguranja, OIB 22694857747, Ulica grada Vukovara 282,10000 Zagreb</item>
      <item>Tanja Matković, OIB 34250253581, Bukovačka Cesta 343c,10000 Zagreb</item>
      <item>ERSTE&amp;STEIERMÄRKISCHE BANKA dioničko društvo, OIB 23057039320, Jadranski Trg 3/a,51000 Rijeka</item>
      <item>MEĐIMURJE GRADITELJSTVO društvo s ograničenom odgovornošću za graditeljstvo i usluge, OIB 15921860232, Zagrebačka 42/a,40000 Čakovec</item>
      <item>EOS MATRIX d.o.o. za poslovne usluge, OIB 76674680107, Horvatova 82,10000 Zagreb</item>
      <item>ERSTE FACTORING društvo s ograničenom odgovornošću za factoring, OIB 10194059689, Ivana Lučića 2a,10000 Zagreb</item>
      <item>SPP društvo s ograničenom odgovornošću za geotehniku, rudarstvo, građenje, zaštitu okoliša, hidrogeološke radove i uslug, OIB 17497489416, Trstenjakova 3,42000 Varaždin</item>
      <item>CROATIA osiguranje d.d., OIB 26187994862, Vatroslava Jagića 33,10000 Zagreb</item>
      <item>HIDROKONZALT PROJEKTIRANJE d.o.o. za savjetovanje i projektiranje, OIB 32472397445, Kralja Zvonimira 60,21210 Solin</item>
      <item>RURSUS društvo s ograničenom odgovornošću za građevinarstvo i trgovinu, OIB 08542111758, Dr. Ante Starčevića 29,20000 Dubrovnik</item>
      <item>IND - EKO industrijska ekologija i zaštita okoliša, d. o. o., OIB 60067885527, Korzo 40/2,51000 Rijeka</item>
      <item>RH, Ministarstvo financija, porezna uprava, područni ured Dalmacija, OIB 18683136487</item>
      <item>Hrvatska radiotelevizija, OIB 68419124305, Prisavlje 3,10000 Zagreb</item>
      <item>OCINJE-MARKET d.o.o. za građenje, trgovinu, poljoprivredu i usluge, OIB 81175245130, Od Izvora 2,20236 Nova Mokošica</item>
      <item>ACO Građevinski elementi društvo s ograničenom odgovornošću za proizvodnju i prodaju građevinskih elemenata, OIB 25074288719, Radnička cesta 177,10000 Zagreb</item>
      <item>KNAUF društvo s ograničenom odgovornošću, tvornica gipsa i gipsanih proizvoda, OIB 46419854204, Uzdolje polje 91,22300 Uzdolje</item>
      <item>EMES, Društvo s ograničenom odgovornošću za porizvodnju, trgovinu i zastupanje, OIB 62255115426, Zvonimira Rogoza 18,10000 Zagreb</item>
      <item>ZAGREBAČKA BANKA DIONIČKO DRUŠTVO, OIB 92963223473, Trg bana Josipa Jelačića 10,10000 Zagreb</item>
      <item>Proizvodnja građevinskog materijala RAGUSA d.d., OIB 68907889567, Vukovarska 17,20000 Dubrovnik</item>
      <item>BRODOMETALURGIJA d.o.o. za proizvodnju i trgovinu, OIB 31353718090, Solinska 58,21000 Split</item>
      <item>SAMOBORKA SPLIT d.o.o. za proizvodnju građevinskog materijala, OIB 14978110804, Prisike 19,21203 Gornji Muć</item>
      <item>METKOVIĆ, d.o.o. za vodoopskrbu i odvodnju otpadnih voda, OIB 98244558721, Mostarska 10,20350 Metković</item>
      <item>CESTOGRADNJA, društvo s ograničenom odgovornošću za građevinarstvo, OIB 81547946556, Papandopulova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Prijava svakog pojedinog potraživanja u iznosu od 500,00 kn, Pristojba na rješenje u iznosu od 100,00 kn, u ukupnom iznosu od 600,00 kn</izvorni_sadrzaj>
    <derivirana_varijabla naziv="DomainObject.Predmet.Pristojbe_1">sudske pristojbe za Prijava svakog pojedinog potraživanja u iznosu od 500,00 kn, Pristojba na rješenje u iznosu od 100,00 kn, u ukupnom iznosu od 600,00 kn</derivirana_varijabla>
  </DomainObject.Predmet.Pristojbe>
  <DomainObject.Predmet.PristojbeSudionikNazivOIB>
    <izvorni_sadrzaj>CESTOGRADNJA, društvo s ograničenom odgovornošću za građevinarstvo, OIB 81547946556</izvorni_sadrzaj>
    <derivirana_varijabla naziv="DomainObject.Predmet.PristojbeSudionikNazivOIB_1">CESTOGRADNJA, društvo s ograničenom odgovornošću za građevinarstvo, OIB 81547946556</derivirana_varijabla>
  </DomainObject.Predmet.PristojbeSudionikNazivOIB>
  <DomainObject.Predmet.PristojbePNB>
    <izvorni_sadrzaj>HR635045-3566-10033941742</izvorni_sadrzaj>
    <derivirana_varijabla naziv="DomainObject.Predmet.PristojbePNB_1">HR635045-3566-10033941742</derivirana_varijabla>
  </DomainObject.Predmet.PristojbePNB>
  <DomainObject.Predmet.PristojbeIznos>
    <izvorni_sadrzaj>600,00</izvorni_sadrzaj>
    <derivirana_varijabla naziv="DomainObject.Predmet.PristojbeIznos_1">600,00</derivirana_varijabla>
  </DomainObject.Predmet.PristojbeIznos>
  <DomainObject.Predmet.PristojbeOpisPlacanja>
    <izvorni_sadrzaj>Pristojbe iz predmeta St-1044/2017, TS ST</izvorni_sadrzaj>
    <derivirana_varijabla naziv="DomainObject.Predmet.PristojbeOpisPlacanja_1">Pristojbe iz predmeta St-1044/2017, TS ST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26472901970</item>
      <item>, OIB 77399385092</item>
      <item>, OIB 59704510750</item>
      <item>, OIB null</item>
      <item>, OIB 43965974818</item>
      <item>, OIB 47725377076</item>
      <item>, OIB 31353718090</item>
      <item>, OIB 85584865987</item>
      <item>, OIB 85821130368</item>
      <item>, OIB 14978110804</item>
      <item>, OIB 98244558721</item>
      <item>, OIB 81547946556</item>
      <item>, OIB 74508065785</item>
      <item>, OIB 39069689788</item>
      <item>, OIB 00862047577</item>
      <item>, OIB 27759560625</item>
      <item>, OIB 32247795989</item>
      <item>, OIB 97308715020</item>
      <item>, OIB 23759810849</item>
      <item>, OIB 72656809791</item>
      <item>, OIB 01376541497</item>
      <item>, OIB 18917330107</item>
      <item>, OIB 71903590363</item>
      <item>, OIB 22694857747</item>
      <item>, OIB 34250253581</item>
      <item>, OIB 23057039320</item>
      <item>, OIB 15921860232</item>
      <item>, OIB 76674680107</item>
      <item>, OIB 10194059689</item>
      <item>, OIB 17497489416</item>
      <item>, OIB 26187994862</item>
      <item>, OIB 32472397445</item>
      <item>, OIB 08542111758</item>
      <item>, OIB 60067885527</item>
      <item>, OIB 18683136487</item>
      <item>, OIB 68419124305</item>
      <item>, OIB 81175245130</item>
      <item>, OIB 25074288719</item>
      <item>, OIB 46419854204</item>
      <item>, OIB 62255115426</item>
      <item>, OIB 92963223473</item>
      <item>, OIB 68907889567</item>
      <item>, OIB 31353718090</item>
      <item>, OIB 14978110804</item>
      <item>, OIB 98244558721</item>
      <item>, OIB 81547946556</item>
    </izvorni_sadrzaj>
    <derivirana_varijabla naziv="DomainObject.Predmet.SudioniciListNazivOIB_1">
      <item>, OIB 85821130368</item>
      <item>, OIB 26472901970</item>
      <item>, OIB 77399385092</item>
      <item>, OIB 59704510750</item>
      <item>, OIB null</item>
      <item>, OIB 43965974818</item>
      <item>, OIB 47725377076</item>
      <item>, OIB 31353718090</item>
      <item>, OIB 85584865987</item>
      <item>, OIB 85821130368</item>
      <item>, OIB 14978110804</item>
      <item>, OIB 98244558721</item>
      <item>, OIB 81547946556</item>
      <item>, OIB 74508065785</item>
      <item>, OIB 39069689788</item>
      <item>, OIB 00862047577</item>
      <item>, OIB 27759560625</item>
      <item>, OIB 32247795989</item>
      <item>, OIB 97308715020</item>
      <item>, OIB 23759810849</item>
      <item>, OIB 72656809791</item>
      <item>, OIB 01376541497</item>
      <item>, OIB 18917330107</item>
      <item>, OIB 71903590363</item>
      <item>, OIB 22694857747</item>
      <item>, OIB 34250253581</item>
      <item>, OIB 23057039320</item>
      <item>, OIB 15921860232</item>
      <item>, OIB 76674680107</item>
      <item>, OIB 10194059689</item>
      <item>, OIB 17497489416</item>
      <item>, OIB 26187994862</item>
      <item>, OIB 32472397445</item>
      <item>, OIB 08542111758</item>
      <item>, OIB 60067885527</item>
      <item>, OIB 18683136487</item>
      <item>, OIB 68419124305</item>
      <item>, OIB 81175245130</item>
      <item>, OIB 25074288719</item>
      <item>, OIB 46419854204</item>
      <item>, OIB 62255115426</item>
      <item>, OIB 92963223473</item>
      <item>, OIB 68907889567</item>
      <item>, OIB 31353718090</item>
      <item>, OIB 14978110804</item>
      <item>, OIB 98244558721</item>
      <item>, OIB 81547946556</item>
    </derivirana_varijabla>
  </DomainObject.Predmet.SudioniciListNazivOIB>
  <DomainObject.Barcode>
    <izvorni_sadrzaj>iVBORw0KGgoAAAANSUhEUgAABVUAAAFTAQAAAAAR99EcAAAEm0lEQVR42u3dQW7cMAyFYQE6wBxJ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</izvorni_sadrzaj>
    <derivirana_varijabla naziv="DomainObject.Barcode_1">iVBORw0KGgoAAAANSUhEUgAABVUAAAFTAQAAAAAR99EcAAAEm0lEQVR42u3dQW7cMAyFYQE6wBxJ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</derivirana_varijabla>
  </DomainObject.Barcode>
  <DomainObject.Predmet.PristojbeDatumRokPlacanja>
    <izvorni_sadrzaj/>
    <derivirana_varijabla naziv="DomainObject.Predmet.PristojbeDatumRokPlacanja_1">8 dana</derivirana_varijabla>
  </DomainObject.Predmet.PristojbeDatumRokPlacanja>
  <DomainObject.Predmet.PristojbeNazivVrste>
    <izvorni_sadrzaj>Pristojbe iz predmeta St-1044/2017, TS ST</izvorni_sadrzaj>
    <derivirana_varijabla naziv="DomainObject.Predmet.PristojbeNazivVrste_1">Pristojbe iz predmeta St-1044/2017, TS ST</derivirana_varijabla>
  </DomainObject.Predmet.PristojbeNazivVrste>
  <UserObject.Predmet.Kalendar.RokDana>
    <izvorni_sadrzaj/>
    <derivirana_varijabla naziv="UserObject.Predmet.Kalendar.RokDana_1">30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BAF76-1E50-4BE0-98FD-E952B8B837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499</properties:Words>
  <properties:Characters>2932</properties:Characters>
  <properties:Lines>91</properties:Lines>
  <properties:Paragraphs>43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/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Ivana Mendeš</cp:lastModifiedBy>
  <cp:lastPrinted>2018-06-06T08:01:00Z</cp:lastPrinted>
  <dcterms:modified xmlns:xsi="http://www.w3.org/2001/XMLSchema-instance" xsi:type="dcterms:W3CDTF">2018-06-06T08:01:00Z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St-1044/2017-38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