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c571" w14:paraId="c26c571" w:rsidRDefault="00E439D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03389">
        <w:t>-708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8312C">
        <w:t>GRILJA d.o.o., Kaštel Novi, Žrtava Rata 9, OIB: 65715124422, MBS: 060173237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8312C" w:rsidRPr="00D8312C">
        <w:t xml:space="preserve">GRILJA d.o.o., Kaštel Novi, Žrtava Rata 9, OIB: 65715124422, MBS: 060173237, </w:t>
      </w:r>
      <w:r>
        <w:t xml:space="preserve">na dan 1. rujna 2015. godine, u Očevidniku redoslijeda osnova za plaćanje ima evidentirane neizvršene osnove za plaćanje </w:t>
      </w:r>
      <w:r w:rsidR="00D8312C">
        <w:t>u neprekinutom razdoblju od 3219</w:t>
      </w:r>
      <w:r>
        <w:t xml:space="preserve"> dana, u </w:t>
      </w:r>
      <w:r w:rsidR="00E076CF">
        <w:t>u</w:t>
      </w:r>
      <w:r w:rsidR="00D8312C">
        <w:t>kupnom iznosu od 45.744,16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003389">
        <w:t>23. ST-708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C6328"/>
    <w:rsid w:val="0043500C"/>
    <w:rsid w:val="004B63DE"/>
    <w:rsid w:val="00776F7C"/>
    <w:rsid w:val="008922FD"/>
    <w:rsid w:val="008A2CF5"/>
    <w:rsid w:val="00A0165E"/>
    <w:rsid w:val="00AA5FA1"/>
    <w:rsid w:val="00AD5BE5"/>
    <w:rsid w:val="00B44A30"/>
    <w:rsid w:val="00CB223B"/>
    <w:rsid w:val="00D02BB5"/>
    <w:rsid w:val="00D242DA"/>
    <w:rsid w:val="00D8312C"/>
    <w:rsid w:val="00E076CF"/>
    <w:rsid w:val="00E439D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9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9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GRILJA društvo s ograničenom odgovornošću za proizvodnju i montažu metalnih konstrukcija</izvorni_sadrzaj>
    <derivirana_varijabla naziv="DomainObject.Predmet.ProtustrankaFormated_1">  GRILJA društvo s ograničenom odgovornošću za proizvodnju i montažu metalnih konstrukcija</derivirana_varijabla>
  </DomainObject.Predmet.ProtustrankaFormated>
  <DomainObject.Predmet.ProtustrankaFormatedOIB>
    <izvorni_sadrzaj>  GRILJA društvo s ograničenom odgovornošću za proizvodnju i montažu metalnih konstrukcija, OIB 65715124422</izvorni_sadrzaj>
    <derivirana_varijabla naziv="DomainObject.Predmet.ProtustrankaFormatedOIB_1">  GRILJA društvo s ograničenom odgovornošću za proizvodnju i montažu metalnih konstrukcija, OIB 65715124422</derivirana_varijabla>
  </DomainObject.Predmet.ProtustrankaFormatedOIB>
  <DomainObject.Predmet.ProtustrankaFormatedWithAdress>
    <izvorni_sadrzaj> GRILJA društvo s ograničenom odgovornošću za proizvodnju i montažu metalnih konstrukcija, Žrtava Rata 9, 21217 Kaštel Novi</izvorni_sadrzaj>
    <derivirana_varijabla naziv="DomainObject.Predmet.ProtustrankaFormatedWithAdress_1"> GRILJA društvo s ograničenom odgovornošću za proizvodnju i montažu metalnih konstrukcija, Žrtava Rata 9, 21217 Kaštel Novi</derivirana_varijabla>
  </DomainObject.Predmet.ProtustrankaFormatedWithAdress>
  <DomainObject.Predmet.ProtustrankaFormatedWithAdressOIB>
    <izvorni_sadrzaj> GRILJA društvo s ograničenom odgovornošću za proizvodnju i montažu metalnih konstrukcija, OIB 65715124422, Žrtava Rata 9, 21217 Kaštel Novi</izvorni_sadrzaj>
    <derivirana_varijabla naziv="DomainObject.Predmet.ProtustrankaFormatedWithAdressOIB_1"> GRILJA društvo s ograničenom odgovornošću za proizvodnju i montažu metalnih konstrukcija, OIB 65715124422, Žrtava Rata 9, 21217 Kaštel Novi</derivirana_varijabla>
  </DomainObject.Predmet.ProtustrankaFormatedWithAdressOIB>
  <DomainObject.Predmet.ProtustrankaWithAdress>
    <izvorni_sadrzaj>GRILJA društvo s ograničenom odgovornošću za proizvodnju i montažu metalnih konstrukcija Žrtava Rata 9, 21217 Kaštel Novi</izvorni_sadrzaj>
    <derivirana_varijabla naziv="DomainObject.Predmet.ProtustrankaWithAdress_1">GRILJA društvo s ograničenom odgovornošću za proizvodnju i montažu metalnih konstrukcija Žrtava Rata 9, 21217 Kaštel Novi</derivirana_varijabla>
  </DomainObject.Predmet.ProtustrankaWithAdress>
  <DomainObject.Predmet.ProtustrankaWithAdressOIB>
    <izvorni_sadrzaj>GRILJA društvo s ograničenom odgovornošću za proizvodnju i montažu metalnih konstrukcija, OIB 65715124422, Žrtava Rata 9, 21217 Kaštel Novi</izvorni_sadrzaj>
    <derivirana_varijabla naziv="DomainObject.Predmet.ProtustrankaWithAdressOIB_1">GRILJA društvo s ograničenom odgovornošću za proizvodnju i montažu metalnih konstrukcija, OIB 65715124422, Žrtava Rata 9, 21217 Kaštel Novi</derivirana_varijabla>
  </DomainObject.Predmet.ProtustrankaWithAdressOIB>
  <DomainObject.Predmet.ProtustrankaNazivFormated>
    <izvorni_sadrzaj>GRILJA društvo s ograničenom odgovornošću za proizvodnju i montažu metalnih konstrukcija</izvorni_sadrzaj>
    <derivirana_varijabla naziv="DomainObject.Predmet.ProtustrankaNazivFormated_1">GRILJA društvo s ograničenom odgovornošću za proizvodnju i montažu metalnih konstrukcija</derivirana_varijabla>
  </DomainObject.Predmet.ProtustrankaNazivFormated>
  <DomainObject.Predmet.ProtustrankaNazivFormatedOIB>
    <izvorni_sadrzaj>GRILJA društvo s ograničenom odgovornošću za proizvodnju i montažu metalnih konstrukcija, OIB 65715124422</izvorni_sadrzaj>
    <derivirana_varijabla naziv="DomainObject.Predmet.ProtustrankaNazivFormatedOIB_1">GRILJA društvo s ograničenom odgovornošću za proizvodnju i montažu metalnih konstrukcija, OIB 65715124422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45744.16</izvorni_sadrzaj>
    <derivirana_varijabla naziv="DomainObject.Predmet.TrenutnaVrijednost_1">45744.16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GRILJA društvo s ograničenom odgovornošću za proizvodnju i montažu metalnih konstrukcija</item>
    </izvorni_sadrzaj>
    <derivirana_varijabla naziv="DomainObject.Predmet.ProtuStrankaListFormated_1">
      <item>GRILJA društvo s ograničenom odgovornošću za proizvodnju i montažu metalnih konstrukcija</item>
    </derivirana_varijabla>
  </DomainObject.Predmet.ProtuStrankaListFormated>
  <DomainObject.Predmet.ProtuStrankaListFormatedOIB>
    <izvorni_sadrzaj>
      <item>GRILJA društvo s ograničenom odgovornošću za proizvodnju i montažu metalnih konstrukcija, OIB 65715124422</item>
    </izvorni_sadrzaj>
    <derivirana_varijabla naziv="DomainObject.Predmet.ProtuStrankaListFormatedOIB_1">
      <item>GRILJA društvo s ograničenom odgovornošću za proizvodnju i montažu metalnih konstrukcija, OIB 65715124422</item>
    </derivirana_varijabla>
  </DomainObject.Predmet.ProtuStrankaListFormatedOIB>
  <DomainObject.Predmet.ProtuStrankaListFormatedWithAdress>
    <izvorni_sadrzaj>
      <item>GRILJA društvo s ograničenom odgovornošću za proizvodnju i montažu metalnih konstrukcija, Žrtava Rata 9, 21217 Kaštel Novi</item>
    </izvorni_sadrzaj>
    <derivirana_varijabla naziv="DomainObject.Predmet.ProtuStrankaListFormatedWithAdress_1">
      <item>GRILJA društvo s ograničenom odgovornošću za proizvodnju i montažu metalnih konstrukcija, Žrtava Rata 9, 21217 Kaštel Novi</item>
    </derivirana_varijabla>
  </DomainObject.Predmet.ProtuStrankaListFormatedWithAdress>
  <DomainObject.Predmet.ProtuStrankaListFormatedWithAdressOIB>
    <izvorni_sadrzaj>
      <item>GRILJA društvo s ograničenom odgovornošću za proizvodnju i montažu metalnih konstrukcija, OIB 65715124422, Žrtava Rata 9, 21217 Kaštel Novi</item>
    </izvorni_sadrzaj>
    <derivirana_varijabla naziv="DomainObject.Predmet.ProtuStrankaListFormatedWithAdressOIB_1">
      <item>GRILJA društvo s ograničenom odgovornošću za proizvodnju i montažu metalnih konstrukcija, OIB 65715124422, Žrtava Rata 9, 21217 Kaštel Novi</item>
    </derivirana_varijabla>
  </DomainObject.Predmet.ProtuStrankaListFormatedWithAdressOIB>
  <DomainObject.Predmet.ProtuStrankaListNazivFormated>
    <izvorni_sadrzaj>
      <item>GRILJA društvo s ograničenom odgovornošću za proizvodnju i montažu metalnih konstrukcija</item>
    </izvorni_sadrzaj>
    <derivirana_varijabla naziv="DomainObject.Predmet.ProtuStrankaListNazivFormated_1">
      <item>GRILJA društvo s ograničenom odgovornošću za proizvodnju i montažu metalnih konstrukcija</item>
    </derivirana_varijabla>
  </DomainObject.Predmet.ProtuStrankaListNazivFormated>
  <DomainObject.Predmet.ProtuStrankaListNazivFormatedOIB>
    <izvorni_sadrzaj>
      <item>GRILJA društvo s ograničenom odgovornošću za proizvodnju i montažu metalnih konstrukcija, OIB 65715124422</item>
    </izvorni_sadrzaj>
    <derivirana_varijabla naziv="DomainObject.Predmet.ProtuStrankaListNazivFormatedOIB_1">
      <item>GRILJA društvo s ograničenom odgovornošću za proizvodnju i montažu metalnih konstrukcija, OIB 65715124422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GRILJA društvo s ograničenom odgovornošću za proizvodnju i montažu metalnih konstrukcija</izvorni_sadrzaj>
    <derivirana_varijabla naziv="DomainObject.Predmet.ProtustrankaIDrugi_1">GRILJA društvo s ograničenom odgovornošću za proizvodnju i montažu metalnih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GRILJA društvo s ograničenom odgovornošću za proizvodnju i montažu metalnih konstrukcija, OIB 65715124422, Žrtava Rata 9, 21217 Kaštel Novi</izvorni_sadrzaj>
    <derivirana_varijabla naziv="DomainObject.Predmet.ProtustrankaIDrugiAdressOIB_1">GRILJA društvo s ograničenom odgovornošću za proizvodnju i montažu metalnih konstrukcija, OIB 65715124422, Žrtava Rata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GRILJA društvo s ograničenom odgovornošću za proizvodnju i montažu metalnih konstrukcija</item>
      <item>FINANCIJSKA AGENCIJA, RC SPLIT</item>
    </izvorni_sadrzaj>
    <derivirana_varijabla naziv="DomainObject.Predmet.SudioniciListNaziv_1">
      <item>GRILJA društvo s ograničenom odgovornošću za proizvodnju i montažu metalnih konstrukcija</item>
      <item>FINANCIJSKA AGENCIJA, RC SPLIT</item>
    </derivirana_varijabla>
  </DomainObject.Predmet.SudioniciListNaziv>
  <DomainObject.Predmet.SudioniciListAdressOIB>
    <izvorni_sadrzaj>
      <item>GRILJA društvo s ograničenom odgovornošću za proizvodnju i montažu metalnih konstrukcija, OIB 65715124422, Žrtava Rata 9,21217 Kaštel Novi</item>
      <item>FINANCIJSKA AGENCIJA, RC SPLIT, OIB 85821130368, Mažuranićevo šetalište 24 b,21000 Split</item>
    </izvorni_sadrzaj>
    <derivirana_varijabla naziv="DomainObject.Predmet.SudioniciListAdressOIB_1">
      <item>GRILJA društvo s ograničenom odgovornošću za proizvodnju i montažu metalnih konstrukcija, OIB 65715124422, Žrtava Rata 9,21217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65715124422</item>
      <item>, OIB 85821130368</item>
    </izvorni_sadrzaj>
    <derivirana_varijabla naziv="DomainObject.Predmet.SudioniciListNazivOIB_1">
      <item>, OIB 65715124422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2015-11-11T07:50:00Z</dcterms:created>
  <dc:creator>Lari Glavaš</dc:creator>
  <cp:lastModifiedBy>Lari Glavaš</cp:lastModifiedBy>
  <cp:lastPrinted>2015-11-11T07:50:00Z</cp:lastPrinted>
  <dcterms:modified xmlns:xsi="http://www.w3.org/2001/XMLSchema-instance" xsi:type="dcterms:W3CDTF">2015-11-11T07:51:00Z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