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08b6" w14:paraId="25308b6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C12105" w:rsidRPr="001536D6">
        <w:t xml:space="preserve"> </w:t>
      </w:r>
    </w:p>
    <w:p w:rsidRDefault="005F0D18" w:rsidP="00C55568" w:rsidR="005F0D18" w:rsidRPr="001536D6">
      <w:pPr>
        <w:spacing w:before="160"/>
        <w:jc w:val="center"/>
        <w:rPr>
          <w:b/>
        </w:rPr>
      </w:pPr>
      <w:r w:rsidRPr="001536D6">
        <w:t>R E P U B L I K A   H R V A T S K A</w:t>
      </w:r>
    </w:p>
    <w:p w:rsidRDefault="001935CE" w:rsidP="00C55568" w:rsidR="00C12105" w:rsidRPr="001536D6">
      <w:pPr>
        <w:pStyle w:val="Naslov1"/>
        <w:spacing w:before="160"/>
      </w:pPr>
      <w:r>
        <w:rPr>
          <w:b w:val="false"/>
        </w:rPr>
        <w:t>R J E Š E N J E</w:t>
      </w:r>
    </w:p>
    <w:p w:rsidRDefault="004D4E07" w:rsidP="00C55568" w:rsidR="004D4E07" w:rsidRPr="001536D6">
      <w:pPr>
        <w:spacing w:before="160"/>
        <w:ind w:firstLine="709"/>
        <w:jc w:val="both"/>
      </w:pPr>
      <w:r w:rsidRPr="004D4E07">
        <w:t xml:space="preserve">Trgovački sud u Splitu, po stečajnoj sutkinji Ani Golub </w:t>
      </w:r>
      <w:proofErr w:type="spellStart"/>
      <w:r w:rsidRPr="004D4E07">
        <w:t>Gruić</w:t>
      </w:r>
      <w:proofErr w:type="spellEnd"/>
      <w:r w:rsidRPr="004D4E07">
        <w:t xml:space="preserve">, </w:t>
      </w:r>
      <w:r w:rsidR="003203D7" w:rsidRPr="003203D7">
        <w:t xml:space="preserve">u stečajnom postupku </w:t>
      </w:r>
      <w:r w:rsidR="00887D6B">
        <w:t xml:space="preserve">nad dužnikom </w:t>
      </w:r>
      <w:r w:rsidR="009F7F23" w:rsidRPr="009F7F23">
        <w:t xml:space="preserve">INCON d.o.o. u stečaju, OIB: 84749761045, Split, </w:t>
      </w:r>
      <w:proofErr w:type="spellStart"/>
      <w:r w:rsidR="009F7F23" w:rsidRPr="009F7F23">
        <w:t>Zoranićeva</w:t>
      </w:r>
      <w:proofErr w:type="spellEnd"/>
      <w:r w:rsidR="009F7F23" w:rsidRPr="009F7F23">
        <w:t xml:space="preserve"> 6</w:t>
      </w:r>
      <w:r w:rsidR="00887D6B" w:rsidRPr="00887D6B">
        <w:t>,</w:t>
      </w:r>
      <w:r w:rsidR="00187406">
        <w:t xml:space="preserve"> </w:t>
      </w:r>
      <w:r w:rsidRPr="004D4E07">
        <w:t xml:space="preserve">dana </w:t>
      </w:r>
      <w:r w:rsidR="009F7F23">
        <w:t>12. siječnja 2017</w:t>
      </w:r>
      <w:r w:rsidRPr="004D4E07">
        <w:t>. godine</w:t>
      </w:r>
    </w:p>
    <w:p w:rsidRDefault="001935CE" w:rsidP="00C55568" w:rsidR="00C12105" w:rsidRPr="001536D6">
      <w:pPr>
        <w:spacing w:after="200" w:before="120"/>
        <w:jc w:val="center"/>
        <w:rPr>
          <w:bCs/>
        </w:rPr>
      </w:pPr>
      <w:r>
        <w:rPr>
          <w:bCs/>
        </w:rPr>
        <w:t xml:space="preserve">r i j e š i o </w:t>
      </w:r>
      <w:r w:rsidR="00C656DE">
        <w:rPr>
          <w:bCs/>
        </w:rPr>
        <w:t xml:space="preserve">   j e</w:t>
      </w:r>
    </w:p>
    <w:p w:rsidRDefault="00ED29AB" w:rsidP="009F7F23" w:rsidR="009F7F23">
      <w:pPr>
        <w:ind w:firstLine="708"/>
        <w:jc w:val="both"/>
      </w:pPr>
      <w:r>
        <w:t xml:space="preserve">I. </w:t>
      </w:r>
      <w:r w:rsidR="009F7F23">
        <w:t xml:space="preserve">Završno ročište određeno </w:t>
      </w:r>
      <w:r w:rsidRPr="001935CE">
        <w:t xml:space="preserve">za dan </w:t>
      </w:r>
      <w:r w:rsidR="009F7F23">
        <w:t>13. siječnja</w:t>
      </w:r>
      <w:r w:rsidRPr="001935CE">
        <w:t xml:space="preserve"> 2016. godine sa početkom u 0</w:t>
      </w:r>
      <w:r w:rsidR="009F7F23">
        <w:t>8:30</w:t>
      </w:r>
      <w:r w:rsidRPr="001935CE">
        <w:t xml:space="preserve"> sati, </w:t>
      </w:r>
      <w:r w:rsidR="009F7F23">
        <w:t>sa Dnevnim redom:</w:t>
      </w:r>
    </w:p>
    <w:p w:rsidRDefault="009F7F23" w:rsidP="009F7F23" w:rsidR="009F7F23">
      <w:pPr>
        <w:spacing w:before="60"/>
        <w:ind w:firstLine="709"/>
        <w:jc w:val="both"/>
      </w:pPr>
      <w:r>
        <w:t>1.</w:t>
      </w:r>
      <w:r>
        <w:tab/>
        <w:t>Raspravljanje o završnom računu stečajne upraviteljice</w:t>
      </w:r>
    </w:p>
    <w:p w:rsidRDefault="009F7F23" w:rsidP="009F7F23" w:rsidR="009F7F23">
      <w:pPr>
        <w:spacing w:before="60"/>
        <w:ind w:firstLine="709"/>
        <w:jc w:val="both"/>
      </w:pPr>
      <w:r>
        <w:t>2.</w:t>
      </w:r>
      <w:r>
        <w:tab/>
        <w:t>Podnošenje prigovora na završni diobni popis</w:t>
      </w:r>
    </w:p>
    <w:p w:rsidRDefault="00ED29AB" w:rsidP="009F7F23" w:rsidR="009F7F23">
      <w:pPr>
        <w:spacing w:before="100"/>
        <w:jc w:val="both"/>
      </w:pPr>
      <w:proofErr w:type="spellStart"/>
      <w:r w:rsidRPr="001935CE">
        <w:t>preuriče</w:t>
      </w:r>
      <w:proofErr w:type="spellEnd"/>
      <w:r w:rsidRPr="001935CE">
        <w:t xml:space="preserve"> se za dan </w:t>
      </w:r>
      <w:r w:rsidR="009F7F23">
        <w:t>17. veljače</w:t>
      </w:r>
      <w:r w:rsidRPr="001935CE">
        <w:t xml:space="preserve"> 2016. godine u </w:t>
      </w:r>
      <w:r w:rsidR="009F7F23">
        <w:t>09:00 sati.</w:t>
      </w:r>
    </w:p>
    <w:p w:rsidRDefault="001935CE" w:rsidP="00C55568" w:rsidR="001935CE">
      <w:pPr>
        <w:spacing w:after="120" w:before="240"/>
        <w:jc w:val="center"/>
      </w:pPr>
      <w:r>
        <w:t>Obrazloženje</w:t>
      </w:r>
    </w:p>
    <w:p w:rsidRDefault="001935CE" w:rsidP="001935CE" w:rsidR="001935CE">
      <w:pPr>
        <w:ind w:firstLine="708"/>
        <w:jc w:val="both"/>
      </w:pPr>
      <w:r>
        <w:t xml:space="preserve">U stečajnom postupku nad dužnikom </w:t>
      </w:r>
      <w:r w:rsidR="009F7F23" w:rsidRPr="009F7F23">
        <w:t>INCON d.o.o. u stečaju, OIB: 8</w:t>
      </w:r>
      <w:r w:rsidR="009F7F23">
        <w:t xml:space="preserve">4749761045, Split, </w:t>
      </w:r>
      <w:proofErr w:type="spellStart"/>
      <w:r w:rsidR="009F7F23">
        <w:t>Zoranićeva</w:t>
      </w:r>
      <w:proofErr w:type="spellEnd"/>
      <w:r w:rsidR="009F7F23">
        <w:t xml:space="preserve"> 6, </w:t>
      </w:r>
      <w:r>
        <w:t>rješenjem</w:t>
      </w:r>
      <w:r w:rsidR="009F7F23">
        <w:t xml:space="preserve"> poslovni broj 11. St-26/2008</w:t>
      </w:r>
      <w:r>
        <w:t xml:space="preserve"> od </w:t>
      </w:r>
      <w:r w:rsidR="009F7F23">
        <w:t>5. prosinca</w:t>
      </w:r>
      <w:r w:rsidRPr="007629CE">
        <w:t xml:space="preserve"> 201</w:t>
      </w:r>
      <w:r>
        <w:t>6</w:t>
      </w:r>
      <w:r w:rsidRPr="007629CE">
        <w:t>. godine</w:t>
      </w:r>
      <w:r w:rsidR="009F7F23">
        <w:t xml:space="preserve"> određeno je završno ročište za dan </w:t>
      </w:r>
      <w:r w:rsidR="009F7F23" w:rsidRPr="009F7F23">
        <w:t>13. siječnja 2016. godine sa početkom u 08:30 sati</w:t>
      </w:r>
      <w:r w:rsidR="009F7F23">
        <w:t>.</w:t>
      </w:r>
    </w:p>
    <w:p w:rsidRDefault="001935CE" w:rsidP="00C55568" w:rsidR="001935CE">
      <w:pPr>
        <w:spacing w:before="200"/>
        <w:ind w:firstLine="709"/>
        <w:jc w:val="both"/>
      </w:pPr>
      <w:r>
        <w:t xml:space="preserve">Podneskom zaprimljenim </w:t>
      </w:r>
      <w:r w:rsidR="009F7F23">
        <w:t xml:space="preserve">putem elektronske pošte </w:t>
      </w:r>
      <w:r>
        <w:t xml:space="preserve">dana </w:t>
      </w:r>
      <w:r w:rsidR="009F7F23">
        <w:t>12. siječnja 2017</w:t>
      </w:r>
      <w:r>
        <w:t xml:space="preserve">. godine stečajna upraviteljica </w:t>
      </w:r>
      <w:proofErr w:type="spellStart"/>
      <w:r>
        <w:t>Anči</w:t>
      </w:r>
      <w:proofErr w:type="spellEnd"/>
      <w:r>
        <w:t xml:space="preserve"> Bašić izvijestila je sud da zbog zdravstvenih razloga</w:t>
      </w:r>
      <w:r w:rsidR="009F7F23">
        <w:t xml:space="preserve"> (bolest i temperatura)</w:t>
      </w:r>
      <w:r>
        <w:t xml:space="preserve"> nije u mogućnosti pristupiti na naveden</w:t>
      </w:r>
      <w:r w:rsidR="009F7F23">
        <w:t>o</w:t>
      </w:r>
      <w:r>
        <w:t xml:space="preserve"> ročišt</w:t>
      </w:r>
      <w:r w:rsidR="009F7F23">
        <w:t>e</w:t>
      </w:r>
      <w:r>
        <w:t xml:space="preserve"> i predložila </w:t>
      </w:r>
      <w:r w:rsidR="009F7F23">
        <w:t>isto odgoditi</w:t>
      </w:r>
      <w:r>
        <w:t>.</w:t>
      </w:r>
    </w:p>
    <w:p w:rsidRDefault="001935CE" w:rsidP="00C55568" w:rsidR="001935CE">
      <w:pPr>
        <w:spacing w:before="200"/>
        <w:ind w:firstLine="709"/>
        <w:jc w:val="both"/>
      </w:pPr>
      <w:r>
        <w:t xml:space="preserve">Ovaj sud nalaz takav prijedlog stečajne upraviteljice osnovanim, slijedom čega je </w:t>
      </w:r>
      <w:r w:rsidR="009F7F23">
        <w:t xml:space="preserve">temeljem odredbe čl. 116. </w:t>
      </w:r>
      <w:r w:rsidR="009F7F23" w:rsidRPr="009F7F23">
        <w:t>Zakona o parničnom postupku („Narodne novine“ broj 53/91, 91/92, 112/99, 88/01, 117/03, 88/05, 2/07, 84/0</w:t>
      </w:r>
      <w:r w:rsidR="009F7F23">
        <w:t>8, 96/08, 123/08, 57/11 i 25/13; dalje: ZPP)</w:t>
      </w:r>
      <w:r w:rsidR="009F7F23" w:rsidRPr="009F7F23">
        <w:t xml:space="preserve"> u vezi sa čl. 6. Stečajnog zakona („Narodne novine“ 44/96, 29/99, 129/00, 123/03, 82/06, 116/10, 2</w:t>
      </w:r>
      <w:r w:rsidR="009F7F23">
        <w:t xml:space="preserve">5/12, 133/12 i 45/13; dalje SZ/96) i čl. 441. </w:t>
      </w:r>
      <w:r w:rsidR="009F7F23" w:rsidRPr="009F7F23">
        <w:t xml:space="preserve">Stečajnog zakona („Narodne novine“ </w:t>
      </w:r>
      <w:r w:rsidR="009F7F23">
        <w:t>71/15; dalje SZ/15</w:t>
      </w:r>
      <w:r w:rsidR="009F7F23" w:rsidRPr="009F7F23">
        <w:t>)</w:t>
      </w:r>
      <w:r w:rsidR="009F7F23">
        <w:t xml:space="preserve"> </w:t>
      </w:r>
      <w:r>
        <w:t>riješeno kao u izreci.</w:t>
      </w:r>
    </w:p>
    <w:p w:rsidRDefault="00C12105" w:rsidP="00C55568" w:rsidR="00C12105" w:rsidRPr="001536D6">
      <w:pPr>
        <w:spacing w:before="200"/>
        <w:jc w:val="center"/>
      </w:pPr>
      <w:r w:rsidRPr="001536D6">
        <w:t xml:space="preserve">U Splitu, </w:t>
      </w:r>
      <w:r w:rsidR="009F7F23">
        <w:t>12. siječnja 2017.</w:t>
      </w:r>
      <w:r w:rsidR="00955F32">
        <w:t xml:space="preserve"> godine</w:t>
      </w:r>
    </w:p>
    <w:p w:rsidRDefault="005F0D18" w:rsidP="00C55568" w:rsidR="00C12105" w:rsidRPr="001536D6">
      <w:pPr>
        <w:spacing w:before="200"/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9C47EF" w:rsidR="00C12105" w:rsidRPr="009C47EF">
      <w:pPr>
        <w:jc w:val="right"/>
      </w:pPr>
      <w:r w:rsidRPr="001536D6">
        <w:rPr>
          <w:bCs/>
        </w:rPr>
        <w:t>ANA GOLUB GRUIĆ</w:t>
      </w:r>
    </w:p>
    <w:p w:rsidRDefault="009C47EF" w:rsidP="009C47EF" w:rsidR="009C47EF" w:rsidRPr="000567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677F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9C47EF" w:rsidP="009C47EF" w:rsidR="009C47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677F">
        <w:rPr>
          <w:rFonts w:cs="Times New Roman" w:hAnsi="Times New Roman" w:ascii="Times New Roman"/>
          <w:sz w:val="24"/>
          <w:szCs w:val="24"/>
        </w:rPr>
        <w:t>Protiv ovog</w:t>
      </w:r>
      <w:r w:rsidR="009F7F23">
        <w:rPr>
          <w:rFonts w:cs="Times New Roman" w:hAnsi="Times New Roman" w:ascii="Times New Roman"/>
          <w:sz w:val="24"/>
          <w:szCs w:val="24"/>
        </w:rPr>
        <w:t xml:space="preserve"> rješenja nije dopuštena žalba</w:t>
      </w:r>
      <w:r w:rsidRPr="0005677F">
        <w:rPr>
          <w:rFonts w:cs="Times New Roman" w:hAnsi="Times New Roman" w:ascii="Times New Roman"/>
          <w:sz w:val="24"/>
          <w:szCs w:val="24"/>
        </w:rPr>
        <w:t>.</w:t>
      </w:r>
    </w:p>
    <w:p w:rsidRDefault="00887D6B" w:rsidP="00887D6B" w:rsidR="00887D6B">
      <w:pPr>
        <w:spacing w:before="100"/>
      </w:pPr>
      <w:r>
        <w:t>DNA:</w:t>
      </w:r>
    </w:p>
    <w:p w:rsidRDefault="00887D6B" w:rsidP="00887D6B" w:rsidR="00887D6B">
      <w:r>
        <w:t>- stečajno</w:t>
      </w:r>
      <w:r w:rsidR="00ED29AB">
        <w:t>j upraviteljici</w:t>
      </w:r>
    </w:p>
    <w:p w:rsidRDefault="00887D6B" w:rsidP="00887D6B" w:rsidR="00887D6B">
      <w:r>
        <w:t xml:space="preserve">- mrežna stranica e-Oglasna ploča sudova </w:t>
      </w:r>
    </w:p>
    <w:p w:rsidRDefault="00887D6B" w:rsidR="00AC7EDC" w:rsidRPr="001536D6">
      <w:r>
        <w:t>- u spis</w:t>
      </w:r>
    </w:p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9F7F23">
      <w:t>26/2008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50E7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5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0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0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0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0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5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0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0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0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0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Preuricanje završnog ročišta</izvorni_sadrzaj>
    <derivirana_varijabla naziv="DomainObject.Primjedba_1">Preuricanje završnog ročišta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2008.</izvorni_sadrzaj>
    <derivirana_varijabla naziv="DomainObject.Predmet.DatumOsnivanja_1">14. srpnja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St-26/2008</izvorni_sadrzaj>
    <derivirana_varijabla naziv="DomainObject.Predmet.OznakaBroj_1">St-26/2008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INCON d.o.o. za inženjering, građevinarstvo i poslovne usluge, "u stečaju"</izvorni_sadrzaj>
    <derivirana_varijabla naziv="DomainObject.Predmet.ProtustrankaFormated_1">  INCON d.o.o. za inženjering, građevinarstvo i poslovne usluge, "u stečaju"</derivirana_varijabla>
  </DomainObject.Predmet.ProtustrankaFormated>
  <DomainObject.Predmet.ProtustrankaFormatedOIB>
    <izvorni_sadrzaj>  INCON d.o.o. za inženjering, građevinarstvo i poslovne usluge, "u stečaju", OIB 84749761045</izvorni_sadrzaj>
    <derivirana_varijabla naziv="DomainObject.Predmet.ProtustrankaFormatedOIB_1">  INCON d.o.o. za inženjering, građevinarstvo i poslovne usluge, "u stečaju", OIB 84749761045</derivirana_varijabla>
  </DomainObject.Predmet.ProtustrankaFormatedOIB>
  <DomainObject.Predmet.ProtustrankaFormatedWithAdress>
    <izvorni_sadrzaj> INCON d.o.o. za inženjering, građevinarstvo i poslovne usluge, "u stečaju", Zoranićeva 6, 21000 Split</izvorni_sadrzaj>
    <derivirana_varijabla naziv="DomainObject.Predmet.ProtustrankaFormatedWithAdress_1"> INCON d.o.o. za inženjering, građevinarstvo i poslovne usluge, "u stečaju", Zoranićeva 6, 21000 Split</derivirana_varijabla>
  </DomainObject.Predmet.ProtustrankaFormatedWithAdress>
  <DomainObject.Predmet.ProtustrankaFormatedWithAdressOIB>
    <izvorni_sadrzaj> INCON d.o.o. za inženjering, građevinarstvo i poslovne usluge, "u stečaju", OIB 84749761045, Zoranićeva 6, 21000 Split</izvorni_sadrzaj>
    <derivirana_varijabla naziv="DomainObject.Predmet.ProtustrankaFormatedWithAdressOIB_1"> INCON d.o.o. za inženjering, građevinarstvo i poslovne usluge, "u stečaju", OIB 84749761045, Zoranićeva 6, 21000 Split</derivirana_varijabla>
  </DomainObject.Predmet.ProtustrankaFormatedWithAdressOIB>
  <DomainObject.Predmet.ProtustrankaWithAdress>
    <izvorni_sadrzaj>INCON d.o.o. za inženjering, građevinarstvo i poslovne usluge, "u stečaju" Zoranićeva 6, 21000 Split</izvorni_sadrzaj>
    <derivirana_varijabla naziv="DomainObject.Predmet.ProtustrankaWithAdress_1">INCON d.o.o. za inženjering, građevinarstvo i poslovne usluge, "u stečaju" Zoranićeva 6, 21000 Split</derivirana_varijabla>
  </DomainObject.Predmet.ProtustrankaWithAdress>
  <DomainObject.Predmet.ProtustrankaWithAdressOIB>
    <izvorni_sadrzaj>INCON d.o.o. za inženjering, građevinarstvo i poslovne usluge, "u stečaju", OIB 84749761045, Zoranićeva 6, 21000 Split</izvorni_sadrzaj>
    <derivirana_varijabla naziv="DomainObject.Predmet.ProtustrankaWithAdressOIB_1">INCON d.o.o. za inženjering, građevinarstvo i poslovne usluge, "u stečaju", OIB 84749761045, Zoranićeva 6, 21000 Split</derivirana_varijabla>
  </DomainObject.Predmet.ProtustrankaWithAdressOIB>
  <DomainObject.Predmet.ProtustrankaNazivFormated>
    <izvorni_sadrzaj>INCON d.o.o. za inženjering, građevinarstvo i poslovne usluge, "u stečaju"</izvorni_sadrzaj>
    <derivirana_varijabla naziv="DomainObject.Predmet.ProtustrankaNazivFormated_1">INCON d.o.o. za inženjering, građevinarstvo i poslovne usluge, "u stečaju"</derivirana_varijabla>
  </DomainObject.Predmet.ProtustrankaNazivFormated>
  <DomainObject.Predmet.ProtustrankaNazivFormatedOIB>
    <izvorni_sadrzaj>INCON d.o.o. za inženjering, građevinarstvo i poslovne usluge, "u stečaju", OIB 84749761045</izvorni_sadrzaj>
    <derivirana_varijabla naziv="DomainObject.Predmet.ProtustrankaNazivFormatedOIB_1">INCON d.o.o. za inženjering, građevinarstvo i poslovne usluge, "u stečaju", OIB 84749761045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SINJ dioničko društvo za visokogradnju, niskogradnju, proizvodnju kamena, šljunka i pijeska, u stečaju zastupanog po punomoćniku mr.sc.MATE VUČICA; INSTITUT IGH, dioničko društvo za istraživanje i razvoj u graditeljstvu POSOLOVNI CENTAR SPLIT zastupanog po punomoćniku DAMIR BATARELO; HEP-Operator distribucijskog sustava d.o.o. za distribuciju i opskrbu električne energije ELEKTRODALMACIJA SPLIT zastupanog po punomoćniku VEDRANA RADIĆ; FLUTING za građenje i usluge, društvo s ograničenom odgovornošću; NEMICO društvo s ograničenom odgovornošću za gradjevinarstvo i projektiranje; STATIKA, d.o.o., inženjering, građevinarstvo, proizvodnja, trgovina i usluge; PODRAVSKA BANKA dioničko društvo; REGIONALNA VELETRŽNICA SPLIT  dioničko društvo za iznajmljivanje i održavanje prostora veletržnice poljoprivrednih proizvod; ARTEM d.o.o. za trgovinu i usluge; JADRO dioničko društvo za proizvodnju, usluge i promet roba; Dina Tomasović; MEREC d.o.o. za inženjering u graditeljstvu; ALDI trgovina d. o. o.; INTERLIGHT projektno, montažersko, uslužno, proizvodno i trgovačko d.o.o.  u oblasti elektrotehnike "u stečaju"; ARCHING društvo za projektiranje i inženjering, d.o.o.</izvorni_sadrzaj>
    <derivirana_varijabla naziv="DomainObject.Predmet.StrankaFormated_1">  SINJ dioničko društvo za visokogradnju, niskogradnju, proizvodnju kamena, šljunka i pijeska, u stečaju zastupanog po punomoćniku mr.sc.MATE VUČICA; INSTITUT IGH, dioničko društvo za istraživanje i razvoj u graditeljstvu POSOLOVNI CENTAR SPLIT zastupanog po punomoćniku DAMIR BATARELO; HEP-Operator distribucijskog sustava d.o.o. za distribuciju i opskrbu električne energije ELEKTRODALMACIJA SPLIT zastupanog po punomoćniku VEDRANA RADIĆ; FLUTING za građenje i usluge, društvo s ograničenom odgovornošću; NEMICO društvo s ograničenom odgovornošću za gradjevinarstvo i projektiranje; STATIKA, d.o.o., inženjering, građevinarstvo, proizvodnja, trgovina i usluge; PODRAVSKA BANKA dioničko društvo; REGIONALNA VELETRŽNICA SPLIT  dioničko društvo za iznajmljivanje i održavanje prostora veletržnice poljoprivrednih proizvod; ARTEM d.o.o. za trgovinu i usluge; JADRO dioničko društvo za proizvodnju, usluge i promet roba; Dina Tomasović; MEREC d.o.o. za inženjering u graditeljstvu; ALDI trgovina d. o. o.; INTERLIGHT projektno, montažersko, uslužno, proizvodno i trgovačko d.o.o.  u oblasti elektrotehnike "u stečaju"; ARCHING društvo za projektiranje i inženjering, d.o.o.</derivirana_varijabla>
  </DomainObject.Predmet.StrankaFormated>
  <DomainObject.Predmet.StrankaFormatedOIB>
    <izvorni_sadrzaj>  SINJ dioničko društvo za visokogradnju, niskogradnju, proizvodnju kamena, šljunka i pijeska, u stečaju, OIB 23943934509 zastupanog po punomoćniku mr.sc.MATE VUČICA; INSTITUT IGH, dioničko društvo za istraživanje i razvoj u graditeljstvu POSOLOVNI CENTAR SPLIT, OIB 79766124714 zastupanog po punomoćniku DAMIR BATARELO; HEP-Operator distribucijskog sustava d.o.o. za distribuciju i opskrbu električne energije ELEKTRODALMACIJA SPLIT, OIB 46830600751 zastupanog po punomoćniku VEDRANA RADIĆ; FLUTING za građenje i usluge, društvo s ograničenom odgovornošću, OIB 10093245913; NEMICO društvo s ograničenom odgovornošću za gradjevinarstvo i projektiranje, OIB 10467524004; STATIKA, d.o.o., inženjering, građevinarstvo, proizvodnja, trgovina i usluge, OIB 78025549860; PODRAVSKA BANKA dioničko društvo, OIB 97326283154; REGIONALNA VELETRŽNICA SPLIT  dioničko društvo za iznajmljivanje i održavanje prostora veletržnice poljoprivrednih proizvod, OIB 04625379878; ARTEM d.o.o. za trgovinu i usluge, OIB 56867501199; JADRO dioničko društvo za proizvodnju, usluge i promet roba, OIB 75979242366; Dina Tomasović, OIB 57985734961; MEREC d.o.o. za inženjering u graditeljstvu, OIB 16913764753; ALDI trgovina d. o. o.; INTERLIGHT projektno, montažersko, uslužno, proizvodno i trgovačko d.o.o.  u oblasti elektrotehnike "u stečaju", OIB 60334081302; ARCHING društvo za projektiranje i inženjering, d.o.o., OIB 15349725542</izvorni_sadrzaj>
    <derivirana_varijabla naziv="DomainObject.Predmet.StrankaFormatedOIB_1">  SINJ dioničko društvo za visokogradnju, niskogradnju, proizvodnju kamena, šljunka i pijeska, u stečaju, OIB 23943934509 zastupanog po punomoćniku mr.sc.MATE VUČICA; INSTITUT IGH, dioničko društvo za istraživanje i razvoj u graditeljstvu POSOLOVNI CENTAR SPLIT, OIB 79766124714 zastupanog po punomoćniku DAMIR BATARELO; HEP-Operator distribucijskog sustava d.o.o. za distribuciju i opskrbu električne energije ELEKTRODALMACIJA SPLIT, OIB 46830600751 zastupanog po punomoćniku VEDRANA RADIĆ; FLUTING za građenje i usluge, društvo s ograničenom odgovornošću, OIB 10093245913; NEMICO društvo s ograničenom odgovornošću za gradjevinarstvo i projektiranje, OIB 10467524004; STATIKA, d.o.o., inženjering, građevinarstvo, proizvodnja, trgovina i usluge, OIB 78025549860; PODRAVSKA BANKA dioničko društvo, OIB 97326283154; REGIONALNA VELETRŽNICA SPLIT  dioničko društvo za iznajmljivanje i održavanje prostora veletržnice poljoprivrednih proizvod, OIB 04625379878; ARTEM d.o.o. za trgovinu i usluge, OIB 56867501199; JADRO dioničko društvo za proizvodnju, usluge i promet roba, OIB 75979242366; Dina Tomasović, OIB 57985734961; MEREC d.o.o. za inženjering u graditeljstvu, OIB 16913764753; ALDI trgovina d. o. o.; INTERLIGHT projektno, montažersko, uslužno, proizvodno i trgovačko d.o.o.  u oblasti elektrotehnike "u stečaju", OIB 60334081302; ARCHING društvo za projektiranje i inženjering, d.o.o., OIB 15349725542</derivirana_varijabla>
  </DomainObject.Predmet.StrankaFormatedOIB>
  <DomainObject.Predmet.StrankaFormatedWithAdress>
    <izvorni_sadrzaj> SINJ dioničko društvo za visokogradnju, niskogradnju, proizvodnju kamena, šljunka i pijeska, u stečaju, Lumbinov Most/bb, Sinj zastupanog po punomoćniku mr.sc.MATE VUČICA; INSTITUT IGH, dioničko društvo za istraživanje i razvoj u graditeljstvu POSOLOVNI CENTAR SPLIT, Janka Rakuše 1, 10000 Zagreb zastupanog po punomoćniku DAMIR BATARELO; HEP-Operator distribucijskog sustava d.o.o. za distribuciju i opskrbu električne energije ELEKTRODALMACIJA SPLIT, Ulica grada Vukovara 37, 10000 Zagreb zastupanog po punomoćniku VEDRANA RADIĆ; FLUTING za građenje i usluge, društvo s ograničenom odgovornošću, Poljičkih Knezova 49, Podstrana; NEMICO društvo s ograničenom odgovornošću za gradjevinarstvo i projektiranje, Hektorovićeva 43, Split; STATIKA, d.o.o., inženjering, građevinarstvo, proizvodnja, trgovina i usluge, Hercegovačka Ulica 34, Split; PODRAVSKA BANKA dioničko društvo, Opatička 3, Koprivnica; REGIONALNA VELETRŽNICA SPLIT  dioničko društvo za iznajmljivanje i održavanje prostora veletržnice poljoprivrednih proizvod, 4. gardijske 47, Kamen; ARTEM d.o.o. za trgovinu i usluge, Dinka Šimunovića 2/A, Split; JADRO dioničko društvo za proizvodnju, usluge i promet roba, Brnik/bb, Split; Dina Tomasović, Kučiće bb, 21208 Kučiče; MEREC d.o.o. za inženjering u graditeljstvu, Kvaternikova 31, Split; ALDI trgovina d. o. o., Zdravka Kučića 3, 51000 Rijeka; INTERLIGHT projektno, montažersko, uslužno, proizvodno i trgovačko d.o.o.  u oblasti elektrotehnike "u stečaju", Tolstojeva 32, 21000 Split; ARCHING društvo za projektiranje i inženjering, d.o.o., Šimićeva 56, 21000 Split</izvorni_sadrzaj>
    <derivirana_varijabla naziv="DomainObject.Predmet.StrankaFormatedWithAdress_1"> SINJ dioničko društvo za visokogradnju, niskogradnju, proizvodnju kamena, šljunka i pijeska, u stečaju, Lumbinov Most/bb, Sinj zastupanog po punomoćniku mr.sc.MATE VUČICA; INSTITUT IGH, dioničko društvo za istraživanje i razvoj u graditeljstvu POSOLOVNI CENTAR SPLIT, Janka Rakuše 1, 10000 Zagreb zastupanog po punomoćniku DAMIR BATARELO; HEP-Operator distribucijskog sustava d.o.o. za distribuciju i opskrbu električne energije ELEKTRODALMACIJA SPLIT, Ulica grada Vukovara 37, 10000 Zagreb zastupanog po punomoćniku VEDRANA RADIĆ; FLUTING za građenje i usluge, društvo s ograničenom odgovornošću, Poljičkih Knezova 49, Podstrana; NEMICO društvo s ograničenom odgovornošću za gradjevinarstvo i projektiranje, Hektorovićeva 43, Split; STATIKA, d.o.o., inženjering, građevinarstvo, proizvodnja, trgovina i usluge, Hercegovačka Ulica 34, Split; PODRAVSKA BANKA dioničko društvo, Opatička 3, Koprivnica; REGIONALNA VELETRŽNICA SPLIT  dioničko društvo za iznajmljivanje i održavanje prostora veletržnice poljoprivrednih proizvod, 4. gardijske 47, Kamen; ARTEM d.o.o. za trgovinu i usluge, Dinka Šimunovića 2/A, Split; JADRO dioničko društvo za proizvodnju, usluge i promet roba, Brnik/bb, Split; Dina Tomasović, Kučiće bb, 21208 Kučiče; MEREC d.o.o. za inženjering u graditeljstvu, Kvaternikova 31, Split; ALDI trgovina d. o. o., Zdravka Kučića 3, 51000 Rijeka; INTERLIGHT projektno, montažersko, uslužno, proizvodno i trgovačko d.o.o.  u oblasti elektrotehnike "u stečaju", Tolstojeva 32, 21000 Split; ARCHING društvo za projektiranje i inženjering, d.o.o., Šimićeva 56, 21000 Split</derivirana_varijabla>
  </DomainObject.Predmet.StrankaFormatedWithAdress>
  <DomainObject.Predmet.StrankaFormatedWithAdressOIB>
    <izvorni_sadrzaj> SINJ dioničko društvo za visokogradnju, niskogradnju, proizvodnju kamena, šljunka i pijeska, u stečaju, OIB 23943934509, Lumbinov Most/bb, Sinj zastupanog po punomoćniku mr.sc.MATE VUČICA; INSTITUT IGH, dioničko društvo za istraživanje i razvoj u graditeljstvu POSOLOVNI CENTAR SPLIT, OIB 79766124714, Janka Rakuše 1, 10000 Zagreb zastupanog po punomoćniku DAMIR BATARELO; HEP-Operator distribucijskog sustava d.o.o. za distribuciju i opskrbu električne energije ELEKTRODALMACIJA SPLIT, OIB 46830600751, Ulica grada Vukovara 37, 10000 Zagreb zastupanog po punomoćniku VEDRANA RADIĆ; FLUTING za građenje i usluge, društvo s ograničenom odgovornošću, OIB 10093245913, Poljičkih Knezova 49, Podstrana; NEMICO društvo s ograničenom odgovornošću za gradjevinarstvo i projektiranje, OIB 10467524004, Hektorovićeva 43, Split; STATIKA, d.o.o., inženjering, građevinarstvo, proizvodnja, trgovina i usluge, OIB 78025549860, Hercegovačka Ulica 34, Split; PODRAVSKA BANKA dioničko društvo, OIB 97326283154, Opatička 3, Koprivnica; REGIONALNA VELETRŽNICA SPLIT  dioničko društvo za iznajmljivanje i održavanje prostora veletržnice poljoprivrednih proizvod, OIB 04625379878, 4. gardijske 47, Kamen; ARTEM d.o.o. za trgovinu i usluge, OIB 56867501199, Dinka Šimunovića 2/A, Split; JADRO dioničko društvo za proizvodnju, usluge i promet roba, OIB 75979242366, Brnik/bb, Split; Dina Tomasović, OIB 57985734961, Kučiće bb, 21208 Kučiče; MEREC d.o.o. za inženjering u graditeljstvu, OIB 16913764753, Kvaternikova 31, Split; ALDI trgovina d. o. o., Zdravka Kučića 3, 51000 Rijeka; INTERLIGHT projektno, montažersko, uslužno, proizvodno i trgovačko d.o.o.  u oblasti elektrotehnike "u stečaju", OIB 60334081302, Tolstojeva 32, 21000 Split; ARCHING društvo za projektiranje i inženjering, d.o.o., OIB 15349725542, Šimićeva 56, 21000 Split</izvorni_sadrzaj>
    <derivirana_varijabla naziv="DomainObject.Predmet.StrankaFormatedWithAdressOIB_1"> SINJ dioničko društvo za visokogradnju, niskogradnju, proizvodnju kamena, šljunka i pijeska, u stečaju, OIB 23943934509, Lumbinov Most/bb, Sinj zastupanog po punomoćniku mr.sc.MATE VUČICA; INSTITUT IGH, dioničko društvo za istraživanje i razvoj u graditeljstvu POSOLOVNI CENTAR SPLIT, OIB 79766124714, Janka Rakuše 1, 10000 Zagreb zastupanog po punomoćniku DAMIR BATARELO; HEP-Operator distribucijskog sustava d.o.o. za distribuciju i opskrbu električne energije ELEKTRODALMACIJA SPLIT, OIB 46830600751, Ulica grada Vukovara 37, 10000 Zagreb zastupanog po punomoćniku VEDRANA RADIĆ; FLUTING za građenje i usluge, društvo s ograničenom odgovornošću, OIB 10093245913, Poljičkih Knezova 49, Podstrana; NEMICO društvo s ograničenom odgovornošću za gradjevinarstvo i projektiranje, OIB 10467524004, Hektorovićeva 43, Split; STATIKA, d.o.o., inženjering, građevinarstvo, proizvodnja, trgovina i usluge, OIB 78025549860, Hercegovačka Ulica 34, Split; PODRAVSKA BANKA dioničko društvo, OIB 97326283154, Opatička 3, Koprivnica; REGIONALNA VELETRŽNICA SPLIT  dioničko društvo za iznajmljivanje i održavanje prostora veletržnice poljoprivrednih proizvod, OIB 04625379878, 4. gardijske 47, Kamen; ARTEM d.o.o. za trgovinu i usluge, OIB 56867501199, Dinka Šimunovića 2/A, Split; JADRO dioničko društvo za proizvodnju, usluge i promet roba, OIB 75979242366, Brnik/bb, Split; Dina Tomasović, OIB 57985734961, Kučiće bb, 21208 Kučiče; MEREC d.o.o. za inženjering u graditeljstvu, OIB 16913764753, Kvaternikova 31, Split; ALDI trgovina d. o. o., Zdravka Kučića 3, 51000 Rijeka; INTERLIGHT projektno, montažersko, uslužno, proizvodno i trgovačko d.o.o.  u oblasti elektrotehnike "u stečaju", OIB 60334081302, Tolstojeva 32, 21000 Split; ARCHING društvo za projektiranje i inženjering, d.o.o., OIB 15349725542, Šimićeva 56, 21000 Split</derivirana_varijabla>
  </DomainObject.Predmet.StrankaFormatedWithAdressOIB>
  <DomainObject.Predmet.StrankaWithAdress>
    <izvorni_sadrzaj>SINJ dioničko društvo za visokogradnju, niskogradnju, proizvodnju kamena, šljunka i pijeska, u stečaju Lumbinov Most/bb,Sinj,INSTITUT IGH, dioničko društvo za istraživanje i razvoj u graditeljstvu POSOLOVNI CENTAR SPLIT Janka Rakuše 1,10000 Zagreb,HEP-Operator distribucijskog sustava d.o.o. za distribuciju i opskrbu električne energije ELEKTRODALMACIJA SPLIT Ulica grada Vukovara 37,10000 Zagreb,FLUTING za građenje i usluge, društvo s ograničenom odgovornošću Poljičkih Knezova 49,Podstrana,NEMICO društvo s ograničenom odgovornošću za gradjevinarstvo i projektiranje Hektorovićeva 43,Split,STATIKA, d.o.o., inženjering, građevinarstvo, proizvodnja, trgovina i usluge Hercegovačka Ulica 34,Split,PODRAVSKA BANKA dioničko društvo Opatička 3,Koprivnica,REGIONALNA VELETRŽNICA SPLIT  dioničko društvo za iznajmljivanje i održavanje prostora veletržnice poljoprivrednih proizvod 4. gardijske 47,Kamen,ARTEM d.o.o. za trgovinu i usluge Dinka Šimunovića 2/A,Split,JADRO dioničko društvo za proizvodnju, usluge i promet roba Brnik/bb,Split,Dina Tomasović Kučiće bb,21208 Kučiče,MEREC d.o.o. za inženjering u graditeljstvu Kvaternikova 31,Split,ALDI trgovina d. o. o. Zdravka Kučića 3,51000 Rijeka,INTERLIGHT projektno, montažersko, uslužno, proizvodno i trgovačko d.o.o.  u oblasti elektrotehnike "u stečaju" Tolstojeva 32,21000 Split,ARCHING društvo za projektiranje i inženjering, d.o.o. Šimićeva 56,21000 Split</izvorni_sadrzaj>
    <derivirana_varijabla naziv="DomainObject.Predmet.StrankaWithAdress_1">SINJ dioničko društvo za visokogradnju, niskogradnju, proizvodnju kamena, šljunka i pijeska, u stečaju Lumbinov Most/bb,Sinj,INSTITUT IGH, dioničko društvo za istraživanje i razvoj u graditeljstvu POSOLOVNI CENTAR SPLIT Janka Rakuše 1,10000 Zagreb,HEP-Operator distribucijskog sustava d.o.o. za distribuciju i opskrbu električne energije ELEKTRODALMACIJA SPLIT Ulica grada Vukovara 37,10000 Zagreb,FLUTING za građenje i usluge, društvo s ograničenom odgovornošću Poljičkih Knezova 49,Podstrana,NEMICO društvo s ograničenom odgovornošću za gradjevinarstvo i projektiranje Hektorovićeva 43,Split,STATIKA, d.o.o., inženjering, građevinarstvo, proizvodnja, trgovina i usluge Hercegovačka Ulica 34,Split,PODRAVSKA BANKA dioničko društvo Opatička 3,Koprivnica,REGIONALNA VELETRŽNICA SPLIT  dioničko društvo za iznajmljivanje i održavanje prostora veletržnice poljoprivrednih proizvod 4. gardijske 47,Kamen,ARTEM d.o.o. za trgovinu i usluge Dinka Šimunovića 2/A,Split,JADRO dioničko društvo za proizvodnju, usluge i promet roba Brnik/bb,Split,Dina Tomasović Kučiće bb,21208 Kučiče,MEREC d.o.o. za inženjering u graditeljstvu Kvaternikova 31,Split,ALDI trgovina d. o. o. Zdravka Kučića 3,51000 Rijeka,INTERLIGHT projektno, montažersko, uslužno, proizvodno i trgovačko d.o.o.  u oblasti elektrotehnike "u stečaju" Tolstojeva 32,21000 Split,ARCHING društvo za projektiranje i inženjering, d.o.o. Šimićeva 56,21000 Split</derivirana_varijabla>
  </DomainObject.Predmet.StrankaWithAdress>
  <DomainObject.Predmet.StrankaWithAdressOIB>
    <izvorni_sadrzaj>SINJ dioničko društvo za visokogradnju, niskogradnju, proizvodnju kamena, šljunka i pijeska, u stečaju, OIB 23943934509, Lumbinov Most/bb,Sinj,INSTITUT IGH, dioničko društvo za istraživanje i razvoj u graditeljstvu POSOLOVNI CENTAR SPLIT, OIB 79766124714, Janka Rakuše 1,10000 Zagreb,HEP-Operator distribucijskog sustava d.o.o. za distribuciju i opskrbu električne energije ELEKTRODALMACIJA SPLIT, OIB 46830600751, Ulica grada Vukovara 37,10000 Zagreb,FLUTING za građenje i usluge, društvo s ograničenom odgovornošću, OIB 10093245913, Poljičkih Knezova 49,Podstrana,NEMICO društvo s ograničenom odgovornošću za gradjevinarstvo i projektiranje, OIB 10467524004, Hektorovićeva 43,Split,STATIKA, d.o.o., inženjering, građevinarstvo, proizvodnja, trgovina i usluge, OIB 78025549860, Hercegovačka Ulica 34,Split,PODRAVSKA BANKA dioničko društvo, OIB 97326283154, Opatička 3,Koprivnica,REGIONALNA VELETRŽNICA SPLIT  dioničko društvo za iznajmljivanje i održavanje prostora veletržnice poljoprivrednih proizvod, OIB 04625379878, 4. gardijske 47,Kamen,ARTEM d.o.o. za trgovinu i usluge, OIB 56867501199, Dinka Šimunovića 2/A,Split,JADRO dioničko društvo za proizvodnju, usluge i promet roba, OIB 75979242366, Brnik/bb,Split,Dina Tomasović, OIB 57985734961, Kučiće bb,21208 Kučiče,MEREC d.o.o. za inženjering u graditeljstvu, OIB 16913764753, Kvaternikova 31,Split,ALDI trgovina d. o. o., Zdravka Kučića 3,51000 Rijeka,INTERLIGHT projektno, montažersko, uslužno, proizvodno i trgovačko d.o.o.  u oblasti elektrotehnike "u stečaju", OIB 60334081302, Tolstojeva 32,21000 Split,ARCHING društvo za projektiranje i inženjering, d.o.o., OIB 15349725542, Šimićeva 56,21000 Split</izvorni_sadrzaj>
    <derivirana_varijabla naziv="DomainObject.Predmet.StrankaWithAdressOIB_1">SINJ dioničko društvo za visokogradnju, niskogradnju, proizvodnju kamena, šljunka i pijeska, u stečaju, OIB 23943934509, Lumbinov Most/bb,Sinj,INSTITUT IGH, dioničko društvo za istraživanje i razvoj u graditeljstvu POSOLOVNI CENTAR SPLIT, OIB 79766124714, Janka Rakuše 1,10000 Zagreb,HEP-Operator distribucijskog sustava d.o.o. za distribuciju i opskrbu električne energije ELEKTRODALMACIJA SPLIT, OIB 46830600751, Ulica grada Vukovara 37,10000 Zagreb,FLUTING za građenje i usluge, društvo s ograničenom odgovornošću, OIB 10093245913, Poljičkih Knezova 49,Podstrana,NEMICO društvo s ograničenom odgovornošću za gradjevinarstvo i projektiranje, OIB 10467524004, Hektorovićeva 43,Split,STATIKA, d.o.o., inženjering, građevinarstvo, proizvodnja, trgovina i usluge, OIB 78025549860, Hercegovačka Ulica 34,Split,PODRAVSKA BANKA dioničko društvo, OIB 97326283154, Opatička 3,Koprivnica,REGIONALNA VELETRŽNICA SPLIT  dioničko društvo za iznajmljivanje i održavanje prostora veletržnice poljoprivrednih proizvod, OIB 04625379878, 4. gardijske 47,Kamen,ARTEM d.o.o. za trgovinu i usluge, OIB 56867501199, Dinka Šimunovića 2/A,Split,JADRO dioničko društvo za proizvodnju, usluge i promet roba, OIB 75979242366, Brnik/bb,Split,Dina Tomasović, OIB 57985734961, Kučiće bb,21208 Kučiče,MEREC d.o.o. za inženjering u graditeljstvu, OIB 16913764753, Kvaternikova 31,Split,ALDI trgovina d. o. o., Zdravka Kučića 3,51000 Rijeka,INTERLIGHT projektno, montažersko, uslužno, proizvodno i trgovačko d.o.o.  u oblasti elektrotehnike "u stečaju", OIB 60334081302, Tolstojeva 32,21000 Split,ARCHING društvo za projektiranje i inženjering, d.o.o., OIB 15349725542, Šimićeva 56,21000 Split</derivirana_varijabla>
  </DomainObject.Predmet.StrankaWithAdressOIB>
  <DomainObject.Predmet.StrankaNazivFormated>
    <izvorni_sadrzaj>SINJ dioničko društvo za visokogradnju, niskogradnju, proizvodnju kamena, šljunka i pijeska, u stečaju,INSTITUT IGH, dioničko društvo za istraživanje i razvoj u graditeljstvu POSOLOVNI CENTAR SPLIT,HEP-Operator distribucijskog sustava d.o.o. za distribuciju i opskrbu električne energije ELEKTRODALMACIJA SPLIT,FLUTING za građenje i usluge, društvo s ograničenom odgovornošću,NEMICO društvo s ograničenom odgovornošću za gradjevinarstvo i projektiranje,STATIKA, d.o.o., inženjering, građevinarstvo, proizvodnja, trgovina i usluge,PODRAVSKA BANKA dioničko društvo,REGIONALNA VELETRŽNICA SPLIT  dioničko društvo za iznajmljivanje i održavanje prostora veletržnice poljoprivrednih proizvod,ARTEM d.o.o. za trgovinu i usluge,JADRO dioničko društvo za proizvodnju, usluge i promet roba,Dina Tomasović,MEREC d.o.o. za inženjering u graditeljstvu,ALDI trgovina d. o. o.,INTERLIGHT projektno, montažersko, uslužno, proizvodno i trgovačko d.o.o.  u oblasti elektrotehnike "u stečaju",ARCHING društvo za projektiranje i inženjering, d.o.o.</izvorni_sadrzaj>
    <derivirana_varijabla naziv="DomainObject.Predmet.StrankaNazivFormated_1">SINJ dioničko društvo za visokogradnju, niskogradnju, proizvodnju kamena, šljunka i pijeska, u stečaju,INSTITUT IGH, dioničko društvo za istraživanje i razvoj u graditeljstvu POSOLOVNI CENTAR SPLIT,HEP-Operator distribucijskog sustava d.o.o. za distribuciju i opskrbu električne energije ELEKTRODALMACIJA SPLIT,FLUTING za građenje i usluge, društvo s ograničenom odgovornošću,NEMICO društvo s ograničenom odgovornošću za gradjevinarstvo i projektiranje,STATIKA, d.o.o., inženjering, građevinarstvo, proizvodnja, trgovina i usluge,PODRAVSKA BANKA dioničko društvo,REGIONALNA VELETRŽNICA SPLIT  dioničko društvo za iznajmljivanje i održavanje prostora veletržnice poljoprivrednih proizvod,ARTEM d.o.o. za trgovinu i usluge,JADRO dioničko društvo za proizvodnju, usluge i promet roba,Dina Tomasović,MEREC d.o.o. za inženjering u graditeljstvu,ALDI trgovina d. o. o.,INTERLIGHT projektno, montažersko, uslužno, proizvodno i trgovačko d.o.o.  u oblasti elektrotehnike "u stečaju",ARCHING društvo za projektiranje i inženjering, d.o.o.</derivirana_varijabla>
  </DomainObject.Predmet.StrankaNazivFormated>
  <DomainObject.Predmet.StrankaNazivFormatedOIB>
    <izvorni_sadrzaj>SINJ dioničko društvo za visokogradnju, niskogradnju, proizvodnju kamena, šljunka i pijeska, u stečaju, OIB 23943934509,INSTITUT IGH, dioničko društvo za istraživanje i razvoj u graditeljstvu POSOLOVNI CENTAR SPLIT, OIB 79766124714,HEP-Operator distribucijskog sustava d.o.o. za distribuciju i opskrbu električne energije ELEKTRODALMACIJA SPLIT, OIB 46830600751,FLUTING za građenje i usluge, društvo s ograničenom odgovornošću, OIB 10093245913,NEMICO društvo s ograničenom odgovornošću za gradjevinarstvo i projektiranje, OIB 10467524004,STATIKA, d.o.o., inženjering, građevinarstvo, proizvodnja, trgovina i usluge, OIB 78025549860,PODRAVSKA BANKA dioničko društvo, OIB 97326283154,REGIONALNA VELETRŽNICA SPLIT  dioničko društvo za iznajmljivanje i održavanje prostora veletržnice poljoprivrednih proizvod, OIB 04625379878,ARTEM d.o.o. za trgovinu i usluge, OIB 56867501199,JADRO dioničko društvo za proizvodnju, usluge i promet roba, OIB 75979242366,Dina Tomasović, OIB 57985734961,MEREC d.o.o. za inženjering u graditeljstvu, OIB 16913764753,ALDI trgovina d. o. o.,INTERLIGHT projektno, montažersko, uslužno, proizvodno i trgovačko d.o.o.  u oblasti elektrotehnike "u stečaju", OIB 60334081302,ARCHING društvo za projektiranje i inženjering, d.o.o., OIB 15349725542</izvorni_sadrzaj>
    <derivirana_varijabla naziv="DomainObject.Predmet.StrankaNazivFormatedOIB_1">SINJ dioničko društvo za visokogradnju, niskogradnju, proizvodnju kamena, šljunka i pijeska, u stečaju, OIB 23943934509,INSTITUT IGH, dioničko društvo za istraživanje i razvoj u graditeljstvu POSOLOVNI CENTAR SPLIT, OIB 79766124714,HEP-Operator distribucijskog sustava d.o.o. za distribuciju i opskrbu električne energije ELEKTRODALMACIJA SPLIT, OIB 46830600751,FLUTING za građenje i usluge, društvo s ograničenom odgovornošću, OIB 10093245913,NEMICO društvo s ograničenom odgovornošću za gradjevinarstvo i projektiranje, OIB 10467524004,STATIKA, d.o.o., inženjering, građevinarstvo, proizvodnja, trgovina i usluge, OIB 78025549860,PODRAVSKA BANKA dioničko društvo, OIB 97326283154,REGIONALNA VELETRŽNICA SPLIT  dioničko društvo za iznajmljivanje i održavanje prostora veletržnice poljoprivrednih proizvod, OIB 04625379878,ARTEM d.o.o. za trgovinu i usluge, OIB 56867501199,JADRO dioničko društvo za proizvodnju, usluge i promet roba, OIB 75979242366,Dina Tomasović, OIB 57985734961,MEREC d.o.o. za inženjering u graditeljstvu, OIB 16913764753,ALDI trgovina d. o. o.,INTERLIGHT projektno, montažersko, uslužno, proizvodno i trgovačko d.o.o.  u oblasti elektrotehnike "u stečaju", OIB 60334081302,ARCHING društvo za projektiranje i inženjering, d.o.o., OIB 15349725542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SINJ dioničko društvo za visokogradnju, niskogradnju, proizvodnju kamena, šljunka i pijeska, u stečaju zastupanog po punomoćniku mr.sc.MATE VUČICA</item>
      <item>INSTITUT IGH, dioničko društvo za istraživanje i razvoj u graditeljstvu POSOLOVNI CENTAR SPLIT zastupanog po punomoćniku DAMIR BATARELO</item>
      <item>HEP-Operator distribucijskog sustava d.o.o. za distribuciju i opskrbu električne energije ELEKTRODALMACIJA SPLIT zastupanog po punomoćniku VEDRANA RADIĆ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trankaListFormated_1">
      <item>SINJ dioničko društvo za visokogradnju, niskogradnju, proizvodnju kamena, šljunka i pijeska, u stečaju zastupanog po punomoćniku mr.sc.MATE VUČICA</item>
      <item>INSTITUT IGH, dioničko društvo za istraživanje i razvoj u graditeljstvu POSOLOVNI CENTAR SPLIT zastupanog po punomoćniku DAMIR BATARELO</item>
      <item>HEP-Operator distribucijskog sustava d.o.o. za distribuciju i opskrbu električne energije ELEKTRODALMACIJA SPLIT zastupanog po punomoćniku VEDRANA RADIĆ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trankaListFormated>
  <DomainObject.Predmet.StrankaListFormatedOIB>
    <izvorni_sadrzaj>
      <item>SINJ dioničko društvo za visokogradnju, niskogradnju, proizvodnju kamena, šljunka i pijeska, u stečaju, OIB 23943934509 zastupanog po punomoćniku mr.sc.MATE VUČICA</item>
      <item>INSTITUT IGH, dioničko društvo za istraživanje i razvoj u graditeljstvu POSOLOVNI CENTAR SPLIT, OIB 79766124714 zastupanog po punomoćniku DAMIR BATARELO</item>
      <item>HEP-Operator distribucijskog sustava d.o.o. za distribuciju i opskrbu električne energije ELEKTRODALMACIJA SPLIT, OIB 46830600751 zastupanog po punomoćniku VEDRANA RADIĆ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izvorni_sadrzaj>
    <derivirana_varijabla naziv="DomainObject.Predmet.StrankaListFormatedOIB_1">
      <item>SINJ dioničko društvo za visokogradnju, niskogradnju, proizvodnju kamena, šljunka i pijeska, u stečaju, OIB 23943934509 zastupanog po punomoćniku mr.sc.MATE VUČICA</item>
      <item>INSTITUT IGH, dioničko društvo za istraživanje i razvoj u graditeljstvu POSOLOVNI CENTAR SPLIT, OIB 79766124714 zastupanog po punomoćniku DAMIR BATARELO</item>
      <item>HEP-Operator distribucijskog sustava d.o.o. za distribuciju i opskrbu električne energije ELEKTRODALMACIJA SPLIT, OIB 46830600751 zastupanog po punomoćniku VEDRANA RADIĆ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derivirana_varijabla>
  </DomainObject.Predmet.StrankaListFormatedOIB>
  <DomainObject.Predmet.StrankaListFormatedWithAdress>
    <izvorni_sadrzaj>
      <item>SINJ dioničko društvo za visokogradnju, niskogradnju, proizvodnju kamena, šljunka i pijeska, u stečaju, Lumbinov Most/bb, Sinj zastupanog po punomoćniku mr.sc.MATE VUČICA</item>
      <item>INSTITUT IGH, dioničko društvo za istraživanje i razvoj u graditeljstvu POSOLOVNI CENTAR SPLIT, Janka Rakuše 1, 10000 Zagreb zastupanog po punomoćniku DAMIR BATARELO</item>
      <item>HEP-Operator distribucijskog sustava d.o.o. za distribuciju i opskrbu električne energije ELEKTRODALMACIJA SPLIT, Ulica grada Vukovara 37, 10000 Zagreb zastupanog po punomoćniku VEDRANA RADIĆ</item>
      <item>FLUTING za građenje i usluge, društvo s ograničenom odgovornošću, Poljičkih Knezova 49, Podstrana</item>
      <item>NEMICO društvo s ograničenom odgovornošću za gradjevinarstvo i projektiranje, Hektorovićeva 43, Split</item>
      <item>STATIKA, d.o.o., inženjering, građevinarstvo, proizvodnja, trgovina i usluge, Hercegovačka Ulica 34, Split</item>
      <item>PODRAVSKA BANKA dioničko društvo, Opatička 3, Koprivnica</item>
      <item>REGIONALNA VELETRŽNICA SPLIT  dioničko društvo za iznajmljivanje i održavanje prostora veletržnice poljoprivrednih proizvod, 4. gardijske 47, Kamen</item>
      <item>ARTEM d.o.o. za trgovinu i usluge, Dinka Šimunovića 2/A, Split</item>
      <item>JADRO dioničko društvo za proizvodnju, usluge i promet roba, Brnik/bb, Split</item>
      <item>Dina Tomasović, Kučiće bb, 21208 Kučiče</item>
      <item>MEREC d.o.o. za inženjering u graditeljstvu, Kvaternikova 31, Split</item>
      <item>ALDI trgovina d. o. o., Zdravka Kučića 3, 51000 Rijeka</item>
      <item>INTERLIGHT projektno, montažersko, uslužno, proizvodno i trgovačko d.o.o.  u oblasti elektrotehnike "u stečaju", Tolstojeva 32, 21000 Split</item>
      <item>ARCHING društvo za projektiranje i inženjering, d.o.o., Šimićeva 56, 21000 Split</item>
    </izvorni_sadrzaj>
    <derivirana_varijabla naziv="DomainObject.Predmet.StrankaListFormatedWithAdress_1">
      <item>SINJ dioničko društvo za visokogradnju, niskogradnju, proizvodnju kamena, šljunka i pijeska, u stečaju, Lumbinov Most/bb, Sinj zastupanog po punomoćniku mr.sc.MATE VUČICA</item>
      <item>INSTITUT IGH, dioničko društvo za istraživanje i razvoj u graditeljstvu POSOLOVNI CENTAR SPLIT, Janka Rakuše 1, 10000 Zagreb zastupanog po punomoćniku DAMIR BATARELO</item>
      <item>HEP-Operator distribucijskog sustava d.o.o. za distribuciju i opskrbu električne energije ELEKTRODALMACIJA SPLIT, Ulica grada Vukovara 37, 10000 Zagreb zastupanog po punomoćniku VEDRANA RADIĆ</item>
      <item>FLUTING za građenje i usluge, društvo s ograničenom odgovornošću, Poljičkih Knezova 49, Podstrana</item>
      <item>NEMICO društvo s ograničenom odgovornošću za gradjevinarstvo i projektiranje, Hektorovićeva 43, Split</item>
      <item>STATIKA, d.o.o., inženjering, građevinarstvo, proizvodnja, trgovina i usluge, Hercegovačka Ulica 34, Split</item>
      <item>PODRAVSKA BANKA dioničko društvo, Opatička 3, Koprivnica</item>
      <item>REGIONALNA VELETRŽNICA SPLIT  dioničko društvo za iznajmljivanje i održavanje prostora veletržnice poljoprivrednih proizvod, 4. gardijske 47, Kamen</item>
      <item>ARTEM d.o.o. za trgovinu i usluge, Dinka Šimunovića 2/A, Split</item>
      <item>JADRO dioničko društvo za proizvodnju, usluge i promet roba, Brnik/bb, Split</item>
      <item>Dina Tomasović, Kučiće bb, 21208 Kučiče</item>
      <item>MEREC d.o.o. za inženjering u graditeljstvu, Kvaternikova 31, Split</item>
      <item>ALDI trgovina d. o. o., Zdravka Kučića 3, 51000 Rijeka</item>
      <item>INTERLIGHT projektno, montažersko, uslužno, proizvodno i trgovačko d.o.o.  u oblasti elektrotehnike "u stečaju", Tolstojeva 32, 21000 Split</item>
      <item>ARCHING društvo za projektiranje i inženjering, d.o.o., Šimićeva 56, 21000 Split</item>
    </derivirana_varijabla>
  </DomainObject.Predmet.StrankaListFormatedWithAdress>
  <DomainObject.Predmet.StrankaListFormatedWithAdressOIB>
    <izvorni_sadrzaj>
      <item>SINJ dioničko društvo za visokogradnju, niskogradnju, proizvodnju kamena, šljunka i pijeska, u stečaju, OIB 23943934509, Lumbinov Most/bb, Sinj zastupanog po punomoćniku mr.sc.MATE VUČICA</item>
      <item>INSTITUT IGH, dioničko društvo za istraživanje i razvoj u graditeljstvu POSOLOVNI CENTAR SPLIT, OIB 79766124714, Janka Rakuše 1, 10000 Zagreb zastupanog po punomoćniku DAMIR BATARELO</item>
      <item>HEP-Operator distribucijskog sustava d.o.o. za distribuciju i opskrbu električne energije ELEKTRODALMACIJA SPLIT, OIB 46830600751, Ulica grada Vukovara 37, 10000 Zagreb zastupanog po punomoćniku VEDRANA RADIĆ</item>
      <item>FLUTING za građenje i usluge, društvo s ograničenom odgovornošću, OIB 10093245913, Poljičkih Knezova 49, Podstrana</item>
      <item>NEMICO društvo s ograničenom odgovornošću za gradjevinarstvo i projektiranje, OIB 10467524004, Hektorovićeva 43, Split</item>
      <item>STATIKA, d.o.o., inženjering, građevinarstvo, proizvodnja, trgovina i usluge, OIB 78025549860, Hercegovačka Ulica 34, Split</item>
      <item>PODRAVSKA BANKA dioničko društvo, OIB 97326283154, Opatička 3, Koprivnica</item>
      <item>REGIONALNA VELETRŽNICA SPLIT  dioničko društvo za iznajmljivanje i održavanje prostora veletržnice poljoprivrednih proizvod, OIB 04625379878, 4. gardijske 47, Kamen</item>
      <item>ARTEM d.o.o. za trgovinu i usluge, OIB 56867501199, Dinka Šimunovića 2/A, Split</item>
      <item>JADRO dioničko društvo za proizvodnju, usluge i promet roba, OIB 75979242366, Brnik/bb, Split</item>
      <item>Dina Tomasović, OIB 57985734961, Kučiće bb, 21208 Kučiče</item>
      <item>MEREC d.o.o. za inženjering u graditeljstvu, OIB 16913764753, Kvaternikova 31, Split</item>
      <item>ALDI trgovina d. o. o., Zdravka Kučića 3, 51000 Rijeka</item>
      <item>INTERLIGHT projektno, montažersko, uslužno, proizvodno i trgovačko d.o.o.  u oblasti elektrotehnike "u stečaju", OIB 60334081302, Tolstojeva 32, 21000 Split</item>
      <item>ARCHING društvo za projektiranje i inženjering, d.o.o., OIB 15349725542, Šimićeva 56, 21000 Split</item>
    </izvorni_sadrzaj>
    <derivirana_varijabla naziv="DomainObject.Predmet.StrankaListFormatedWithAdressOIB_1">
      <item>SINJ dioničko društvo za visokogradnju, niskogradnju, proizvodnju kamena, šljunka i pijeska, u stečaju, OIB 23943934509, Lumbinov Most/bb, Sinj zastupanog po punomoćniku mr.sc.MATE VUČICA</item>
      <item>INSTITUT IGH, dioničko društvo za istraživanje i razvoj u graditeljstvu POSOLOVNI CENTAR SPLIT, OIB 79766124714, Janka Rakuše 1, 10000 Zagreb zastupanog po punomoćniku DAMIR BATARELO</item>
      <item>HEP-Operator distribucijskog sustava d.o.o. za distribuciju i opskrbu električne energije ELEKTRODALMACIJA SPLIT, OIB 46830600751, Ulica grada Vukovara 37, 10000 Zagreb zastupanog po punomoćniku VEDRANA RADIĆ</item>
      <item>FLUTING za građenje i usluge, društvo s ograničenom odgovornošću, OIB 10093245913, Poljičkih Knezova 49, Podstrana</item>
      <item>NEMICO društvo s ograničenom odgovornošću za gradjevinarstvo i projektiranje, OIB 10467524004, Hektorovićeva 43, Split</item>
      <item>STATIKA, d.o.o., inženjering, građevinarstvo, proizvodnja, trgovina i usluge, OIB 78025549860, Hercegovačka Ulica 34, Split</item>
      <item>PODRAVSKA BANKA dioničko društvo, OIB 97326283154, Opatička 3, Koprivnica</item>
      <item>REGIONALNA VELETRŽNICA SPLIT  dioničko društvo za iznajmljivanje i održavanje prostora veletržnice poljoprivrednih proizvod, OIB 04625379878, 4. gardijske 47, Kamen</item>
      <item>ARTEM d.o.o. za trgovinu i usluge, OIB 56867501199, Dinka Šimunovića 2/A, Split</item>
      <item>JADRO dioničko društvo za proizvodnju, usluge i promet roba, OIB 75979242366, Brnik/bb, Split</item>
      <item>Dina Tomasović, OIB 57985734961, Kučiće bb, 21208 Kučiče</item>
      <item>MEREC d.o.o. za inženjering u graditeljstvu, OIB 16913764753, Kvaternikova 31, Split</item>
      <item>ALDI trgovina d. o. o., Zdravka Kučića 3, 51000 Rijeka</item>
      <item>INTERLIGHT projektno, montažersko, uslužno, proizvodno i trgovačko d.o.o.  u oblasti elektrotehnike "u stečaju", OIB 60334081302, Tolstojeva 32, 21000 Split</item>
      <item>ARCHING društvo za projektiranje i inženjering, d.o.o., OIB 15349725542, Šimićeva 56, 21000 Split</item>
    </derivirana_varijabla>
  </DomainObject.Predmet.StrankaListFormatedWithAdressOIB>
  <DomainObject.Predmet.StrankaListNazivFormated>
    <izvorni_sadrzaj>
      <item>SINJ dioničko društvo za visokogradnju, niskogradnju, proizvodnju kamena, šljunka i pijeska, u stečaju</item>
      <item>INSTITUT IGH, dioničko društvo za istraživanje i razvoj u graditeljstvu POSOLOVNI CENTAR SPLIT</item>
      <item>HEP-Operator distribucijskog sustava d.o.o. za distribuciju i opskrbu električne energije ELEKTRODALMACIJA SPLIT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trankaListNazivFormated_1">
      <item>SINJ dioničko društvo za visokogradnju, niskogradnju, proizvodnju kamena, šljunka i pijeska, u stečaju</item>
      <item>INSTITUT IGH, dioničko društvo za istraživanje i razvoj u graditeljstvu POSOLOVNI CENTAR SPLIT</item>
      <item>HEP-Operator distribucijskog sustava d.o.o. za distribuciju i opskrbu električne energije ELEKTRODALMACIJA SPLIT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trankaListNazivFormated>
  <DomainObject.Predmet.StrankaListNazivFormatedOIB>
    <izvorni_sadrzaj>
      <item>SINJ dioničko društvo za visokogradnju, niskogradnju, proizvodnju kamena, šljunka i pijeska, u stečaju, OIB 23943934509</item>
      <item>INSTITUT IGH, dioničko društvo za istraživanje i razvoj u graditeljstvu POSOLOVNI CENTAR SPLIT, OIB 79766124714</item>
      <item>HEP-Operator distribucijskog sustava d.o.o. za distribuciju i opskrbu električne energije ELEKTRODALMACIJA SPLIT, OIB 46830600751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izvorni_sadrzaj>
    <derivirana_varijabla naziv="DomainObject.Predmet.StrankaListNazivFormatedOIB_1">
      <item>SINJ dioničko društvo za visokogradnju, niskogradnju, proizvodnju kamena, šljunka i pijeska, u stečaju, OIB 23943934509</item>
      <item>INSTITUT IGH, dioničko društvo za istraživanje i razvoj u graditeljstvu POSOLOVNI CENTAR SPLIT, OIB 79766124714</item>
      <item>HEP-Operator distribucijskog sustava d.o.o. za distribuciju i opskrbu električne energije ELEKTRODALMACIJA SPLIT, OIB 46830600751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derivirana_varijabla>
  </DomainObject.Predmet.StrankaListNazivFormatedOIB>
  <DomainObject.Predmet.ProtuStrankaListFormated>
    <izvorni_sadrzaj>
      <item>INCON d.o.o. za inženjering, građevinarstvo i poslovne usluge, "u stečaju"</item>
    </izvorni_sadrzaj>
    <derivirana_varijabla naziv="DomainObject.Predmet.ProtuStrankaListFormated_1">
      <item>INCON d.o.o. za inženjering, građevinarstvo i poslovne usluge, "u stečaju"</item>
    </derivirana_varijabla>
  </DomainObject.Predmet.ProtuStrankaListFormated>
  <DomainObject.Predmet.ProtuStrankaListFormatedOIB>
    <izvorni_sadrzaj>
      <item>INCON d.o.o. za inženjering, građevinarstvo i poslovne usluge, "u stečaju", OIB 84749761045</item>
    </izvorni_sadrzaj>
    <derivirana_varijabla naziv="DomainObject.Predmet.ProtuStrankaListFormatedOIB_1">
      <item>INCON d.o.o. za inženjering, građevinarstvo i poslovne usluge, "u stečaju", OIB 84749761045</item>
    </derivirana_varijabla>
  </DomainObject.Predmet.ProtuStrankaListFormatedOIB>
  <DomainObject.Predmet.ProtuStrankaListFormatedWithAdress>
    <izvorni_sadrzaj>
      <item>INCON d.o.o. za inženjering, građevinarstvo i poslovne usluge, "u stečaju", Zoranićeva 6, 21000 Split</item>
    </izvorni_sadrzaj>
    <derivirana_varijabla naziv="DomainObject.Predmet.ProtuStrankaListFormatedWithAdress_1">
      <item>INCON d.o.o. za inženjering, građevinarstvo i poslovne usluge, "u stečaju", Zoranićeva 6, 21000 Split</item>
    </derivirana_varijabla>
  </DomainObject.Predmet.ProtuStrankaListFormatedWithAdress>
  <DomainObject.Predmet.ProtuStrankaListFormatedWithAdressOIB>
    <izvorni_sadrzaj>
      <item>INCON d.o.o. za inženjering, građevinarstvo i poslovne usluge, "u stečaju", OIB 84749761045, Zoranićeva 6, 21000 Split</item>
    </izvorni_sadrzaj>
    <derivirana_varijabla naziv="DomainObject.Predmet.ProtuStrankaListFormatedWithAdressOIB_1">
      <item>INCON d.o.o. za inženjering, građevinarstvo i poslovne usluge, "u stečaju", OIB 84749761045, Zoranićeva 6, 21000 Split</item>
    </derivirana_varijabla>
  </DomainObject.Predmet.ProtuStrankaListFormatedWithAdressOIB>
  <DomainObject.Predmet.ProtuStrankaListNazivFormated>
    <izvorni_sadrzaj>
      <item>INCON d.o.o. za inženjering, građevinarstvo i poslovne usluge, "u stečaju"</item>
    </izvorni_sadrzaj>
    <derivirana_varijabla naziv="DomainObject.Predmet.ProtuStrankaListNazivFormated_1">
      <item>INCON d.o.o. za inženjering, građevinarstvo i poslovne usluge, "u stečaju"</item>
    </derivirana_varijabla>
  </DomainObject.Predmet.ProtuStrankaListNazivFormated>
  <DomainObject.Predmet.ProtuStrankaListNazivFormatedOIB>
    <izvorni_sadrzaj>
      <item>INCON d.o.o. za inženjering, građevinarstvo i poslovne usluge, "u stečaju", OIB 84749761045</item>
    </izvorni_sadrzaj>
    <derivirana_varijabla naziv="DomainObject.Predmet.ProtuStrankaListNazivFormatedOIB_1">
      <item>INCON d.o.o. za inženjering, građevinarstvo i poslovne usluge, "u stečaju", OIB 84749761045</item>
    </derivirana_varijabla>
  </DomainObject.Predmet.ProtuStrankaListNazivFormatedOIB>
  <DomainObject.Predmet.OstaliListFormated>
    <izvorni_sadrzaj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izvorni_sadrzaj>
    <derivirana_varijabla naziv="DomainObject.Predmet.OstaliListFormated_1"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derivirana_varijabla>
  </DomainObject.Predmet.OstaliListFormated>
  <DomainObject.Predmet.OstaliListFormatedOIB>
    <izvorni_sadrzaj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izvorni_sadrzaj>
    <derivirana_varijabla naziv="DomainObject.Predmet.OstaliListFormatedOIB_1"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derivirana_varijabla>
  </DomainObject.Predmet.OstaliListFormatedOIB>
  <DomainObject.Predmet.OstaliListFormatedWithAdress>
    <izvorni_sadrzaj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Savski Gaj XIII. put 6, 10000 Zagreb</item>
      <item>ANČI BAŠIĆ, Mažuranićevo šetalište 35, 21000 Split</item>
      <item>POREZNA UPRAVA Područni ured Split, Trg Franje Tuđmana 4, 21000 Split</item>
      <item>PODRAVSKA BANKA dioničko društvo KOMERCIJALNI CENTAR SPLIT, Opatička 3, Koprivnica</item>
      <item>NEMICO društvo s ograničenom odgovornošću za gradjevinarstvo i projektiranje, Hektorovićeva 43, Split</item>
      <item>DORIS KOŠTA, Domovinskog rata 21, 21000 Split</item>
      <item>NEMICO društvo s ograničenom odgovornošću za gradjevinarstvo i projektiranje,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Brnik/bb, Split</item>
      <item>TONČI VUKIČEVIĆ, odvjetnik, Gorička 6 a, 21000 Split</item>
      <item>ŽELJKO VUKASOVIĆ, odvjetnik, Ul.fra Luje Maruna 1, 21000 Split</item>
      <item>ŽUPANIJSKO DRŽAVNO ODVJETNIŠTVO Građansko upravni odjel Split, Gundulićeva 29 A, 21000 Split</item>
      <item>Trgovački sud Split Registarski odjel, Sukoišanska 6, 21000 Split</item>
      <item>Trgovački sud Split Pisarnica, Sukoišanska 6, 21000 Split</item>
      <item>Trgovački sud Split Oglasna ploča, Sukoišanska 6, 21000 Split</item>
      <item>Trgovački sud Split Računovodstvo, Sukoišanska 6, 21000 Split</item>
      <item>Trgovački sud Split Ovršni odjel, Sukoišanska 6, 21000 Split</item>
      <item>ANKICA ČENIĆ, Josipa Pupačića 1/3, 21000 Split</item>
    </izvorni_sadrzaj>
    <derivirana_varijabla naziv="DomainObject.Predmet.OstaliListFormatedWithAdress_1"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Savski Gaj XIII. put 6, 10000 Zagreb</item>
      <item>ANČI BAŠIĆ, Mažuranićevo šetalište 35, 21000 Split</item>
      <item>POREZNA UPRAVA Područni ured Split, Trg Franje Tuđmana 4, 21000 Split</item>
      <item>PODRAVSKA BANKA dioničko društvo KOMERCIJALNI CENTAR SPLIT, Opatička 3, Koprivnica</item>
      <item>NEMICO društvo s ograničenom odgovornošću za gradjevinarstvo i projektiranje, Hektorovićeva 43, Split</item>
      <item>DORIS KOŠTA, Domovinskog rata 21, 21000 Split</item>
      <item>NEMICO društvo s ograničenom odgovornošću za gradjevinarstvo i projektiranje,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Brnik/bb, Split</item>
      <item>TONČI VUKIČEVIĆ, odvjetnik, Gorička 6 a, 21000 Split</item>
      <item>ŽELJKO VUKASOVIĆ, odvjetnik, Ul.fra Luje Maruna 1, 21000 Split</item>
      <item>ŽUPANIJSKO DRŽAVNO ODVJETNIŠTVO Građansko upravni odjel Split, Gundulićeva 29 A, 21000 Split</item>
      <item>Trgovački sud Split Registarski odjel, Sukoišanska 6, 21000 Split</item>
      <item>Trgovački sud Split Pisarnica, Sukoišanska 6, 21000 Split</item>
      <item>Trgovački sud Split Oglasna ploča, Sukoišanska 6, 21000 Split</item>
      <item>Trgovački sud Split Računovodstvo, Sukoišanska 6, 21000 Split</item>
      <item>Trgovački sud Split Ovršni odjel, Sukoišanska 6, 21000 Split</item>
      <item>ANKICA ČENIĆ, Josipa Pupačića 1/3, 21000 Split</item>
    </derivirana_varijabla>
  </DomainObject.Predmet.OstaliListFormatedWithAdress>
  <DomainObject.Predmet.OstaliListFormatedWithAdressOIB>
    <izvorni_sadrzaj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OIB 64546066176, Savski Gaj XIII. put 6, 10000 Zagreb</item>
      <item>ANČI BAŠIĆ, OIB 38874953663, Mažuranićevo šetalište 35, 21000 Split</item>
      <item>POREZNA UPRAVA Područni ured Split, OIB 18683136487, Trg Franje Tuđmana 4, 21000 Split</item>
      <item>PODRAVSKA BANKA dioničko društvo KOMERCIJALNI CENTAR SPLIT, OIB 97326283154, Opatička 3, Koprivnica</item>
      <item>NEMICO društvo s ograničenom odgovornošću za gradjevinarstvo i projektiranje, OIB 10467524004, Hektorovićeva 43, Split</item>
      <item>DORIS KOŠTA, Domovinskog rata 21, 21000 Split</item>
      <item>NEMICO društvo s ograničenom odgovornošću za gradjevinarstvo i projektiranje, OIB 10467524004,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OIB 43454403738,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OIB 75979242366, Brnik/bb, Split</item>
      <item>TONČI VUKIČEVIĆ, odvjetnik, Gorička 6 a, 21000 Split</item>
      <item>ŽELJKO VUKASOVIĆ, odvjetnik, Ul.fra Luje Maruna 1, 21000 Split</item>
      <item>ŽUPANIJSKO DRŽAVNO ODVJETNIŠTVO Građansko upravni odjel Split, OIB 70793241859, Gundulićeva 29 A, 21000 Split</item>
      <item>Trgovački sud Split Registarski odjel, OIB 30842297926, Sukoišanska 6, 21000 Split</item>
      <item>Trgovački sud Split Pisarnica, OIB 30842297926, Sukoišanska 6, 21000 Split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  <item>ANKICA ČENIĆ, OIB 67541309757, Josipa Pupačića 1/3, 21000 Split</item>
    </izvorni_sadrzaj>
    <derivirana_varijabla naziv="DomainObject.Predmet.OstaliListFormatedWithAdressOIB_1"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OIB 64546066176, Savski Gaj XIII. put 6, 10000 Zagreb</item>
      <item>ANČI BAŠIĆ, OIB 38874953663, Mažuranićevo šetalište 35, 21000 Split</item>
      <item>POREZNA UPRAVA Područni ured Split, OIB 18683136487, Trg Franje Tuđmana 4, 21000 Split</item>
      <item>PODRAVSKA BANKA dioničko društvo KOMERCIJALNI CENTAR SPLIT, OIB 97326283154, Opatička 3, Koprivnica</item>
      <item>NEMICO društvo s ograničenom odgovornošću za gradjevinarstvo i projektiranje, OIB 10467524004, Hektorovićeva 43, Split</item>
      <item>DORIS KOŠTA, Domovinskog rata 21, 21000 Split</item>
      <item>NEMICO društvo s ograničenom odgovornošću za gradjevinarstvo i projektiranje, OIB 10467524004,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OIB 43454403738,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OIB 75979242366, Brnik/bb, Split</item>
      <item>TONČI VUKIČEVIĆ, odvjetnik, Gorička 6 a, 21000 Split</item>
      <item>ŽELJKO VUKASOVIĆ, odvjetnik, Ul.fra Luje Maruna 1, 21000 Split</item>
      <item>ŽUPANIJSKO DRŽAVNO ODVJETNIŠTVO Građansko upravni odjel Split, OIB 70793241859, Gundulićeva 29 A, 21000 Split</item>
      <item>Trgovački sud Split Registarski odjel, OIB 30842297926, Sukoišanska 6, 21000 Split</item>
      <item>Trgovački sud Split Pisarnica, OIB 30842297926, Sukoišanska 6, 21000 Split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  <item>ANKICA ČENIĆ, OIB 67541309757, Josipa Pupačića 1/3, 21000 Split</item>
    </derivirana_varijabla>
  </DomainObject.Predmet.OstaliListFormatedWithAdressOIB>
  <DomainObject.Predmet.OstaliListNazivFormated>
    <izvorni_sadrzaj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izvorni_sadrzaj>
    <derivirana_varijabla naziv="DomainObject.Predmet.OstaliListNazivFormated_1"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derivirana_varijabla>
  </DomainObject.Predmet.OstaliListNazivFormated>
  <DomainObject.Predmet.OstaliListNazivFormatedOIB>
    <izvorni_sadrzaj>
      <item>mr.sc.MATE VUČICA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</item>
      <item>VEDRANA RADIĆ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izvorni_sadrzaj>
    <derivirana_varijabla naziv="DomainObject.Predmet.OstaliListNazivFormatedOIB_1">
      <item>mr.sc.MATE VUČICA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</item>
      <item>VEDRANA RADIĆ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SINJ dioničko društvo za visokogradnju, niskogradnju, proizvodnju kamena, šljunka i pijeska, u stečaju i dr.</izvorni_sadrzaj>
    <derivirana_varijabla naziv="DomainObject.Predmet.StrankaIDrugi_1">SINJ dioničko društvo za visokogradnju, niskogradnju, proizvodnju kamena, šljunka i pijeska, u stečaju i dr.</derivirana_varijabla>
  </DomainObject.Predmet.StrankaIDrugi>
  <DomainObject.Predmet.ProtustrankaIDrugi>
    <izvorni_sadrzaj>INCON d.o.o. za inženjering, građevinarstvo i poslovne usluge, "u stečaju"</izvorni_sadrzaj>
    <derivirana_varijabla naziv="DomainObject.Predmet.ProtustrankaIDrugi_1">INCON d.o.o. za inženjering, građevinarstvo i poslovne usluge, "u stečaju"</derivirana_varijabla>
  </DomainObject.Predmet.ProtustrankaIDrugi>
  <DomainObject.Predmet.StrankaIDrugiAdressOIB>
    <izvorni_sadrzaj>SINJ dioničko društvo za visokogradnju, niskogradnju, proizvodnju kamena, šljunka i pijeska, u stečaju, OIB 23943934509, Lumbinov Most/bb, Sinj i dr.</izvorni_sadrzaj>
    <derivirana_varijabla naziv="DomainObject.Predmet.StrankaIDrugiAdressOIB_1">SINJ dioničko društvo za visokogradnju, niskogradnju, proizvodnju kamena, šljunka i pijeska, u stečaju, OIB 23943934509, Lumbinov Most/bb, Sinj i dr.</derivirana_varijabla>
  </DomainObject.Predmet.StrankaIDrugiAdressOIB>
  <DomainObject.Predmet.ProtustrankaIDrugiAdressOIB>
    <izvorni_sadrzaj>INCON d.o.o. za inženjering, građevinarstvo i poslovne usluge, "u stečaju", OIB 84749761045, Zoranićeva 6, 21000 Split</izvorni_sadrzaj>
    <derivirana_varijabla naziv="DomainObject.Predmet.ProtustrankaIDrugiAdressOIB_1">INCON d.o.o. za inženjering, građevinarstvo i poslovne usluge, "u stečaju", OIB 84749761045, Zoranićeva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INCON d.o.o. za inženjering, građevinarstvo i poslovne usluge, "u stečaju"</item>
      <item>SINJ dioničko društvo za visokogradnju, niskogradnju, proizvodnju kamena, šljunka i pijeska, u stečaju</item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INSTITUT IGH, dioničko društvo za istraživanje i razvoj u graditeljstvu POSOLOVNI CENTAR SPLIT</item>
      <item>HEP-Operator distribucijskog sustava d.o.o. za distribuciju i opskrbu električne energije ELEKTRODALMACIJA SPLIT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REGIONALNA VELETRŽNICA SPLIT  dioničko društvo za iznajmljivanje i održavanje prostora veletržnice poljoprivrednih proizvod</item>
      <item>ANKICA ČENIĆ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udioniciListNaziv_1">
      <item>INCON d.o.o. za inženjering, građevinarstvo i poslovne usluge, "u stečaju"</item>
      <item>SINJ dioničko društvo za visokogradnju, niskogradnju, proizvodnju kamena, šljunka i pijeska, u stečaju</item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INSTITUT IGH, dioničko društvo za istraživanje i razvoj u graditeljstvu POSOLOVNI CENTAR SPLIT</item>
      <item>HEP-Operator distribucijskog sustava d.o.o. za distribuciju i opskrbu električne energije ELEKTRODALMACIJA SPLIT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REGIONALNA VELETRŽNICA SPLIT  dioničko društvo za iznajmljivanje i održavanje prostora veletržnice poljoprivrednih proizvod</item>
      <item>ANKICA ČENIĆ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udioniciListNaziv>
  <DomainObject.Predmet.SudioniciListAdressOIB>
    <izvorni_sadrzaj>
      <item>INCON d.o.o. za inženjering, građevinarstvo i poslovne usluge, "u stečaju", OIB 84749761045, Zoranićeva 6,21000 Split</item>
      <item>SINJ dioničko društvo za visokogradnju, niskogradnju, proizvodnju kamena, šljunka i pijeska, u stečaju, OIB 23943934509, Lumbinov Most/bb,Sinj</item>
      <item>mr.sc.MATE VUČICA, LIČKA 23,21000 Split</item>
      <item>DRAŽEN LUKŠIĆ, KVATERNIKOVA 33,21000 Split</item>
      <item>NARODNE NOVINE, dioničko društvo za izdavanje i tiskanje Službenog lista Republike Hrvatske, službenih i drugih obrazaca te , OIB 64546066176, Savski Gaj XIII. put 6,10000 Zagreb</item>
      <item>ANČI BAŠIĆ, OIB 38874953663, Mažuranićevo šetalište 35,21000 Split</item>
      <item>POREZNA UPRAVA Područni ured Split, OIB 18683136487, Trg Franje Tuđmana 4,21000 Split</item>
      <item>PODRAVSKA BANKA dioničko društvo KOMERCIJALNI CENTAR SPLIT, OIB 97326283154, Opatička 3,Koprivnica</item>
      <item>NEMICO društvo s ograničenom odgovornošću za gradjevinarstvo i projektiranje, OIB 10467524004, Hektorovićeva 43,Split</item>
      <item>DORIS KOŠTA, Domovinskog rata 21,21000 Split</item>
      <item>NEMICO društvo s ograničenom odgovornošću za gradjevinarstvo i projektiranje, OIB 10467524004, Hektorovićeva 43,Split</item>
      <item>DAMIR BATARELO, Trg hrvatske bratske zajednice 2 b,21000 Split</item>
      <item>INSTITUT IGH, dioničko društvo za istraživanje i razvoj u graditeljstvu POSOLOVNI CENTAR SPLIT, OIB 79766124714, Janka Rakuše 1,10000 Zagreb</item>
      <item>HEP-Operator distribucijskog sustava d.o.o. za distribuciju i opskrbu električne energije ELEKTRODALMACIJA SPLIT, OIB 46830600751, Ulica grada Vukovara 37,10000 Zagreb</item>
      <item>VEDRANA RADIĆ, Poljička cesta,21000 Split</item>
      <item>ICO ŠKARPA, Trg hrvatske bratske zajednice 2 a,21000 Split</item>
      <item>VINKO SAMARDŽIĆ, odvjetnik, Kavanjinova 5,21000 Split</item>
      <item>TOMISLAV BIUK, Vukovarska 158,21000 Split</item>
      <item>Vinko Brkan, OIB 43454403738, CESTA PLANO 56 (ranije: PLANO, PLANO, 0),21220 Plano</item>
      <item>MATE GLIBOTA,odvjetnik, Trg hrvatske bratske zajednice 2 b,21000 Split</item>
      <item>TOMISLAV KRKA, odvjetnik, Starčevićeva 13,21000 Split</item>
      <item>JADRO dioničko društvo za proizvodnju, usluge i promet roba, OIB 75979242366, Brnik/bb,Split</item>
      <item>TONČI VUKIČEVIĆ, odvjetnik, Gorička 6 a,21000 Split</item>
      <item>ŽELJKO VUKASOVIĆ, odvjetnik, Ul.fra Luje Maruna 1,21000 Split</item>
      <item>FLUTING za građenje i usluge, društvo s ograničenom odgovornošću, OIB 10093245913, Poljičkih Knezova 49,Podstrana</item>
      <item>NEMICO društvo s ograničenom odgovornošću za gradjevinarstvo i projektiranje, OIB 10467524004, Hektorovićeva 43,Split</item>
      <item>STATIKA, d.o.o., inženjering, građevinarstvo, proizvodnja, trgovina i usluge, OIB 78025549860, Hercegovačka Ulica 34,Split</item>
      <item>PODRAVSKA BANKA dioničko društvo, OIB 97326283154, Opatička 3,Koprivnica</item>
      <item>ŽUPANIJSKO DRŽAVNO ODVJETNIŠTVO Građansko upravni odjel Split, OIB 70793241859, Gundulićeva 29 A,21000 Split</item>
      <item>Trgovački sud Split Registarski odjel, OIB 30842297926, Sukoišanska 6,21000 Split</item>
      <item>Trgovački sud Split Pisarnica, OIB 30842297926, Sukoišanska 6,21000 Split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  <item>REGIONALNA VELETRŽNICA SPLIT  dioničko društvo za iznajmljivanje i održavanje prostora veletržnice poljoprivrednih proizvod, OIB 04625379878, 4. gardijske 47,Kamen</item>
      <item>ANKICA ČENIĆ, OIB 67541309757, Josipa Pupačića 1/3,21000 Split</item>
      <item>ARTEM d.o.o. za trgovinu i usluge, OIB 56867501199, Dinka Šimunovića 2/A,Split</item>
      <item>JADRO dioničko društvo za proizvodnju, usluge i promet roba, OIB 75979242366, Brnik/bb,Split</item>
      <item>Dina Tomasović, OIB 57985734961, Kučiće bb,21208 Kučiče</item>
      <item>MEREC d.o.o. za inženjering u graditeljstvu, OIB 16913764753, Kvaternikova 31,Split</item>
      <item>ALDI trgovina d. o. o., Zdravka Kučića 3,51000 Rijeka</item>
      <item>INTERLIGHT projektno, montažersko, uslužno, proizvodno i trgovačko d.o.o.  u oblasti elektrotehnike "u stečaju", OIB 60334081302, Tolstojeva 32,21000 Split</item>
      <item>ARCHING društvo za projektiranje i inženjering, d.o.o., OIB 15349725542, Šimićeva 56,21000 Split</item>
    </izvorni_sadrzaj>
    <derivirana_varijabla naziv="DomainObject.Predmet.SudioniciListAdressOIB_1">
      <item>INCON d.o.o. za inženjering, građevinarstvo i poslovne usluge, "u stečaju", OIB 84749761045, Zoranićeva 6,21000 Split</item>
      <item>SINJ dioničko društvo za visokogradnju, niskogradnju, proizvodnju kamena, šljunka i pijeska, u stečaju, OIB 23943934509, Lumbinov Most/bb,Sinj</item>
      <item>mr.sc.MATE VUČICA, LIČKA 23,21000 Split</item>
      <item>DRAŽEN LUKŠIĆ, KVATERNIKOVA 33,21000 Split</item>
      <item>NARODNE NOVINE, dioničko društvo za izdavanje i tiskanje Službenog lista Republike Hrvatske, službenih i drugih obrazaca te , OIB 64546066176, Savski Gaj XIII. put 6,10000 Zagreb</item>
      <item>ANČI BAŠIĆ, OIB 38874953663, Mažuranićevo šetalište 35,21000 Split</item>
      <item>POREZNA UPRAVA Područni ured Split, OIB 18683136487, Trg Franje Tuđmana 4,21000 Split</item>
      <item>PODRAVSKA BANKA dioničko društvo KOMERCIJALNI CENTAR SPLIT, OIB 97326283154, Opatička 3,Koprivnica</item>
      <item>NEMICO društvo s ograničenom odgovornošću za gradjevinarstvo i projektiranje, OIB 10467524004, Hektorovićeva 43,Split</item>
      <item>DORIS KOŠTA, Domovinskog rata 21,21000 Split</item>
      <item>NEMICO društvo s ograničenom odgovornošću za gradjevinarstvo i projektiranje, OIB 10467524004, Hektorovićeva 43,Split</item>
      <item>DAMIR BATARELO, Trg hrvatske bratske zajednice 2 b,21000 Split</item>
      <item>INSTITUT IGH, dioničko društvo za istraživanje i razvoj u graditeljstvu POSOLOVNI CENTAR SPLIT, OIB 79766124714, Janka Rakuše 1,10000 Zagreb</item>
      <item>HEP-Operator distribucijskog sustava d.o.o. za distribuciju i opskrbu električne energije ELEKTRODALMACIJA SPLIT, OIB 46830600751, Ulica grada Vukovara 37,10000 Zagreb</item>
      <item>VEDRANA RADIĆ, Poljička cesta,21000 Split</item>
      <item>ICO ŠKARPA, Trg hrvatske bratske zajednice 2 a,21000 Split</item>
      <item>VINKO SAMARDŽIĆ, odvjetnik, Kavanjinova 5,21000 Split</item>
      <item>TOMISLAV BIUK, Vukovarska 158,21000 Split</item>
      <item>Vinko Brkan, OIB 43454403738, CESTA PLANO 56 (ranije: PLANO, PLANO, 0),21220 Plano</item>
      <item>MATE GLIBOTA,odvjetnik, Trg hrvatske bratske zajednice 2 b,21000 Split</item>
      <item>TOMISLAV KRKA, odvjetnik, Starčevićeva 13,21000 Split</item>
      <item>JADRO dioničko društvo za proizvodnju, usluge i promet roba, OIB 75979242366, Brnik/bb,Split</item>
      <item>TONČI VUKIČEVIĆ, odvjetnik, Gorička 6 a,21000 Split</item>
      <item>ŽELJKO VUKASOVIĆ, odvjetnik, Ul.fra Luje Maruna 1,21000 Split</item>
      <item>FLUTING za građenje i usluge, društvo s ograničenom odgovornošću, OIB 10093245913, Poljičkih Knezova 49,Podstrana</item>
      <item>NEMICO društvo s ograničenom odgovornošću za gradjevinarstvo i projektiranje, OIB 10467524004, Hektorovićeva 43,Split</item>
      <item>STATIKA, d.o.o., inženjering, građevinarstvo, proizvodnja, trgovina i usluge, OIB 78025549860, Hercegovačka Ulica 34,Split</item>
      <item>PODRAVSKA BANKA dioničko društvo, OIB 97326283154, Opatička 3,Koprivnica</item>
      <item>ŽUPANIJSKO DRŽAVNO ODVJETNIŠTVO Građansko upravni odjel Split, OIB 70793241859, Gundulićeva 29 A,21000 Split</item>
      <item>Trgovački sud Split Registarski odjel, OIB 30842297926, Sukoišanska 6,21000 Split</item>
      <item>Trgovački sud Split Pisarnica, OIB 30842297926, Sukoišanska 6,21000 Split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  <item>REGIONALNA VELETRŽNICA SPLIT  dioničko društvo za iznajmljivanje i održavanje prostora veletržnice poljoprivrednih proizvod, OIB 04625379878, 4. gardijske 47,Kamen</item>
      <item>ANKICA ČENIĆ, OIB 67541309757, Josipa Pupačića 1/3,21000 Split</item>
      <item>ARTEM d.o.o. za trgovinu i usluge, OIB 56867501199, Dinka Šimunovića 2/A,Split</item>
      <item>JADRO dioničko društvo za proizvodnju, usluge i promet roba, OIB 75979242366, Brnik/bb,Split</item>
      <item>Dina Tomasović, OIB 57985734961, Kučiće bb,21208 Kučiče</item>
      <item>MEREC d.o.o. za inženjering u graditeljstvu, OIB 16913764753, Kvaternikova 31,Split</item>
      <item>ALDI trgovina d. o. o., Zdravka Kučića 3,51000 Rijeka</item>
      <item>INTERLIGHT projektno, montažersko, uslužno, proizvodno i trgovačko d.o.o.  u oblasti elektrotehnike "u stečaju", OIB 60334081302, Tolstojeva 32,21000 Split</item>
      <item>ARCHING društvo za projektiranje i inženjering, d.o.o., OIB 15349725542, Šimićeva 56,21000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84749761045</item>
      <item>, OIB 23943934509</item>
      <item>, OIB null</item>
      <item>, OIB null</item>
      <item>, OIB 64546066176</item>
      <item>, OIB 38874953663</item>
      <item>, OIB 18683136487</item>
      <item>, OIB 97326283154</item>
      <item>, OIB 10467524004</item>
      <item>, OIB null</item>
      <item>, OIB 10467524004</item>
      <item>, OIB null</item>
      <item>, OIB 79766124714</item>
      <item>, OIB 46830600751</item>
      <item>, OIB null</item>
      <item>, OIB null</item>
      <item>, OIB null</item>
      <item>, OIB null</item>
      <item>, OIB 43454403738</item>
      <item>, OIB null</item>
      <item>, OIB null</item>
      <item>, OIB 75979242366</item>
      <item>, OIB null</item>
      <item>, OIB null</item>
      <item>, OIB 10093245913</item>
      <item>, OIB 10467524004</item>
      <item>, OIB 78025549860</item>
      <item>, OIB 97326283154</item>
      <item>, OIB 70793241859</item>
      <item>, OIB 30842297926</item>
      <item>, OIB 30842297926</item>
      <item>, OIB 30842297926</item>
      <item>, OIB 30842297926</item>
      <item>, OIB 30842297926</item>
      <item>, OIB 04625379878</item>
      <item>, OIB 67541309757</item>
      <item>, OIB 56867501199</item>
      <item>, OIB 75979242366</item>
      <item>, OIB 57985734961</item>
      <item>, OIB 16913764753</item>
      <item>, OIB null</item>
      <item>, OIB 60334081302</item>
      <item>, OIB 15349725542</item>
    </izvorni_sadrzaj>
    <derivirana_varijabla naziv="DomainObject.Predmet.SudioniciListNazivOIB_1">
      <item>, OIB 84749761045</item>
      <item>, OIB 23943934509</item>
      <item>, OIB null</item>
      <item>, OIB null</item>
      <item>, OIB 64546066176</item>
      <item>, OIB 38874953663</item>
      <item>, OIB 18683136487</item>
      <item>, OIB 97326283154</item>
      <item>, OIB 10467524004</item>
      <item>, OIB null</item>
      <item>, OIB 10467524004</item>
      <item>, OIB null</item>
      <item>, OIB 79766124714</item>
      <item>, OIB 46830600751</item>
      <item>, OIB null</item>
      <item>, OIB null</item>
      <item>, OIB null</item>
      <item>, OIB null</item>
      <item>, OIB 43454403738</item>
      <item>, OIB null</item>
      <item>, OIB null</item>
      <item>, OIB 75979242366</item>
      <item>, OIB null</item>
      <item>, OIB null</item>
      <item>, OIB 10093245913</item>
      <item>, OIB 10467524004</item>
      <item>, OIB 78025549860</item>
      <item>, OIB 97326283154</item>
      <item>, OIB 70793241859</item>
      <item>, OIB 30842297926</item>
      <item>, OIB 30842297926</item>
      <item>, OIB 30842297926</item>
      <item>, OIB 30842297926</item>
      <item>, OIB 30842297926</item>
      <item>, OIB 04625379878</item>
      <item>, OIB 67541309757</item>
      <item>, OIB 56867501199</item>
      <item>, OIB 75979242366</item>
      <item>, OIB 57985734961</item>
      <item>, OIB 16913764753</item>
      <item>, OIB null</item>
      <item>, OIB 60334081302</item>
      <item>, OIB 15349725542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1509</properties:Characters>
  <properties:Lines>37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2016-09-26T06:53:00Z</dcterms:created>
  <dc:creator>nmarunica</dc:creator>
  <cp:lastModifiedBy>Ana Golub Gruić</cp:lastModifiedBy>
  <cp:lastPrinted>2017-01-12T12:25:00Z</cp:lastPrinted>
  <dcterms:modified xmlns:xsi="http://www.w3.org/2001/XMLSchema-instance" xsi:type="dcterms:W3CDTF">2017-01-12T12:57:00Z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