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e89e" w14:paraId="b67e89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04D54">
        <w:t xml:space="preserve"> pod poslovnim brojem St-3062</w:t>
      </w:r>
      <w:r w:rsidR="00C06160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r w:rsidR="007F102D">
        <w:t>71/15, 104/17</w:t>
      </w:r>
      <w:r>
        <w:t>)</w:t>
      </w:r>
      <w:r w:rsidR="008155EE">
        <w:t>,</w:t>
      </w:r>
      <w:r w:rsidR="007F102D">
        <w:t xml:space="preserve"> </w:t>
      </w:r>
      <w:r w:rsidR="000763E2">
        <w:t>08. veljače 2019</w:t>
      </w:r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E5E3B">
        <w:t xml:space="preserve"> </w:t>
      </w:r>
      <w:r w:rsidR="007A79BC" w:rsidRPr="007A79BC">
        <w:t>HONESTUS NEGOTIUM j.d.o.o.</w:t>
      </w:r>
      <w:r w:rsidR="007A79BC">
        <w:t xml:space="preserve"> </w:t>
      </w:r>
      <w:r w:rsidR="005F34AE" w:rsidRPr="005F34AE">
        <w:t>OIB:</w:t>
      </w:r>
      <w:r w:rsidR="007A79BC" w:rsidRPr="007A79BC">
        <w:t xml:space="preserve"> 15216828951</w:t>
      </w:r>
      <w:r w:rsidR="007A79BC">
        <w:t xml:space="preserve"> </w:t>
      </w:r>
      <w:r w:rsidR="005F34AE" w:rsidRPr="005F34AE">
        <w:t>, MBS:</w:t>
      </w:r>
      <w:r w:rsidR="007A79BC">
        <w:t xml:space="preserve"> </w:t>
      </w:r>
      <w:r w:rsidR="007A79BC" w:rsidRPr="007A79BC">
        <w:t>081128617</w:t>
      </w:r>
      <w:r w:rsidR="005F34AE" w:rsidRPr="005F34AE">
        <w:t xml:space="preserve">, </w:t>
      </w:r>
      <w:r w:rsidR="00404D54">
        <w:t>Dugo Selo, Ulica I.</w:t>
      </w:r>
      <w:r w:rsidR="007A79BC">
        <w:t xml:space="preserve"> </w:t>
      </w:r>
      <w:r w:rsidR="00404D54">
        <w:t>G. Kovačića 40.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04D54">
        <w:t>18.316,58 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r w:rsidR="000763E2">
        <w:t>08. veljače 2019</w:t>
      </w:r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63E2"/>
    <w:rsid w:val="0008088F"/>
    <w:rsid w:val="000A4654"/>
    <w:rsid w:val="00114EAD"/>
    <w:rsid w:val="00185571"/>
    <w:rsid w:val="001E2EC8"/>
    <w:rsid w:val="001E50FB"/>
    <w:rsid w:val="001F6933"/>
    <w:rsid w:val="00222CA3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A71431"/>
    <w:rsid w:val="00AB60FD"/>
    <w:rsid w:val="00AC4528"/>
    <w:rsid w:val="00AD027A"/>
    <w:rsid w:val="00B82F18"/>
    <w:rsid w:val="00C06160"/>
    <w:rsid w:val="00C61586"/>
    <w:rsid w:val="00C836B9"/>
    <w:rsid w:val="00C958E9"/>
    <w:rsid w:val="00CD1A0B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C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C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C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C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C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C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C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C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St-3062/2018</izvorni_sadrzaj>
    <derivirana_varijabla naziv="DomainObject.Predmet.OznakaBroj_1">St-3062/2018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HONESTUS NEGOTIUM j.d.o.o. za trgovinu i usluge</izvorni_sadrzaj>
    <derivirana_varijabla naziv="DomainObject.Predmet.ProtustrankaFormated_1">  HONESTUS NEGOTIUM j.d.o.o. za trgovinu i usluge</derivirana_varijabla>
  </DomainObject.Predmet.ProtustrankaFormated>
  <DomainObject.Predmet.ProtustrankaFormatedOIB>
    <izvorni_sadrzaj>  HONESTUS NEGOTIUM j.d.o.o. za trgovinu i usluge, OIB 15216828951</izvorni_sadrzaj>
    <derivirana_varijabla naziv="DomainObject.Predmet.ProtustrankaFormatedOIB_1">  HONESTUS NEGOTIUM j.d.o.o. za trgovinu i usluge, OIB 15216828951</derivirana_varijabla>
  </DomainObject.Predmet.ProtustrankaFormatedOIB>
  <DomainObject.Predmet.ProtustrankaFormatedWithAdress>
    <izvorni_sadrzaj> HONESTUS NEGOTIUM j.d.o.o. za trgovinu i usluge, Ulica Ivana Gorana Kovačića 40, 10370 Dugo Selo</izvorni_sadrzaj>
    <derivirana_varijabla naziv="DomainObject.Predmet.ProtustrankaFormatedWithAdress_1"> HONESTUS NEGOTIUM j.d.o.o. za trgovinu i usluge, Ulica Ivana Gorana Kovačića 40, 10370 Dugo Selo</derivirana_varijabla>
  </DomainObject.Predmet.ProtustrankaFormatedWithAdress>
  <DomainObject.Predmet.ProtustrankaFormatedWithAdressOIB>
    <izvorni_sadrzaj> HONESTUS NEGOTIUM j.d.o.o. za trgovinu i usluge, OIB 15216828951, Ulica Ivana Gorana Kovačića 40, 10370 Dugo Selo</izvorni_sadrzaj>
    <derivirana_varijabla naziv="DomainObject.Predmet.ProtustrankaFormatedWithAdressOIB_1"> HONESTUS NEGOTIUM j.d.o.o. za trgovinu i usluge, OIB 15216828951, Ulica Ivana Gorana Kovačića 40, 10370 Dugo Selo</derivirana_varijabla>
  </DomainObject.Predmet.ProtustrankaFormatedWithAdressOIB>
  <DomainObject.Predmet.ProtustrankaWithAdress>
    <izvorni_sadrzaj>HONESTUS NEGOTIUM j.d.o.o. za trgovinu i usluge Ulica Ivana Gorana Kovačića 40, 10370 Dugo Selo</izvorni_sadrzaj>
    <derivirana_varijabla naziv="DomainObject.Predmet.ProtustrankaWithAdress_1">HONESTUS NEGOTIUM j.d.o.o. za trgovinu i usluge Ulica Ivana Gorana Kovačića 40, 10370 Dugo Selo</derivirana_varijabla>
  </DomainObject.Predmet.ProtustrankaWithAdress>
  <DomainObject.Predmet.ProtustrankaWithAdressOIB>
    <izvorni_sadrzaj>HONESTUS NEGOTIUM j.d.o.o. za trgovinu i usluge, OIB 15216828951, Ulica Ivana Gorana Kovačića 40, 10370 Dugo Selo</izvorni_sadrzaj>
    <derivirana_varijabla naziv="DomainObject.Predmet.ProtustrankaWithAdressOIB_1">HONESTUS NEGOTIUM j.d.o.o. za trgovinu i usluge, OIB 15216828951, Ulica Ivana Gorana Kovačića 40, 10370 Dugo Selo</derivirana_varijabla>
  </DomainObject.Predmet.ProtustrankaWithAdressOIB>
  <DomainObject.Predmet.ProtustrankaNazivFormated>
    <izvorni_sadrzaj>HONESTUS NEGOTIUM j.d.o.o. za trgovinu i usluge</izvorni_sadrzaj>
    <derivirana_varijabla naziv="DomainObject.Predmet.ProtustrankaNazivFormated_1">HONESTUS NEGOTIUM j.d.o.o. za trgovinu i usluge</derivirana_varijabla>
  </DomainObject.Predmet.ProtustrankaNazivFormated>
  <DomainObject.Predmet.ProtustrankaNazivFormatedOIB>
    <izvorni_sadrzaj>HONESTUS NEGOTIUM j.d.o.o. za trgovinu i usluge, OIB 15216828951</izvorni_sadrzaj>
    <derivirana_varijabla naziv="DomainObject.Predmet.ProtustrankaNazivFormatedOIB_1">HONESTUS NEGOTIUM j.d.o.o. za trgovinu i usluge, OIB 15216828951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HONESTUS NEGOTIUM j.d.o.o. za trgovinu i usluge</item>
    </izvorni_sadrzaj>
    <derivirana_varijabla naziv="DomainObject.Predmet.ProtuStrankaListFormated_1">
      <item>HONESTUS NEGOTIUM j.d.o.o. za trgovinu i usluge</item>
    </derivirana_varijabla>
  </DomainObject.Predmet.ProtuStrankaListFormated>
  <DomainObject.Predmet.ProtuStrankaListFormatedOIB>
    <izvorni_sadrzaj>
      <item>HONESTUS NEGOTIUM j.d.o.o. za trgovinu i usluge, OIB 15216828951</item>
    </izvorni_sadrzaj>
    <derivirana_varijabla naziv="DomainObject.Predmet.ProtuStrankaListFormatedOIB_1">
      <item>HONESTUS NEGOTIUM j.d.o.o. za trgovinu i usluge, OIB 15216828951</item>
    </derivirana_varijabla>
  </DomainObject.Predmet.ProtuStrankaListFormatedOIB>
  <DomainObject.Predmet.ProtuStrankaListFormatedWithAdress>
    <izvorni_sadrzaj>
      <item>HONESTUS NEGOTIUM j.d.o.o. za trgovinu i usluge, Ulica Ivana Gorana Kovačića 40, 10370 Dugo Selo</item>
    </izvorni_sadrzaj>
    <derivirana_varijabla naziv="DomainObject.Predmet.ProtuStrankaListFormatedWithAdress_1">
      <item>HONESTUS NEGOTIUM j.d.o.o. za trgovinu i usluge, Ulica Ivana Gorana Kovačića 40, 10370 Dugo Selo</item>
    </derivirana_varijabla>
  </DomainObject.Predmet.ProtuStrankaListFormatedWithAdress>
  <DomainObject.Predmet.ProtuStrankaListFormatedWithAdressOIB>
    <izvorni_sadrzaj>
      <item>HONESTUS NEGOTIUM j.d.o.o. za trgovinu i usluge, OIB 15216828951, Ulica Ivana Gorana Kovačića 40, 10370 Dugo Selo</item>
    </izvorni_sadrzaj>
    <derivirana_varijabla naziv="DomainObject.Predmet.ProtuStrankaListFormatedWithAdressOIB_1">
      <item>HONESTUS NEGOTIUM j.d.o.o. za trgovinu i usluge, OIB 15216828951, Ulica Ivana Gorana Kovačića 40, 10370 Dugo Selo</item>
    </derivirana_varijabla>
  </DomainObject.Predmet.ProtuStrankaListFormatedWithAdressOIB>
  <DomainObject.Predmet.ProtuStrankaListNazivFormated>
    <izvorni_sadrzaj>
      <item>HONESTUS NEGOTIUM j.d.o.o. za trgovinu i usluge</item>
    </izvorni_sadrzaj>
    <derivirana_varijabla naziv="DomainObject.Predmet.ProtuStrankaListNazivFormated_1">
      <item>HONESTUS NEGOTIUM j.d.o.o. za trgovinu i usluge</item>
    </derivirana_varijabla>
  </DomainObject.Predmet.ProtuStrankaListNazivFormated>
  <DomainObject.Predmet.ProtuStrankaListNazivFormatedOIB>
    <izvorni_sadrzaj>
      <item>HONESTUS NEGOTIUM j.d.o.o. za trgovinu i usluge, OIB 15216828951</item>
    </izvorni_sadrzaj>
    <derivirana_varijabla naziv="DomainObject.Predmet.ProtuStrankaListNazivFormatedOIB_1">
      <item>HONESTUS NEGOTIUM j.d.o.o. za trgovinu i usluge, OIB 15216828951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HONESTUS NEGOTIUM j.d.o.o. za trgovinu i usluge</izvorni_sadrzaj>
    <derivirana_varijabla naziv="DomainObject.Predmet.ProtustrankaIDrugi_1">HONESTUS NEGOTIUM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HONESTUS NEGOTIUM j.d.o.o. za trgovinu i usluge, OIB 15216828951, Ulica Ivana Gorana Kovačića 40, 10370 Dugo Selo</izvorni_sadrzaj>
    <derivirana_varijabla naziv="DomainObject.Predmet.ProtustrankaIDrugiAdressOIB_1">HONESTUS NEGOTIUM j.d.o.o. za trgovinu i usluge, OIB 15216828951, Ulica Ivana Gorana Kovačića 40,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HONESTUS NEGOTIUM j.d.o.o. za trgovinu i usluge</item>
      <item>FINA Regionalni centar Zagreb</item>
    </izvorni_sadrzaj>
    <derivirana_varijabla naziv="DomainObject.Predmet.SudioniciListNaziv_1">
      <item>HONESTUS NEGOTIUM j.d.o.o. za trgovinu i usluge</item>
      <item>FINA Regionalni centar Zagreb</item>
    </derivirana_varijabla>
  </DomainObject.Predmet.SudioniciListNaziv>
  <DomainObject.Predmet.SudioniciListAdressOIB>
    <izvorni_sadrzaj>
      <item>HONESTUS NEGOTIUM j.d.o.o. za trgovinu i usluge, OIB 15216828951, Ulica Ivana Gorana Kovačića 40,10370 Dugo Selo</item>
      <item>FINA Regionalni centar Zagreb, OIB 85821130368, Trg svibanjskih žrtava 1995. 1,10000 Zagreb</item>
    </izvorni_sadrzaj>
    <derivirana_varijabla naziv="DomainObject.Predmet.SudioniciListAdressOIB_1">
      <item>HONESTUS NEGOTIUM j.d.o.o. za trgovinu i usluge, OIB 15216828951, Ulica Ivana Gorana Kovačića 40,10370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15216828951</item>
      <item>, OIB 85821130368</item>
    </izvorni_sadrzaj>
    <derivirana_varijabla naziv="DomainObject.Predmet.SudioniciListNazivOIB_1">
      <item>, OIB 15216828951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2019-01-31T10:49:00Z</dcterms:created>
  <dc:creator>ilukac</dc:creator>
  <cp:lastModifiedBy>Mirjana Gašparić</cp:lastModifiedBy>
  <cp:lastPrinted>2019-01-31T10:49:00Z</cp:lastPrinted>
  <dcterms:modified xmlns:xsi="http://www.w3.org/2001/XMLSchema-instance" xsi:type="dcterms:W3CDTF">2019-02-08T12:25:00Z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(St-3062-18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