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C8161A" w:rsidRPr="00C8161A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C8161A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8161A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C8161A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161A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C8161A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161A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C8161A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161A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C8161A" w:rsidRPr="00C8161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EC577B" w:rsidR="00E86F95" w:rsidRPr="00C8161A">
            <w:pPr>
              <w:pStyle w:val="VSVerzija"/>
              <w:jc w:val="right"/>
            </w:pPr>
            <w:r w:rsidRPr="00C8161A">
              <w:t>Poslovni b</w:t>
            </w:r>
            <w:r w:rsidR="00E20817" w:rsidRPr="00C8161A">
              <w:t xml:space="preserve">roj: </w:t>
            </w:r>
            <w:r w:rsidR="008B1DE0" w:rsidRPr="00C8161A">
              <w:t>1 St</w:t>
            </w:r>
            <w:r w:rsidR="00E20817" w:rsidRPr="00C8161A">
              <w:t>-</w:t>
            </w:r>
            <w:r w:rsidR="00EC577B" w:rsidRPr="00C8161A">
              <w:t>608</w:t>
            </w:r>
            <w:r w:rsidR="008B1DE0" w:rsidRPr="00C8161A">
              <w:t>/2017</w:t>
            </w:r>
            <w:r w:rsidR="00E86F95" w:rsidRPr="00C8161A">
              <w:t>-</w:t>
            </w:r>
            <w:r w:rsidR="00D409C2" w:rsidRPr="00C8161A">
              <w:t>4</w:t>
            </w:r>
          </w:p>
        </w:tc>
      </w:tr>
    </w:tbl>
    <w:p w14:textId="e55d304" w14:paraId="e55d304" w:rsidRDefault="00E86F95" w:rsidP="00E86F95" w:rsidR="00E86F95" w:rsidRPr="00C8161A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C816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U</w:t>
      </w:r>
      <w:r w:rsidR="008D05FD" w:rsidRPr="00C8161A">
        <w:rPr>
          <w:rFonts w:hAnsi="Times New Roman" w:ascii="Times New Roman"/>
          <w:sz w:val="24"/>
          <w:szCs w:val="24"/>
        </w:rPr>
        <w:t xml:space="preserve"> 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 xml:space="preserve"> I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>M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>E</w:t>
      </w:r>
      <w:r w:rsidR="00C50709" w:rsidRPr="00C8161A">
        <w:rPr>
          <w:rFonts w:hAnsi="Times New Roman" w:ascii="Times New Roman"/>
          <w:sz w:val="24"/>
          <w:szCs w:val="24"/>
        </w:rPr>
        <w:t xml:space="preserve"> </w:t>
      </w:r>
      <w:r w:rsidR="008D05FD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R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E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P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U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B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L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I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K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>E</w:t>
      </w:r>
      <w:r w:rsidR="00345212" w:rsidRPr="00C8161A">
        <w:rPr>
          <w:rFonts w:hAnsi="Times New Roman" w:ascii="Times New Roman"/>
          <w:sz w:val="24"/>
          <w:szCs w:val="24"/>
        </w:rPr>
        <w:t xml:space="preserve"> </w:t>
      </w:r>
      <w:r w:rsidR="008D05FD" w:rsidRPr="00C8161A">
        <w:rPr>
          <w:rFonts w:hAnsi="Times New Roman" w:ascii="Times New Roman"/>
          <w:sz w:val="24"/>
          <w:szCs w:val="24"/>
        </w:rPr>
        <w:t xml:space="preserve"> 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H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R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V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A</w:t>
      </w:r>
      <w:r w:rsidR="008B1DE0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T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S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="00345212" w:rsidRPr="00C8161A">
        <w:rPr>
          <w:rFonts w:hAnsi="Times New Roman" w:ascii="Times New Roman"/>
          <w:sz w:val="24"/>
          <w:szCs w:val="24"/>
        </w:rPr>
        <w:t>K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C816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C816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R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>J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>E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>Š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>E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>NJ</w:t>
      </w:r>
      <w:r w:rsidR="004A0BD1" w:rsidRPr="00C8161A">
        <w:rPr>
          <w:rFonts w:hAnsi="Times New Roman" w:ascii="Times New Roman"/>
          <w:sz w:val="24"/>
          <w:szCs w:val="24"/>
        </w:rPr>
        <w:t xml:space="preserve"> </w:t>
      </w:r>
      <w:r w:rsidRPr="00C8161A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C8161A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C8161A">
        <w:rPr>
          <w:rFonts w:hAnsi="Times New Roman" w:ascii="Times New Roman"/>
          <w:sz w:val="24"/>
          <w:szCs w:val="24"/>
        </w:rPr>
        <w:tab/>
      </w:r>
      <w:r w:rsidR="00AF484E" w:rsidRPr="00C8161A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EC577B" w:rsidRPr="00C8161A">
        <w:rPr>
          <w:rFonts w:eastAsia="Times New Roman" w:hAnsi="Times New Roman" w:ascii="Times New Roman"/>
          <w:sz w:val="24"/>
          <w:szCs w:val="24"/>
        </w:rPr>
        <w:t>TIL-COMPANY j.d.o.o., Križevci, Ulica bana Josipa Jelačića 32, OIB: 81049876519</w:t>
      </w:r>
      <w:r w:rsidR="00D409C2" w:rsidRPr="00C8161A">
        <w:rPr>
          <w:rFonts w:hAnsi="Times New Roman" w:ascii="Times New Roman"/>
          <w:sz w:val="24"/>
          <w:szCs w:val="24"/>
        </w:rPr>
        <w:t xml:space="preserve">, dana </w:t>
      </w:r>
      <w:r w:rsidR="0041422B" w:rsidRPr="00C8161A">
        <w:rPr>
          <w:rFonts w:hAnsi="Times New Roman" w:ascii="Times New Roman"/>
          <w:sz w:val="24"/>
          <w:szCs w:val="24"/>
        </w:rPr>
        <w:t>29</w:t>
      </w:r>
      <w:r w:rsidR="00AF484E" w:rsidRPr="00C8161A">
        <w:rPr>
          <w:rFonts w:hAnsi="Times New Roman" w:ascii="Times New Roman"/>
          <w:sz w:val="24"/>
          <w:szCs w:val="24"/>
        </w:rPr>
        <w:t xml:space="preserve">. </w:t>
      </w:r>
      <w:r w:rsidR="006A34E1" w:rsidRPr="00C8161A">
        <w:rPr>
          <w:rFonts w:hAnsi="Times New Roman" w:ascii="Times New Roman"/>
          <w:sz w:val="24"/>
          <w:szCs w:val="24"/>
        </w:rPr>
        <w:t>siječnja</w:t>
      </w:r>
      <w:r w:rsidR="00AF484E" w:rsidRPr="00C8161A">
        <w:rPr>
          <w:rFonts w:hAnsi="Times New Roman" w:ascii="Times New Roman"/>
          <w:sz w:val="24"/>
          <w:szCs w:val="24"/>
        </w:rPr>
        <w:t xml:space="preserve"> 201</w:t>
      </w:r>
      <w:r w:rsidR="006A34E1" w:rsidRPr="00C8161A">
        <w:rPr>
          <w:rFonts w:hAnsi="Times New Roman" w:ascii="Times New Roman"/>
          <w:sz w:val="24"/>
          <w:szCs w:val="24"/>
        </w:rPr>
        <w:t>8</w:t>
      </w:r>
      <w:r w:rsidR="00AF484E" w:rsidRPr="00C8161A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C816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C8161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1</w:t>
      </w:r>
      <w:r w:rsidR="00AF484E" w:rsidRPr="00C8161A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EC577B" w:rsidRPr="00C8161A">
        <w:rPr>
          <w:rFonts w:eastAsia="Times New Roman" w:hAnsi="Times New Roman" w:ascii="Times New Roman"/>
          <w:sz w:val="24"/>
          <w:szCs w:val="24"/>
        </w:rPr>
        <w:t>TIL-COMPANY j.d.o.o., Križevci, Ulica bana Josipa Jelačića 32, OIB: 81049876519</w:t>
      </w:r>
      <w:r w:rsidR="00AF484E" w:rsidRPr="00C8161A">
        <w:rPr>
          <w:rFonts w:hAnsi="Times New Roman" w:ascii="Times New Roman"/>
          <w:sz w:val="24"/>
          <w:szCs w:val="24"/>
        </w:rPr>
        <w:t xml:space="preserve">, s danom </w:t>
      </w:r>
      <w:r w:rsidR="0041422B" w:rsidRPr="00C8161A">
        <w:rPr>
          <w:rFonts w:hAnsi="Times New Roman" w:ascii="Times New Roman"/>
          <w:sz w:val="24"/>
          <w:szCs w:val="24"/>
        </w:rPr>
        <w:t>29</w:t>
      </w:r>
      <w:r w:rsidR="00AF484E" w:rsidRPr="00C8161A">
        <w:rPr>
          <w:rFonts w:hAnsi="Times New Roman" w:ascii="Times New Roman"/>
          <w:sz w:val="24"/>
          <w:szCs w:val="24"/>
        </w:rPr>
        <w:t xml:space="preserve">. </w:t>
      </w:r>
      <w:r w:rsidRPr="00C8161A">
        <w:rPr>
          <w:rFonts w:hAnsi="Times New Roman" w:ascii="Times New Roman"/>
          <w:sz w:val="24"/>
          <w:szCs w:val="24"/>
        </w:rPr>
        <w:t>siječnja</w:t>
      </w:r>
      <w:r w:rsidR="00AF484E" w:rsidRPr="00C8161A">
        <w:rPr>
          <w:rFonts w:hAnsi="Times New Roman" w:ascii="Times New Roman"/>
          <w:sz w:val="24"/>
          <w:szCs w:val="24"/>
        </w:rPr>
        <w:t xml:space="preserve"> 201</w:t>
      </w:r>
      <w:r w:rsidRPr="00C8161A">
        <w:rPr>
          <w:rFonts w:hAnsi="Times New Roman" w:ascii="Times New Roman"/>
          <w:sz w:val="24"/>
          <w:szCs w:val="24"/>
        </w:rPr>
        <w:t>8</w:t>
      </w:r>
      <w:r w:rsidR="00AF484E" w:rsidRPr="00C8161A">
        <w:rPr>
          <w:rFonts w:hAnsi="Times New Roman" w:ascii="Times New Roman"/>
          <w:sz w:val="24"/>
          <w:szCs w:val="24"/>
        </w:rPr>
        <w:t>. u 10,00 sati.</w:t>
      </w:r>
    </w:p>
    <w:p w:rsidRDefault="00AF484E" w:rsidP="00AF484E" w:rsidR="00AF484E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C8161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C8161A">
        <w:rPr>
          <w:rFonts w:hAnsi="Times New Roman" w:ascii="Times New Roman"/>
          <w:sz w:val="24"/>
          <w:szCs w:val="24"/>
        </w:rPr>
        <w:t>2</w:t>
      </w:r>
      <w:r w:rsidR="00AF484E" w:rsidRPr="00C8161A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EC577B" w:rsidRPr="00C8161A">
        <w:rPr>
          <w:rFonts w:eastAsia="Times New Roman" w:hAnsi="Times New Roman" w:ascii="Times New Roman"/>
          <w:sz w:val="24"/>
          <w:szCs w:val="24"/>
        </w:rPr>
        <w:t>TIL-COMPANY j.d.o.o., Križevci, Ulica bana Josipa Jelačića 32, OIB: 81049876519</w:t>
      </w:r>
      <w:r w:rsidR="00AF484E" w:rsidRPr="00C8161A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C8161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3</w:t>
      </w:r>
      <w:r w:rsidR="00AF484E" w:rsidRPr="00C8161A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C8161A" w:rsidRPr="00C8161A">
        <w:rPr>
          <w:rFonts w:hAnsi="Times New Roman" w:ascii="Times New Roman"/>
          <w:sz w:val="24"/>
          <w:szCs w:val="24"/>
        </w:rPr>
        <w:t>Jugoslav Puran, Bjelovar, Josipa Jelačića 12, OIB: 70582689973</w:t>
      </w:r>
      <w:r w:rsidR="00AF484E" w:rsidRPr="00C8161A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C8161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4</w:t>
      </w:r>
      <w:r w:rsidR="00AF484E" w:rsidRPr="00C8161A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C8161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5</w:t>
      </w:r>
      <w:r w:rsidR="00AF484E" w:rsidRPr="00C8161A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EC577B" w:rsidRPr="00C8161A">
        <w:rPr>
          <w:rFonts w:eastAsia="Times New Roman" w:hAnsi="Times New Roman" w:ascii="Times New Roman"/>
          <w:sz w:val="24"/>
          <w:szCs w:val="24"/>
        </w:rPr>
        <w:t>TIL-COMPANY j.d.o.o., Križevci, Ulica bana Josipa Jelačića 32, OIB: 81049876519</w:t>
      </w:r>
      <w:r w:rsidR="00AF484E" w:rsidRPr="00C8161A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C816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41422B" w:rsidRPr="00C8161A">
        <w:rPr>
          <w:rFonts w:hAnsi="Times New Roman" w:ascii="Times New Roman"/>
          <w:sz w:val="24"/>
          <w:szCs w:val="24"/>
        </w:rPr>
        <w:t>29</w:t>
      </w:r>
      <w:r w:rsidRPr="00C8161A">
        <w:rPr>
          <w:rFonts w:hAnsi="Times New Roman" w:ascii="Times New Roman"/>
          <w:sz w:val="24"/>
          <w:szCs w:val="24"/>
        </w:rPr>
        <w:t xml:space="preserve">. </w:t>
      </w:r>
      <w:r w:rsidR="00C676F3" w:rsidRPr="00C8161A">
        <w:rPr>
          <w:rFonts w:hAnsi="Times New Roman" w:ascii="Times New Roman"/>
          <w:sz w:val="24"/>
          <w:szCs w:val="24"/>
        </w:rPr>
        <w:t>studenog</w:t>
      </w:r>
      <w:r w:rsidRPr="00C8161A">
        <w:rPr>
          <w:rFonts w:hAnsi="Times New Roman" w:ascii="Times New Roman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C8161A">
        <w:rPr>
          <w:rFonts w:hAnsi="Times New Roman" w:ascii="Times New Roman"/>
          <w:sz w:val="24"/>
          <w:szCs w:val="24"/>
        </w:rPr>
        <w:t>N</w:t>
      </w:r>
      <w:r w:rsidRPr="00C8161A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C8161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C816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 xml:space="preserve">U Varaždinu </w:t>
      </w:r>
      <w:r w:rsidR="0041422B" w:rsidRPr="00C8161A">
        <w:rPr>
          <w:rFonts w:hAnsi="Times New Roman" w:ascii="Times New Roman"/>
          <w:sz w:val="24"/>
          <w:szCs w:val="24"/>
        </w:rPr>
        <w:t>29</w:t>
      </w:r>
      <w:r w:rsidRPr="00C8161A">
        <w:rPr>
          <w:rFonts w:hAnsi="Times New Roman" w:ascii="Times New Roman"/>
          <w:sz w:val="24"/>
          <w:szCs w:val="24"/>
        </w:rPr>
        <w:t xml:space="preserve">. </w:t>
      </w:r>
      <w:r w:rsidR="006A34E1" w:rsidRPr="00C8161A">
        <w:rPr>
          <w:rFonts w:hAnsi="Times New Roman" w:ascii="Times New Roman"/>
          <w:sz w:val="24"/>
          <w:szCs w:val="24"/>
        </w:rPr>
        <w:t>siječnja</w:t>
      </w:r>
      <w:r w:rsidRPr="00C8161A">
        <w:rPr>
          <w:rFonts w:hAnsi="Times New Roman" w:ascii="Times New Roman"/>
          <w:sz w:val="24"/>
          <w:szCs w:val="24"/>
        </w:rPr>
        <w:t xml:space="preserve"> 201</w:t>
      </w:r>
      <w:r w:rsidR="006A34E1" w:rsidRPr="00C8161A">
        <w:rPr>
          <w:rFonts w:hAnsi="Times New Roman" w:ascii="Times New Roman"/>
          <w:sz w:val="24"/>
          <w:szCs w:val="24"/>
        </w:rPr>
        <w:t>8</w:t>
      </w:r>
      <w:r w:rsidRPr="00C8161A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C8161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C816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C8161A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C816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C8161A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C816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C8161A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C8161A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C8161A">
        <w:rPr>
          <w:rFonts w:hAnsi="Times New Roman" w:ascii="Times New Roman"/>
          <w:sz w:val="24"/>
          <w:szCs w:val="24"/>
        </w:rPr>
        <w:tab/>
      </w:r>
      <w:r w:rsidRPr="00C8161A">
        <w:rPr>
          <w:rFonts w:hAnsi="Times New Roman" w:ascii="Times New Roman"/>
          <w:sz w:val="24"/>
          <w:szCs w:val="24"/>
        </w:rPr>
        <w:tab/>
      </w:r>
      <w:r w:rsidRPr="00C8161A">
        <w:rPr>
          <w:rFonts w:hAnsi="Times New Roman" w:ascii="Times New Roman"/>
          <w:sz w:val="24"/>
          <w:szCs w:val="24"/>
        </w:rPr>
        <w:tab/>
      </w:r>
      <w:r w:rsidRPr="00C8161A">
        <w:rPr>
          <w:rFonts w:hAnsi="Times New Roman" w:ascii="Times New Roman"/>
          <w:sz w:val="24"/>
          <w:szCs w:val="24"/>
        </w:rPr>
        <w:tab/>
      </w:r>
      <w:r w:rsidRPr="00C8161A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ab/>
      </w:r>
      <w:r w:rsidR="008B1DE0" w:rsidRPr="00C8161A">
        <w:rPr>
          <w:rFonts w:hAnsi="Times New Roman" w:ascii="Times New Roman"/>
          <w:sz w:val="24"/>
          <w:szCs w:val="24"/>
        </w:rPr>
        <w:t>Uputa o pravnom lijeku</w:t>
      </w:r>
      <w:r w:rsidRPr="00C8161A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C8161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C8161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C8161A">
        <w:rPr>
          <w:rFonts w:hAnsi="Times New Roman" w:ascii="Times New Roman"/>
          <w:sz w:val="24"/>
          <w:szCs w:val="24"/>
        </w:rPr>
        <w:t>1/</w:t>
      </w:r>
      <w:r w:rsidRPr="00C8161A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C8161A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C8161A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C8161A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1C0BF0" w:rsidR="00AF484E" w:rsidRPr="00C8161A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 xml:space="preserve">Dužnik </w:t>
      </w:r>
      <w:r w:rsidR="00EC577B" w:rsidRPr="00C8161A">
        <w:rPr>
          <w:rFonts w:eastAsia="Times New Roman" w:hAnsi="Times New Roman" w:ascii="Times New Roman"/>
          <w:sz w:val="24"/>
          <w:szCs w:val="24"/>
        </w:rPr>
        <w:t>TIL-COMPANY j.d.o.o., Križevci, Ulica bana Josipa Jelačića 32</w:t>
      </w:r>
    </w:p>
    <w:p w:rsidRDefault="00AF484E" w:rsidP="00AF484E" w:rsidR="00AF484E" w:rsidRPr="00C8161A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C8161A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C8161A">
        <w:rPr>
          <w:rFonts w:hAnsi="Times New Roman" w:ascii="Times New Roman"/>
          <w:sz w:val="24"/>
          <w:szCs w:val="24"/>
        </w:rPr>
        <w:t xml:space="preserve">Područni ured </w:t>
      </w:r>
      <w:r w:rsidR="00EC577B" w:rsidRPr="00C8161A">
        <w:rPr>
          <w:rFonts w:hAnsi="Times New Roman" w:ascii="Times New Roman"/>
          <w:sz w:val="24"/>
          <w:szCs w:val="24"/>
        </w:rPr>
        <w:t>Koprivnica</w:t>
      </w:r>
      <w:r w:rsidR="00792B77" w:rsidRPr="00C8161A">
        <w:rPr>
          <w:rFonts w:hAnsi="Times New Roman" w:ascii="Times New Roman"/>
          <w:sz w:val="24"/>
          <w:szCs w:val="24"/>
        </w:rPr>
        <w:t xml:space="preserve">, </w:t>
      </w:r>
      <w:r w:rsidR="001426CB" w:rsidRPr="00C8161A">
        <w:rPr>
          <w:rFonts w:hAnsi="Times New Roman" w:ascii="Times New Roman"/>
          <w:sz w:val="24"/>
          <w:szCs w:val="24"/>
        </w:rPr>
        <w:t xml:space="preserve">Ulica </w:t>
      </w:r>
      <w:r w:rsidR="00EC577B" w:rsidRPr="00C8161A">
        <w:rPr>
          <w:rFonts w:hAnsi="Times New Roman" w:ascii="Times New Roman"/>
          <w:sz w:val="24"/>
          <w:szCs w:val="24"/>
        </w:rPr>
        <w:t>Hrvatske državnosti 7</w:t>
      </w:r>
    </w:p>
    <w:p w:rsidRDefault="00AF484E" w:rsidP="00C8161A" w:rsidR="00AF484E" w:rsidRPr="00C8161A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 xml:space="preserve">Stečajni upravitelj, </w:t>
      </w:r>
      <w:r w:rsidR="00C8161A" w:rsidRPr="00C8161A">
        <w:rPr>
          <w:rFonts w:hAnsi="Times New Roman" w:ascii="Times New Roman"/>
          <w:sz w:val="24"/>
          <w:szCs w:val="24"/>
        </w:rPr>
        <w:t>Jugoslav Puran, Bjelovar, Josipa Jelačića 12</w:t>
      </w:r>
    </w:p>
    <w:p w:rsidRDefault="00AF484E" w:rsidP="00AF484E" w:rsidR="00AF484E" w:rsidRPr="00C8161A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C8161A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C8161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C8161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C8161A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E323E">
      <w:rPr>
        <w:rFonts w:hAnsi="Times New Roman" w:ascii="Times New Roman"/>
        <w:noProof/>
        <w:sz w:val="24"/>
        <w:szCs w:val="24"/>
      </w:rPr>
      <w:t>Poslovni broj: 1 St-608/2017-4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E323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94888"/>
    <w:rsid w:val="001B00FD"/>
    <w:rsid w:val="001B2C89"/>
    <w:rsid w:val="001C0BF0"/>
    <w:rsid w:val="001F6DF0"/>
    <w:rsid w:val="00237FCE"/>
    <w:rsid w:val="002D2FC4"/>
    <w:rsid w:val="002E3DDB"/>
    <w:rsid w:val="002F2118"/>
    <w:rsid w:val="00341823"/>
    <w:rsid w:val="00342CFC"/>
    <w:rsid w:val="00345212"/>
    <w:rsid w:val="00385BF0"/>
    <w:rsid w:val="00394A8C"/>
    <w:rsid w:val="003A4477"/>
    <w:rsid w:val="003D37F4"/>
    <w:rsid w:val="00405D5E"/>
    <w:rsid w:val="0041422B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E323E"/>
    <w:rsid w:val="005F633B"/>
    <w:rsid w:val="0065361A"/>
    <w:rsid w:val="00696915"/>
    <w:rsid w:val="006A34E1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06A9E"/>
    <w:rsid w:val="009575B7"/>
    <w:rsid w:val="0096157B"/>
    <w:rsid w:val="00962F00"/>
    <w:rsid w:val="00975368"/>
    <w:rsid w:val="009807E0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C5568"/>
    <w:rsid w:val="00C14EE9"/>
    <w:rsid w:val="00C50709"/>
    <w:rsid w:val="00C60A02"/>
    <w:rsid w:val="00C676F3"/>
    <w:rsid w:val="00C8161A"/>
    <w:rsid w:val="00CB0DAC"/>
    <w:rsid w:val="00CE5A76"/>
    <w:rsid w:val="00D228AD"/>
    <w:rsid w:val="00D409C2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B4527"/>
    <w:rsid w:val="00EC15A5"/>
    <w:rsid w:val="00EC577B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5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5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5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5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5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5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5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5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St-608/2017-4</izvorni_sadrzaj>
    <derivirana_varijabla naziv="DomainObject.Oznaka_1">St-608/2017-4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TIL-COMPANY jednostavno društvo s ograničenom odgovornošću za proizvodnju i usluge zastupanog po punomoćniku Luka Perus</izvorni_sadrzaj>
    <derivirana_varijabla naziv="DomainObject.Predmet.ProtustrankaFormated_1">  TIL-COMPANY jednostavno društvo s ograničenom odgovornošću za proizvodnju i usluge zastupanog po punomoćniku Luka Perus</derivirana_varijabla>
  </DomainObject.Predmet.ProtustrankaFormated>
  <DomainObject.Predmet.ProtustrankaFormatedOIB>
    <izvorni_sadrzaj>  TIL-COMPANY jednostavno društvo s ograničenom odgovornošću za proizvodnju i usluge, OIB 81049876519 zastupanog po punomoćniku Luka Perus</izvorni_sadrzaj>
    <derivirana_varijabla naziv="DomainObject.Predmet.ProtustrankaFormatedOIB_1">  TIL-COMPANY jednostavno društvo s ograničenom odgovornošću za proizvodnju i usluge, OIB 81049876519 zastupanog po punomoćniku Luka Perus</derivirana_varijabla>
  </DomainObject.Predmet.ProtustrankaFormatedOIB>
  <DomainObject.Predmet.ProtustrankaFormatedWithAdress>
    <izvorni_sadrzaj> TIL-COMPANY jednostavno društvo s ograničenom odgovornošću za proizvodnju i usluge, Ulica bana Josipa Jelačića 32, 48260 Križevci zastupanog po punomoćniku Luka Perus</izvorni_sadrzaj>
    <derivirana_varijabla naziv="DomainObject.Predmet.ProtustrankaFormatedWithAdress_1"> TIL-COMPANY jednostavno društvo s ograničenom odgovornošću za proizvodnju i usluge, Ulica bana Josipa Jelačića 32, 48260 Križevci zastupanog po punomoćniku Luka Perus</derivirana_varijabla>
  </DomainObject.Predmet.ProtustrankaFormatedWithAdress>
  <DomainObject.Predmet.ProtustrankaFormatedWithAdressOIB>
    <izvorni_sadrzaj> TIL-COMPANY jednostavno društvo s ograničenom odgovornošću za proizvodnju i usluge, OIB 81049876519, Ulica bana Josipa Jelačića 32, 48260 Križevci zastupanog po punomoćniku Luka Perus</izvorni_sadrzaj>
    <derivirana_varijabla naziv="DomainObject.Predmet.ProtustrankaFormatedWithAdressOIB_1"> TIL-COMPANY jednostavno društvo s ograničenom odgovornošću za proizvodnju i usluge, OIB 81049876519, Ulica bana Josipa Jelačića 32, 48260 Križevci zastupanog po punomoćniku Luka Perus</derivirana_varijabla>
  </DomainObject.Predmet.ProtustrankaFormatedWithAdressOIB>
  <DomainObject.Predmet.ProtustrankaWithAdress>
    <izvorni_sadrzaj>TIL-COMPANY jednostavno društvo s ograničenom odgovornošću za proizvodnju i usluge Ulica bana Josipa Jelačića 32, 48260 Križevci</izvorni_sadrzaj>
    <derivirana_varijabla naziv="DomainObject.Predmet.ProtustrankaWithAdress_1">TIL-COMPANY jednostavno društvo s ograničenom odgovornošću za proizvodnju i usluge Ulica bana Josipa Jelačića 32, 48260 Križevci</derivirana_varijabla>
  </DomainObject.Predmet.ProtustrankaWithAdress>
  <DomainObject.Predmet.ProtustrankaWithAdressOIB>
    <izvorni_sadrzaj>TIL-COMPANY jednostavno društvo s ograničenom odgovornošću za proizvodnju i usluge, OIB 81049876519, Ulica bana Josipa Jelačića 32, 48260 Križevci</izvorni_sadrzaj>
    <derivirana_varijabla naziv="DomainObject.Predmet.ProtustrankaWithAdressOIB_1">TIL-COMPANY jednostavno društvo s ograničenom odgovornošću za proizvodnju i usluge, OIB 81049876519, Ulica bana Josipa Jelačića 32, 48260 Križevci</derivirana_varijabla>
  </DomainObject.Predmet.ProtustrankaWithAdressOIB>
  <DomainObject.Predmet.ProtustrankaNazivFormated>
    <izvorni_sadrzaj>TIL-COMPANY jednostavno društvo s ograničenom odgovornošću za proizvodnju i usluge</izvorni_sadrzaj>
    <derivirana_varijabla naziv="DomainObject.Predmet.ProtustrankaNazivFormated_1">TIL-COMPANY jednostavno društvo s ograničenom odgovornošću za proizvodnju i usluge</derivirana_varijabla>
  </DomainObject.Predmet.ProtustrankaNazivFormated>
  <DomainObject.Predmet.ProtustrankaNazivFormatedOIB>
    <izvorni_sadrzaj>TIL-COMPANY jednostavno društvo s ograničenom odgovornošću za proizvodnju i usluge, OIB 81049876519</izvorni_sadrzaj>
    <derivirana_varijabla naziv="DomainObject.Predmet.ProtustrankaNazivFormatedOIB_1">TIL-COMPANY jednostavno društvo s ograničenom odgovornošću za proizvodnju i usluge, OIB 81049876519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25407.04</izvorni_sadrzaj>
    <derivirana_varijabla naziv="DomainObject.Predmet.TrenutnaVrijednost_1">25407.04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TIL-COMPANY jednostavno društvo s ograničenom odgovornošću za proizvodnju i usluge zastupanog po punomoćniku Luka Perus</item>
    </izvorni_sadrzaj>
    <derivirana_varijabla naziv="DomainObject.Predmet.ProtuStrankaListFormated_1">
      <item>TIL-COMPANY jednostavno društvo s ograničenom odgovornošću za proizvodnju i usluge zastupanog po punomoćniku Luka Perus</item>
    </derivirana_varijabla>
  </DomainObject.Predmet.ProtuStrankaListFormated>
  <DomainObject.Predmet.ProtuStrankaListFormatedOIB>
    <izvorni_sadrzaj>
      <item>TIL-COMPANY jednostavno društvo s ograničenom odgovornošću za proizvodnju i usluge, OIB 81049876519 zastupanog po punomoćniku Luka Perus</item>
    </izvorni_sadrzaj>
    <derivirana_varijabla naziv="DomainObject.Predmet.ProtuStrankaListFormatedOIB_1">
      <item>TIL-COMPANY jednostavno društvo s ograničenom odgovornošću za proizvodnju i usluge, OIB 81049876519 zastupanog po punomoćniku Luka Perus</item>
    </derivirana_varijabla>
  </DomainObject.Predmet.ProtuStrankaListFormatedOIB>
  <DomainObject.Predmet.ProtuStrankaListFormatedWithAdress>
    <izvorni_sadrzaj>
      <item>TIL-COMPANY jednostavno društvo s ograničenom odgovornošću za proizvodnju i usluge, Ulica bana Josipa Jelačića 32, 48260 Križevci zastupanog po punomoćniku Luka Perus</item>
    </izvorni_sadrzaj>
    <derivirana_varijabla naziv="DomainObject.Predmet.ProtuStrankaListFormatedWithAdress_1">
      <item>TIL-COMPANY jednostavno društvo s ograničenom odgovornošću za proizvodnju i usluge, Ulica bana Josipa Jelačića 32, 48260 Križevci zastupanog po punomoćniku Luka Perus</item>
    </derivirana_varijabla>
  </DomainObject.Predmet.ProtuStrankaListFormatedWithAdress>
  <DomainObject.Predmet.ProtuStrankaListFormatedWithAdressOIB>
    <izvorni_sadrzaj>
      <item>TIL-COMPANY jednostavno društvo s ograničenom odgovornošću za proizvodnju i usluge, OIB 81049876519, Ulica bana Josipa Jelačića 32, 48260 Križevci zastupanog po punomoćniku Luka Perus</item>
    </izvorni_sadrzaj>
    <derivirana_varijabla naziv="DomainObject.Predmet.ProtuStrankaListFormatedWithAdressOIB_1">
      <item>TIL-COMPANY jednostavno društvo s ograničenom odgovornošću za proizvodnju i usluge, OIB 81049876519, Ulica bana Josipa Jelačića 32, 48260 Križevci zastupanog po punomoćniku Luka Perus</item>
    </derivirana_varijabla>
  </DomainObject.Predmet.ProtuStrankaListFormatedWithAdressOIB>
  <DomainObject.Predmet.ProtuStrankaListNazivFormated>
    <izvorni_sadrzaj>
      <item>TIL-COMPANY jednostavno društvo s ograničenom odgovornošću za proizvodnju i usluge</item>
    </izvorni_sadrzaj>
    <derivirana_varijabla naziv="DomainObject.Predmet.ProtuStrankaListNazivFormated_1">
      <item>TIL-COMPANY jednostavno društvo s ograničenom odgovornošću za proizvodnju i usluge</item>
    </derivirana_varijabla>
  </DomainObject.Predmet.ProtuStrankaListNazivFormated>
  <DomainObject.Predmet.ProtuStrankaListNazivFormatedOIB>
    <izvorni_sadrzaj>
      <item>TIL-COMPANY jednostavno društvo s ograničenom odgovornošću za proizvodnju i usluge, OIB 81049876519</item>
    </izvorni_sadrzaj>
    <derivirana_varijabla naziv="DomainObject.Predmet.ProtuStrankaListNazivFormatedOIB_1">
      <item>TIL-COMPANY jednostavno društvo s ograničenom odgovornošću za proizvodnju i usluge, OIB 81049876519</item>
    </derivirana_varijabla>
  </DomainObject.Predmet.ProtuStrankaListNazivFormatedOIB>
  <DomainObject.Predmet.OstaliListFormated>
    <izvorni_sadrzaj>
      <item>Sudski registar</item>
      <item>Luka Perus punomoćnik sudionika u postupku TIL-COMPANY jednostavno društvo s ograničenom odgovornošću za proizvodnju i usluge</item>
      <item>Porezna uprava - Područni ured Koprivnica</item>
      <item>Županijsko državno odvjetništvo</item>
    </izvorni_sadrzaj>
    <derivirana_varijabla naziv="DomainObject.Predmet.OstaliListFormated_1">
      <item>Sudski registar</item>
      <item>Luka Perus punomoćnik sudionika u postupku TIL-COMPANY jednostavno društvo s ograničenom odgovornošću za proizvodnju i usluge</item>
      <item>Porezna uprava - Područni ured Koprivnica</item>
      <item>Županijsko državno odvjetništvo</item>
    </derivirana_varijabla>
  </DomainObject.Predmet.OstaliListFormated>
  <DomainObject.Predmet.OstaliListFormatedOIB>
    <izvorni_sadrzaj>
      <item>Sudski registar</item>
      <item>Luka Perus, OIB 87897108526 punomoćnik sudionika u postupku TIL-COMPANY jednostavno društvo s ograničenom odgovornošću za proizvodnju i usluge</item>
      <item>Porezna uprava - Područni ured Koprivnica</item>
      <item>Županijsko državno odvjetništvo</item>
    </izvorni_sadrzaj>
    <derivirana_varijabla naziv="DomainObject.Predmet.OstaliListFormatedOIB_1">
      <item>Sudski registar</item>
      <item>Luka Perus, OIB 87897108526 punomoćnik sudionika u postupku TIL-COMPANY jednostavno društvo s ograničenom odgovornošću za proizvodnju i usluge</item>
      <item>Porezna uprava - Područni ured Koprivnica</item>
      <item>Županijsko državno odvjetništvo</item>
    </derivirana_varijabla>
  </DomainObject.Predmet.OstaliListFormatedOIB>
  <DomainObject.Predmet.OstaliListFormatedWithAdress>
    <izvorni_sadrzaj>
      <item>Sudski registar</item>
      <item>Luka Perus, Ulica Bana Josipa Jelačića 32, 48260 Križevci punomoćnik sudionika u postupku TIL-COMPANY jednostavno društvo s ograničenom odgovornošću za proizvodnju i usluge</item>
      <item>Porezna uprava - Područni ured Koprivnica, Ulica hrvatske državnosti 7, 48000 Koprivnica</item>
      <item>Županijsko državno odvjetništvo</item>
    </izvorni_sadrzaj>
    <derivirana_varijabla naziv="DomainObject.Predmet.OstaliListFormatedWithAdress_1">
      <item>Sudski registar</item>
      <item>Luka Perus, Ulica Bana Josipa Jelačića 32, 48260 Križevci punomoćnik sudionika u postupku TIL-COMPANY jednostavno društvo s ograničenom odgovornošću za proizvodnju i usluge</item>
      <item>Porezna uprava - Područni ured Koprivnica, Ulica hrvatske državnosti 7,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Luka Perus, OIB 87897108526, Ulica Bana Josipa Jelačića 32, 48260 Križevci punomoćnik sudionika u postupku TIL-COMPANY jednostavno društvo s ograničenom odgovornošću za proizvodnju i usluge</item>
      <item>Porezna uprava - Područni ured Koprivnica, Ulica hrvatske državnosti 7, 48000 Koprivnica</item>
      <item>Županijsko državno odvjetništvo</item>
    </izvorni_sadrzaj>
    <derivirana_varijabla naziv="DomainObject.Predmet.OstaliListFormatedWithAdressOIB_1">
      <item>Sudski registar</item>
      <item>Luka Perus, OIB 87897108526, Ulica Bana Josipa Jelačića 32, 48260 Križevci punomoćnik sudionika u postupku TIL-COMPANY jednostavno društvo s ograničenom odgovornošću za proizvodnju i usluge</item>
      <item>Porezna uprava - Područni ured Koprivnica, Ulica hrvatske državnosti 7,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Luka Perus</item>
      <item>Porezna uprava - Područni ured Koprivnica</item>
      <item>Županijsko državno odvjetništvo</item>
    </izvorni_sadrzaj>
    <derivirana_varijabla naziv="DomainObject.Predmet.OstaliListNazivFormated_1">
      <item>Sudski registar</item>
      <item>Luka Perus</item>
      <item>Porezna uprava - Područni ured Koprivnica</item>
      <item>Županijsko državno odvjetništvo</item>
    </derivirana_varijabla>
  </DomainObject.Predmet.OstaliListNazivFormated>
  <DomainObject.Predmet.OstaliListNazivFormatedOIB>
    <izvorni_sadrzaj>
      <item>Sudski registar</item>
      <item>Luka Perus, OIB 87897108526</item>
      <item>Porezna uprava - Područni ured Koprivnica</item>
      <item>Županijsko državno odvjetništvo</item>
    </izvorni_sadrzaj>
    <derivirana_varijabla naziv="DomainObject.Predmet.OstaliListNazivFormatedOIB_1">
      <item>Sudski registar</item>
      <item>Luka Perus, OIB 87897108526</item>
      <item>Porezna uprava - Područni ured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St-608/2017-4</izvorni_sadrzaj>
    <derivirana_varijabla naziv="DomainObject.PoslovniBrojDokumenta_1">St-608/2017-4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TIL-COMPANY jednostavno društvo s ograničenom odgovornošću za proizvodnju i usluge</izvorni_sadrzaj>
    <derivirana_varijabla naziv="DomainObject.Predmet.ProtustrankaIDrugi_1">TIL-COMPANY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TIL-COMPANY jednostavno društvo s ograničenom odgovornošću za proizvodnju i usluge, OIB 81049876519, Ulica bana Josipa Jelačića 32, 48260 Križevci</izvorni_sadrzaj>
    <derivirana_varijabla naziv="DomainObject.Predmet.ProtustrankaIDrugiAdressOIB_1">TIL-COMPANY jednostavno društvo s ograničenom odgovornošću za proizvodnju i usluge, OIB 81049876519, Ulica bana Josipa Jelačića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TIL-COMPANY jednostavno društvo s ograničenom odgovornošću za proizvodnju i usluge</item>
      <item>Sudski registar</item>
      <item>Luka Perus</item>
      <item>Porezna uprava - Područni ured Koprivnica</item>
      <item>Županijsko državno odvjetništvo</item>
    </izvorni_sadrzaj>
    <derivirana_varijabla naziv="DomainObject.Predmet.SudioniciListNaziv_1">
      <item>Financijska agencija</item>
      <item>TIL-COMPANY jednostavno društvo s ograničenom odgovornošću za proizvodnju i usluge</item>
      <item>Sudski registar</item>
      <item>Luka Perus</item>
      <item>Porezna uprava - Područni ured Koprivnica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TIL-COMPANY jednostavno društvo s ograničenom odgovornošću za proizvodnju i usluge, OIB 81049876519, Ulica bana Josipa Jelačića 32,48260 Križevci</item>
      <item>Sudski registar</item>
      <item>Luka Perus, OIB 87897108526, Ulica Bana Josipa Jelačića 32,48260 Križevci</item>
      <item>Porezna uprava - Područni ured Koprivnica, Ulica hrvatske državnosti 7,48000 Koprivnica</item>
      <item>Županijsko državno odvjetništvo</item>
    </izvorni_sadrzaj>
    <derivirana_varijabla naziv="DomainObject.Predmet.SudioniciListAdressOIB_1">
      <item>Financijska agencija, OIB 85821130368, Ulica grada Vukovara 70,10000 Zagreb</item>
      <item>TIL-COMPANY jednostavno društvo s ograničenom odgovornošću za proizvodnju i usluge, OIB 81049876519, Ulica bana Josipa Jelačića 32,48260 Križevci</item>
      <item>Sudski registar</item>
      <item>Luka Perus, OIB 87897108526, Ulica Bana Josipa Jelačića 32,48260 Križevci</item>
      <item>Porezna uprava - Područni ured Koprivnica, Ulica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81049876519</item>
      <item>, OIB null</item>
      <item>, OIB 87897108526</item>
      <item>, OIB null</item>
      <item>, OIB null</item>
    </izvorni_sadrzaj>
    <derivirana_varijabla naziv="DomainObject.Predmet.SudioniciListNazivOIB_1">
      <item>, OIB 85821130368</item>
      <item>, OIB 81049876519</item>
      <item>, OIB null</item>
      <item>, OIB 87897108526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DF7F9-ED7E-4A40-B3C6-2BA763709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2887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2018-01-26T13:51:00Z</dcterms:created>
  <dc:creator>Mirjana Mlinarić</dc:creator>
  <cp:lastModifiedBy>Nevenka Vuković</cp:lastModifiedBy>
  <cp:lastPrinted>2018-01-29T07:21:00Z</cp:lastPrinted>
  <dcterms:modified xmlns:xsi="http://www.w3.org/2001/XMLSchema-instance" xsi:type="dcterms:W3CDTF">2018-01-29T07:21:00Z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St-608/2017-4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