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4456" w14:paraId="3fb4456" w:rsidRDefault="005555B6" w:rsidP="005555B6" w:rsidR="005555B6" w:rsidRPr="00912B2C">
      <w:pPr>
        <w15:collapsed w:val="false"/>
      </w:pPr>
      <w:bookmarkStart w:name="_GoBack" w:id="0"/>
      <w:bookmarkEnd w:id="0"/>
      <w:r w:rsidRPr="00912B2C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  <w:t>4 St-147/13</w:t>
      </w:r>
    </w:p>
    <w:p w:rsidRDefault="005555B6" w:rsidP="005555B6" w:rsidR="005555B6" w:rsidRPr="00912B2C">
      <w:r w:rsidRPr="00912B2C">
        <w:t xml:space="preserve">REPUBLIKA HRVATSKA  </w:t>
      </w:r>
    </w:p>
    <w:p w:rsidRDefault="005555B6" w:rsidP="005555B6" w:rsidR="005555B6" w:rsidRPr="00912B2C">
      <w:r w:rsidRPr="00912B2C">
        <w:t xml:space="preserve">TRGOVAČKI SUD U ZAGREBU </w:t>
      </w:r>
    </w:p>
    <w:p w:rsidRDefault="005555B6" w:rsidP="005555B6" w:rsidR="005555B6" w:rsidRPr="00912B2C">
      <w:r w:rsidRPr="00912B2C">
        <w:t xml:space="preserve">STALNA SLUŽBA </w:t>
      </w:r>
    </w:p>
    <w:p w:rsidRDefault="005555B6" w:rsidP="005555B6" w:rsidR="005555B6" w:rsidRPr="00912B2C">
      <w:r w:rsidRPr="00912B2C">
        <w:t>Karlovac, Ljudevita Šestića 4</w:t>
      </w:r>
    </w:p>
    <w:p w:rsidRDefault="005555B6" w:rsidP="005555B6" w:rsidR="005555B6" w:rsidRPr="00912B2C"/>
    <w:p w:rsidRDefault="005555B6" w:rsidP="005555B6" w:rsidR="005555B6" w:rsidRPr="00912B2C">
      <w:pPr>
        <w:jc w:val="center"/>
      </w:pPr>
      <w:r w:rsidRPr="00912B2C">
        <w:t>R E P U B L I K A  H R V A T S K A</w:t>
      </w:r>
    </w:p>
    <w:p w:rsidRDefault="005555B6" w:rsidP="005555B6" w:rsidR="005555B6" w:rsidRPr="00912B2C">
      <w:pPr>
        <w:jc w:val="center"/>
      </w:pPr>
      <w:r w:rsidRPr="00912B2C">
        <w:t>R J E Š E N J E</w:t>
      </w:r>
    </w:p>
    <w:p w:rsidRDefault="005555B6" w:rsidP="005555B6" w:rsidR="005555B6" w:rsidRPr="00912B2C"/>
    <w:p w:rsidRDefault="005555B6" w:rsidP="005555B6" w:rsidR="005555B6" w:rsidRPr="00912B2C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Stečajna masa iza EMO-ING d.o.o. "u stečaju", Karlovac, M. Vrhovca 5, OIB 27339688439, dana </w:t>
      </w:r>
      <w:r w:rsidR="00912B2C">
        <w:rPr>
          <w:rFonts w:hAnsi="Times New Roman" w:ascii="Times New Roman"/>
          <w:szCs w:val="24"/>
        </w:rPr>
        <w:t>12. listopada</w:t>
      </w:r>
      <w:r w:rsidRPr="00912B2C">
        <w:rPr>
          <w:rFonts w:hAnsi="Times New Roman" w:ascii="Times New Roman"/>
          <w:szCs w:val="24"/>
        </w:rPr>
        <w:t xml:space="preserve"> 2016. godine </w:t>
      </w:r>
    </w:p>
    <w:p w:rsidRDefault="005555B6" w:rsidP="005555B6" w:rsidR="005555B6" w:rsidRPr="00912B2C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912B2C">
      <w:pPr>
        <w:jc w:val="both"/>
      </w:pPr>
      <w:r w:rsidRPr="00912B2C">
        <w:tab/>
      </w:r>
      <w:r w:rsidRPr="00912B2C">
        <w:tab/>
      </w:r>
      <w:r w:rsidRPr="00912B2C">
        <w:tab/>
      </w:r>
      <w:r w:rsidRPr="00912B2C">
        <w:tab/>
      </w:r>
      <w:r w:rsidR="00AB62F7" w:rsidRPr="00912B2C">
        <w:tab/>
      </w:r>
      <w:r w:rsidR="004E5DB3" w:rsidRPr="00912B2C">
        <w:t>r i j e š i o</w:t>
      </w:r>
      <w:r w:rsidRPr="00912B2C">
        <w:t xml:space="preserve">   j e</w:t>
      </w:r>
    </w:p>
    <w:p w:rsidRDefault="00423AE6" w:rsidP="00AB62F7" w:rsidR="00423AE6" w:rsidRPr="00912B2C">
      <w:pPr>
        <w:jc w:val="both"/>
      </w:pPr>
      <w:r w:rsidRPr="00912B2C">
        <w:tab/>
      </w: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 xml:space="preserve">U stečajnom postupku nad stečajnim dužnikom </w:t>
      </w:r>
      <w:r w:rsidR="00912B2C" w:rsidRPr="00912B2C">
        <w:t>Stečajna masa iza EMO-ING d.o.o. "u stečaju", Karlovac, M. Vrhovca 5, OIB 27339688439,</w:t>
      </w:r>
      <w:r w:rsidR="0037170A" w:rsidRPr="00912B2C">
        <w:t xml:space="preserve"> s danom </w:t>
      </w:r>
      <w:r w:rsidR="00912B2C">
        <w:t xml:space="preserve">12. listopada 2016. </w:t>
      </w:r>
      <w:r w:rsidRPr="00912B2C">
        <w:t xml:space="preserve">godine razrješava se dužnosti stečajni upravitelj </w:t>
      </w:r>
      <w:r w:rsidR="0037170A" w:rsidRPr="00912B2C">
        <w:t xml:space="preserve">Vladimir </w:t>
      </w:r>
      <w:r w:rsidR="00912B2C">
        <w:t>Špehar</w:t>
      </w:r>
      <w:r w:rsidR="0037170A" w:rsidRPr="00912B2C">
        <w:t xml:space="preserve">, dipl. oec. iz Karlovca, </w:t>
      </w:r>
      <w:r w:rsidR="00912B2C" w:rsidRPr="00912B2C">
        <w:t>M. Vrhovca 5</w:t>
      </w:r>
      <w:r w:rsidR="00F00A3B" w:rsidRPr="00912B2C">
        <w:t>.</w:t>
      </w:r>
    </w:p>
    <w:p w:rsidRDefault="004E5DB3" w:rsidP="004E5DB3" w:rsidR="004E5DB3" w:rsidRPr="00912B2C">
      <w:pPr>
        <w:jc w:val="both"/>
      </w:pPr>
      <w:r w:rsidRPr="00912B2C">
        <w:t xml:space="preserve"> </w:t>
      </w: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 xml:space="preserve">Za novog stečajnog upravitelja u stečajnom postupku nad stečajnim  dužnikom </w:t>
      </w:r>
      <w:r w:rsidR="00912B2C" w:rsidRPr="00912B2C">
        <w:t>Stečajna masa iza EMO-ING d.o.o. "u stečaju", Karlovac, M. Vrhovca 5, OIB 27339688439</w:t>
      </w:r>
      <w:r w:rsidR="00F00A3B" w:rsidRPr="00912B2C">
        <w:t>, s</w:t>
      </w:r>
      <w:r w:rsidRPr="00912B2C">
        <w:t xml:space="preserve"> danom </w:t>
      </w:r>
      <w:r w:rsidR="00D160E1" w:rsidRPr="00912B2C">
        <w:t>12. srpnja</w:t>
      </w:r>
      <w:r w:rsidR="0037170A" w:rsidRPr="00912B2C">
        <w:t xml:space="preserve"> 201</w:t>
      </w:r>
      <w:r w:rsidR="00D160E1" w:rsidRPr="00912B2C">
        <w:t>2</w:t>
      </w:r>
      <w:r w:rsidRPr="00912B2C">
        <w:t xml:space="preserve">. godine imenuje se </w:t>
      </w:r>
      <w:r w:rsidR="00912B2C" w:rsidRPr="00733016">
        <w:t>Jasna Brajdić, dipl. oec., iz Duge Rese, Donje Mrzlo Polje 96, OIB 02189566674</w:t>
      </w:r>
      <w:r w:rsidR="0037170A" w:rsidRPr="00912B2C">
        <w:t>.</w:t>
      </w:r>
    </w:p>
    <w:p w:rsidRDefault="004E5DB3" w:rsidP="004E5DB3" w:rsidR="004E5DB3" w:rsidRPr="00912B2C">
      <w:pPr>
        <w:jc w:val="both"/>
      </w:pP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>Razriješeni i novoimenovani stečajni upravitelj obavit će primopredaju dužnosti u roku od 3 dana i o tome podnijeti izvješće stečajnom sucu.</w:t>
      </w:r>
    </w:p>
    <w:p w:rsidRDefault="004E5DB3" w:rsidP="004E5DB3" w:rsidR="004E5DB3" w:rsidRPr="00912B2C">
      <w:pPr>
        <w:jc w:val="both"/>
      </w:pP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>Razriješeni stečajni upravitelj</w:t>
      </w:r>
      <w:r w:rsidR="00F00A3B" w:rsidRPr="00912B2C">
        <w:t xml:space="preserve"> obvezuje se vratiti ispravu o ime</w:t>
      </w:r>
      <w:r w:rsidR="00652A45" w:rsidRPr="00912B2C">
        <w:t>novanju stečajnog upravitelja</w:t>
      </w:r>
      <w:r w:rsidR="00F00A3B" w:rsidRPr="00912B2C">
        <w:t xml:space="preserve">. </w:t>
      </w:r>
      <w:r w:rsidRPr="00912B2C">
        <w:t xml:space="preserve"> </w:t>
      </w:r>
      <w:r w:rsidR="00F00A3B" w:rsidRPr="00912B2C">
        <w:t xml:space="preserve"> </w:t>
      </w:r>
    </w:p>
    <w:p w:rsidRDefault="004E5DB3" w:rsidP="004E5DB3" w:rsidR="004E5DB3" w:rsidRPr="00912B2C">
      <w:pPr>
        <w:jc w:val="both"/>
      </w:pPr>
    </w:p>
    <w:p w:rsidRDefault="00655DBA" w:rsidP="00655DBA" w:rsidR="00655DBA" w:rsidRPr="00912B2C">
      <w:pPr>
        <w:ind w:left="3600"/>
        <w:jc w:val="both"/>
      </w:pPr>
      <w:r w:rsidRPr="00912B2C">
        <w:t>Obrazloženje</w:t>
      </w:r>
    </w:p>
    <w:p w:rsidRDefault="00655DBA" w:rsidP="00655DBA" w:rsidR="00655DBA" w:rsidRPr="00912B2C">
      <w:pPr>
        <w:jc w:val="both"/>
      </w:pPr>
    </w:p>
    <w:p w:rsidRDefault="00565B02" w:rsidP="00655DBA" w:rsidR="00565B02">
      <w:pPr>
        <w:jc w:val="both"/>
      </w:pPr>
      <w:r>
        <w:tab/>
        <w:t xml:space="preserve">Za stečajnog upravitelja Stečajne mase </w:t>
      </w:r>
      <w:r w:rsidRPr="00912B2C">
        <w:t>iza EMO-ING d.o.o. "u stečaju", Karlovac, M. Vrhovca 5, OIB 27339688439</w:t>
      </w:r>
      <w:r>
        <w:t>, imenovan je Vladimir Špehar, iz Karlovca, M. Vrhovca 5, koji je podneskom od 6. listopada 2016. godine zatražio da ga se razriješi dužnosti stečajnog upravitelja zbog teške bolesti, o čemu je dostavio liječničku potvrdu.</w:t>
      </w:r>
    </w:p>
    <w:p w:rsidRDefault="00655DBA" w:rsidP="00655DBA" w:rsidR="00565B02">
      <w:pPr>
        <w:jc w:val="both"/>
      </w:pPr>
      <w:r w:rsidRPr="00912B2C">
        <w:tab/>
      </w:r>
    </w:p>
    <w:p w:rsidRDefault="00D160E1" w:rsidP="00565B02" w:rsidR="00DD4D49">
      <w:pPr>
        <w:ind w:firstLine="720"/>
        <w:jc w:val="both"/>
      </w:pPr>
      <w:r w:rsidRPr="00912B2C">
        <w:t xml:space="preserve">Člankom </w:t>
      </w:r>
      <w:r w:rsidR="00DD4D49">
        <w:t>91</w:t>
      </w:r>
      <w:r w:rsidRPr="00912B2C">
        <w:t>. st</w:t>
      </w:r>
      <w:r w:rsidR="00DD4D49">
        <w:t>avak 5</w:t>
      </w:r>
      <w:r w:rsidRPr="00912B2C">
        <w:t xml:space="preserve">. Stečajnog zakona </w:t>
      </w:r>
      <w:r w:rsidR="00DD4D49">
        <w:t xml:space="preserve">(Narodne novine broj 71/15, dalje u tekstu: SZ-a, a koji se sukladno čl. 441. st. 2. istog Zakona primjenjuje na postupke koji su u tijeku) </w:t>
      </w:r>
      <w:r w:rsidRPr="00912B2C">
        <w:t>propisano je</w:t>
      </w:r>
      <w:r w:rsidR="00DD4D49">
        <w:t xml:space="preserve"> da sud može razriješiti stečajnog upravitelja na osobni zahtjev; odredbom stavka </w:t>
      </w:r>
      <w:r w:rsidR="00DD4D49">
        <w:lastRenderedPageBreak/>
        <w:t>8. istog članka propisano je, između ostalog, da će rješenjem o razrješenju stečajnog upravitelja sud donijeti odluku o imenovanju novog stečajnog upravitelja.</w:t>
      </w:r>
    </w:p>
    <w:p w:rsidRDefault="00DD4D49" w:rsidP="00565B02" w:rsidR="00DD4D49">
      <w:pPr>
        <w:ind w:firstLine="720"/>
        <w:jc w:val="both"/>
      </w:pPr>
    </w:p>
    <w:p w:rsidRDefault="003E5B5D" w:rsidP="00655DBA" w:rsidR="003E5B5D" w:rsidRPr="00912B2C">
      <w:pPr>
        <w:jc w:val="both"/>
      </w:pPr>
      <w:r w:rsidRPr="00912B2C">
        <w:tab/>
        <w:t xml:space="preserve">Slijedom navedenog, valjalo je riješiti kao u izreci ovog rješenja.  </w:t>
      </w:r>
    </w:p>
    <w:p w:rsidRDefault="003E5B5D" w:rsidP="00E96E6D" w:rsidR="002577C3" w:rsidRPr="00912B2C">
      <w:pPr>
        <w:jc w:val="both"/>
      </w:pPr>
      <w:r w:rsidRPr="00912B2C">
        <w:t xml:space="preserve"> </w:t>
      </w:r>
    </w:p>
    <w:p w:rsidRDefault="002577C3" w:rsidP="00E96E6D" w:rsidR="002577C3" w:rsidRPr="00912B2C">
      <w:pPr>
        <w:jc w:val="both"/>
      </w:pPr>
      <w:r w:rsidRPr="00912B2C">
        <w:tab/>
      </w:r>
      <w:r w:rsidRPr="00912B2C">
        <w:tab/>
      </w:r>
      <w:r w:rsidRPr="00912B2C">
        <w:tab/>
        <w:t xml:space="preserve">U Karlovcu </w:t>
      </w:r>
      <w:r w:rsidR="00D160E1" w:rsidRPr="00912B2C">
        <w:t xml:space="preserve">12. </w:t>
      </w:r>
      <w:r w:rsidR="00565B02">
        <w:t>listopada 2016</w:t>
      </w:r>
      <w:r w:rsidR="00D160E1" w:rsidRPr="00912B2C">
        <w:t>.</w:t>
      </w:r>
      <w:r w:rsidRPr="00912B2C">
        <w:t xml:space="preserve"> godine</w:t>
      </w:r>
    </w:p>
    <w:p w:rsidRDefault="00AB62F7" w:rsidP="00434774" w:rsidR="00881DAB" w:rsidRPr="00912B2C">
      <w:pPr>
        <w:jc w:val="both"/>
      </w:pPr>
      <w:r w:rsidRPr="00912B2C">
        <w:tab/>
      </w:r>
      <w:r w:rsidR="00423AE6" w:rsidRPr="00912B2C">
        <w:t xml:space="preserve"> </w:t>
      </w:r>
    </w:p>
    <w:p w:rsidRDefault="00DB2868" w:rsidP="00434774" w:rsidR="00DB2868" w:rsidRPr="00912B2C">
      <w:pPr>
        <w:jc w:val="both"/>
      </w:pPr>
      <w:r w:rsidRPr="00912B2C">
        <w:t xml:space="preserve">                                                                         </w:t>
      </w:r>
      <w:r w:rsidR="004E5DB3" w:rsidRPr="00912B2C">
        <w:t xml:space="preserve">                       </w:t>
      </w:r>
      <w:r w:rsidR="00565B02">
        <w:t xml:space="preserve">                  </w:t>
      </w:r>
      <w:r w:rsidR="003B02D7" w:rsidRPr="00912B2C">
        <w:t xml:space="preserve">  </w:t>
      </w:r>
      <w:r w:rsidR="004E5DB3" w:rsidRPr="00912B2C">
        <w:t>Stečajni s</w:t>
      </w:r>
      <w:r w:rsidRPr="00912B2C">
        <w:t>udac:</w:t>
      </w:r>
    </w:p>
    <w:p w:rsidRDefault="00DB2868" w:rsidP="00434774" w:rsidR="00652A45" w:rsidRPr="00912B2C">
      <w:pPr>
        <w:jc w:val="both"/>
      </w:pPr>
      <w:r w:rsidRPr="00912B2C">
        <w:t xml:space="preserve">                                                                                             </w:t>
      </w:r>
      <w:r w:rsidR="00565B02">
        <w:t xml:space="preserve">                </w:t>
      </w:r>
      <w:r w:rsidR="00421DDE" w:rsidRPr="00912B2C">
        <w:t>Goranka Boljkovac</w:t>
      </w:r>
      <w:r w:rsidR="00652A45" w:rsidRPr="00912B2C">
        <w:t>,v.r.</w:t>
      </w:r>
    </w:p>
    <w:p w:rsidRDefault="00652A45" w:rsidP="00434774" w:rsidR="00652A45" w:rsidRPr="00912B2C">
      <w:pPr>
        <w:jc w:val="both"/>
      </w:pPr>
    </w:p>
    <w:p w:rsidRDefault="00652A45" w:rsidP="00434774" w:rsidR="00652A45" w:rsidRPr="00912B2C">
      <w:pPr>
        <w:jc w:val="both"/>
      </w:pPr>
      <w:r w:rsidRPr="00912B2C">
        <w:t xml:space="preserve">                                                                                            </w:t>
      </w:r>
      <w:r w:rsidR="00565B02">
        <w:t xml:space="preserve">                   </w:t>
      </w:r>
      <w:r w:rsidRPr="00912B2C">
        <w:t xml:space="preserve">  Za točnost otpravka-</w:t>
      </w:r>
    </w:p>
    <w:p w:rsidRDefault="00652A45" w:rsidP="00434774" w:rsidR="00652A45" w:rsidRPr="00912B2C">
      <w:pPr>
        <w:jc w:val="both"/>
      </w:pPr>
      <w:r w:rsidRPr="00912B2C">
        <w:t xml:space="preserve">                                                                                            </w:t>
      </w:r>
      <w:r w:rsidR="00565B02">
        <w:t xml:space="preserve">                  </w:t>
      </w:r>
      <w:r w:rsidRPr="00912B2C">
        <w:t xml:space="preserve">   ovlašteni službenik:</w:t>
      </w:r>
    </w:p>
    <w:p w:rsidRDefault="00652A45" w:rsidP="00434774" w:rsidR="00881DAB" w:rsidRPr="00912B2C">
      <w:pPr>
        <w:jc w:val="both"/>
      </w:pPr>
      <w:r w:rsidRPr="00912B2C">
        <w:t xml:space="preserve">                                                                                                  </w:t>
      </w:r>
      <w:r w:rsidR="00565B02">
        <w:t xml:space="preserve">                 Renata Klokočki</w:t>
      </w:r>
      <w:r w:rsidR="00D160E1" w:rsidRPr="00912B2C">
        <w:t xml:space="preserve"> </w:t>
      </w:r>
    </w:p>
    <w:p w:rsidRDefault="003E5B5D" w:rsidP="00434774" w:rsidR="003E5B5D" w:rsidRPr="00912B2C">
      <w:pPr>
        <w:jc w:val="both"/>
      </w:pPr>
    </w:p>
    <w:p w:rsidRDefault="00C1564B" w:rsidP="00434774" w:rsidR="003E5B5D" w:rsidRPr="00912B2C">
      <w:pPr>
        <w:jc w:val="both"/>
      </w:pPr>
      <w:r w:rsidRPr="00912B2C">
        <w:t xml:space="preserve"> </w:t>
      </w:r>
    </w:p>
    <w:p w:rsidRDefault="00421DDE" w:rsidP="00434774" w:rsidR="00881DAB" w:rsidRPr="00912B2C">
      <w:pPr>
        <w:jc w:val="both"/>
      </w:pPr>
      <w:r w:rsidRPr="00912B2C">
        <w:t>UPUTA O PRVNOM LIJEKU:</w:t>
      </w:r>
    </w:p>
    <w:p w:rsidRDefault="00421DDE" w:rsidP="00434774" w:rsidR="00421DDE" w:rsidRPr="00912B2C">
      <w:pPr>
        <w:jc w:val="both"/>
      </w:pPr>
      <w:r w:rsidRPr="00912B2C">
        <w:t xml:space="preserve">Protiv rješenja o razrješenju stečajnog upravitelja </w:t>
      </w:r>
    </w:p>
    <w:p w:rsidRDefault="00421DDE" w:rsidP="00434774" w:rsidR="00421DDE" w:rsidRPr="00912B2C">
      <w:pPr>
        <w:jc w:val="both"/>
      </w:pPr>
      <w:r w:rsidRPr="00912B2C">
        <w:t xml:space="preserve">pravo na žalbu imaju samo stečajni vjerovnici, u </w:t>
      </w:r>
    </w:p>
    <w:p w:rsidRDefault="00421DDE" w:rsidP="00434774" w:rsidR="009C5DC2" w:rsidRPr="00912B2C">
      <w:pPr>
        <w:jc w:val="both"/>
      </w:pPr>
      <w:r w:rsidRPr="00912B2C">
        <w:t xml:space="preserve">roku od </w:t>
      </w:r>
      <w:r w:rsidR="009C5DC2" w:rsidRPr="00912B2C">
        <w:t>8 dana.</w:t>
      </w:r>
    </w:p>
    <w:p w:rsidRDefault="00DB2868" w:rsidP="00DB2868" w:rsidR="00DB2868"/>
    <w:p w:rsidRDefault="00D023FF" w:rsidP="00DB2868" w:rsidR="00D023FF" w:rsidRPr="00912B2C"/>
    <w:sectPr w:rsidSect="003E5B5D" w:rsidR="00D023FF" w:rsidRPr="00912B2C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4C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4St-</w:t>
    </w:r>
    <w:r w:rsidR="00D160E1">
      <w:t>1</w:t>
    </w:r>
    <w:r w:rsidR="00565B02">
      <w:t>4</w:t>
    </w:r>
    <w:r w:rsidR="00D160E1">
      <w:t>7</w:t>
    </w:r>
    <w:r>
      <w:t>/</w:t>
    </w:r>
    <w:r w:rsidR="00565B02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4C7E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B0804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D324D"/>
    <w:rsid w:val="004E5DB3"/>
    <w:rsid w:val="00507DDD"/>
    <w:rsid w:val="005555B6"/>
    <w:rsid w:val="00556418"/>
    <w:rsid w:val="00565B02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62E0B"/>
    <w:rsid w:val="00970265"/>
    <w:rsid w:val="0099714B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E7A4B"/>
    <w:rsid w:val="00C127A3"/>
    <w:rsid w:val="00C1564B"/>
    <w:rsid w:val="00C40B05"/>
    <w:rsid w:val="00C66DB3"/>
    <w:rsid w:val="00C95524"/>
    <w:rsid w:val="00CD3557"/>
    <w:rsid w:val="00CE37EA"/>
    <w:rsid w:val="00CF7B5D"/>
    <w:rsid w:val="00D023FF"/>
    <w:rsid w:val="00D0357C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4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4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2013.</izvorni_sadrzaj>
    <derivirana_varijabla naziv="DomainObject.Predmet.DatumOsnivanja_1">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dobiva novi broj radi naknadne diobe
Stari broj St-17/2001 TS KLC.</izvorni_sadrzaj>
    <derivirana_varijabla naziv="DomainObject.Predmet.Opis_1">Spis dobiva novi broj radi naknadne diobe
Stari broj St-17/2001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EMO-ING društvo s ograničenom odgovornošću za proizvodnju, trgovinu i usluge ˝u stečaju˝</izvorni_sadrzaj>
    <derivirana_varijabla naziv="DomainObject.Predmet.ProtustrankaFormated_1">  Stečajna masa iza EMO-ING društvo s ograničenom odgovornošću za proizvodnju, trgovinu i usluge ˝u stečaju˝</derivirana_varijabla>
  </DomainObject.Predmet.ProtustrankaFormated>
  <DomainObject.Predmet.ProtustrankaFormatedOIB>
    <izvorni_sadrzaj>  Stečajna masa iza EMO-ING društvo s ograničenom odgovornošću za proizvodnju, trgovinu i usluge ˝u stečaju˝, OIB 27339688439</izvorni_sadrzaj>
    <derivirana_varijabla naziv="DomainObject.Predmet.ProtustrankaFormatedOIB_1">  Stečajna masa iza EMO-ING društvo s ograničenom odgovornošću za proizvodnju, trgovinu i usluge ˝u stečaju˝, OIB 27339688439</derivirana_varijabla>
  </DomainObject.Predmet.ProtustrankaFormatedOIB>
  <DomainObject.Predmet.ProtustrankaFormatedWithAdress>
    <izvorni_sadrzaj> Stečajna masa iza EMO-ING društvo s ograničenom odgovornošću za proizvodnju, trgovinu i usluge ˝u stečaju˝, Maksimilijana Vrhovca 5, 47000 Karlovac</izvorni_sadrzaj>
    <derivirana_varijabla naziv="DomainObject.Predmet.ProtustrankaFormatedWithAdress_1"> Stečajna masa iza EMO-ING društvo s ograničenom odgovornošću za proizvodnju, trgovinu i usluge ˝u stečaju˝, Maksimilijana Vrhovca 5, 47000 Karlovac</derivirana_varijabla>
  </DomainObject.Predmet.ProtustrankaFormatedWithAdress>
  <DomainObject.Predmet.ProtustrankaFormatedWithAdressOIB>
    <izvorni_sadrzaj> Stečajna masa iza EMO-ING društvo s ograničenom odgovornošću za proizvodnju, trgovinu i usluge ˝u stečaju˝, OIB 27339688439, Maksimilijana Vrhovca 5, 47000 Karlovac</izvorni_sadrzaj>
    <derivirana_varijabla naziv="DomainObject.Predmet.ProtustrankaFormatedWithAdressOIB_1"> Stečajna masa iza EMO-ING društvo s ograničenom odgovornošću za proizvodnju, trgovinu i usluge ˝u stečaju˝, OIB 27339688439, Maksimilijana Vrhovca 5, 47000 Karlovac</derivirana_varijabla>
  </DomainObject.Predmet.ProtustrankaFormatedWithAdressOIB>
  <DomainObject.Predmet.ProtustrankaWithAdress>
    <izvorni_sadrzaj>Stečajna masa iza EMO-ING društvo s ograničenom odgovornošću za proizvodnju, trgovinu i usluge ˝u stečaju˝ Maksimilijana Vrhovca 5, 47000 Karlovac</izvorni_sadrzaj>
    <derivirana_varijabla naziv="DomainObject.Predmet.ProtustrankaWithAdress_1">Stečajna masa iza EMO-ING društvo s ograničenom odgovornošću za proizvodnju, trgovinu i usluge ˝u stečaju˝ Maksimilijana Vrhovca 5, 47000 Karlovac</derivirana_varijabla>
  </DomainObject.Predmet.ProtustrankaWithAdress>
  <DomainObject.Predmet.ProtustrankaWithAdressOIB>
    <izvorni_sadrzaj>Stečajna masa iza EMO-ING društvo s ograničenom odgovornošću za proizvodnju, trgovinu i usluge ˝u stečaju˝, OIB 27339688439, Maksimilijana Vrhovca 5, 47000 Karlovac</izvorni_sadrzaj>
    <derivirana_varijabla naziv="DomainObject.Predmet.ProtustrankaWithAdressOIB_1">Stečajna masa iza EMO-ING društvo s ograničenom odgovornošću za proizvodnju, trgovinu i usluge ˝u stečaju˝, OIB 27339688439, Maksimilijana Vrhovca 5, 47000 Karlovac</derivirana_varijabla>
  </DomainObject.Predmet.ProtustrankaWithAdressOIB>
  <DomainObject.Predmet.ProtustrankaNazivFormated>
    <izvorni_sadrzaj>Stečajna masa iza EMO-ING društvo s ograničenom odgovornošću za proizvodnju, trgovinu i usluge ˝u stečaju˝</izvorni_sadrzaj>
    <derivirana_varijabla naziv="DomainObject.Predmet.ProtustrankaNazivFormated_1">Stečajna masa iza EMO-ING društvo s ograničenom odgovornošću za proizvodnju, trgovinu i usluge ˝u stečaju˝</derivirana_varijabla>
  </DomainObject.Predmet.ProtustrankaNazivFormated>
  <DomainObject.Predmet.ProtustrankaNazivFormatedOIB>
    <izvorni_sadrzaj>Stečajna masa iza EMO-ING društvo s ograničenom odgovornošću za proizvodnju, trgovinu i usluge ˝u stečaju˝, OIB 27339688439</izvorni_sadrzaj>
    <derivirana_varijabla naziv="DomainObject.Predmet.ProtustrankaNazivFormatedOIB_1">Stečajna masa iza EMO-ING društvo s ograničenom odgovornošću za proizvodnju, trgovinu i usluge ˝u stečaju˝, OIB 27339688439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Turić; Miloš Divić</izvorni_sadrzaj>
    <derivirana_varijabla naziv="DomainObject.Predmet.StrankaFormated_1">  Dragan Turić; Miloš Divić</derivirana_varijabla>
  </DomainObject.Predmet.StrankaFormated>
  <DomainObject.Predmet.StrankaFormatedOIB>
    <izvorni_sadrzaj>  Dragan Turić, OIB ; Miloš Divić, OIB 57476770562</izvorni_sadrzaj>
    <derivirana_varijabla naziv="DomainObject.Predmet.StrankaFormatedOIB_1">  Dragan Turić, OIB ; Miloš Divić, OIB 57476770562</derivirana_varijabla>
  </DomainObject.Predmet.StrankaFormatedOIB>
  <DomainObject.Predmet.StrankaFormatedWithAdress>
    <izvorni_sadrzaj> Dragan Turić, Vladimira Nazora 3, 47000 Karlovac; Miloš Divić, Miroslava Krleže 4 A, 47000 Karlovac</izvorni_sadrzaj>
    <derivirana_varijabla naziv="DomainObject.Predmet.StrankaFormatedWithAdress_1"> Dragan Turić, Vladimira Nazora 3, 47000 Karlovac; Miloš Divić, Miroslava Krleže 4 A, 47000 Karlovac</derivirana_varijabla>
  </DomainObject.Predmet.StrankaFormatedWithAdress>
  <DomainObject.Predmet.StrankaFormatedWithAdressOIB>
    <izvorni_sadrzaj> Dragan Turić, OIB , Vladimira Nazora 3, 47000 Karlovac; Miloš Divić, OIB 57476770562, Miroslava Krleže 4 A, 47000 Karlovac</izvorni_sadrzaj>
    <derivirana_varijabla naziv="DomainObject.Predmet.StrankaFormatedWithAdressOIB_1"> Dragan Turić, OIB , Vladimira Nazora 3, 47000 Karlovac; Miloš Divić, OIB 57476770562, Miroslava Krleže 4 A, 47000 Karlovac</derivirana_varijabla>
  </DomainObject.Predmet.StrankaFormatedWithAdressOIB>
  <DomainObject.Predmet.StrankaWithAdress>
    <izvorni_sadrzaj>Dragan Turić Vladimira Nazora 3,47000 Karlovac,Miloš Divić Miroslava Krleže 4 A,47000 Karlovac</izvorni_sadrzaj>
    <derivirana_varijabla naziv="DomainObject.Predmet.StrankaWithAdress_1">Dragan Turić Vladimira Nazora 3,47000 Karlovac,Miloš Divić Miroslava Krleže 4 A,47000 Karlovac</derivirana_varijabla>
  </DomainObject.Predmet.StrankaWithAdress>
  <DomainObject.Predmet.StrankaWithAdressOIB>
    <izvorni_sadrzaj>Dragan Turić, OIB , Vladimira Nazora 3,47000 Karlovac,Miloš Divić, OIB 57476770562, Miroslava Krleže 4 A,47000 Karlovac</izvorni_sadrzaj>
    <derivirana_varijabla naziv="DomainObject.Predmet.StrankaWithAdressOIB_1">Dragan Turić, OIB , Vladimira Nazora 3,47000 Karlovac,Miloš Divić, OIB 57476770562, Miroslava Krleže 4 A,47000 Karlovac</derivirana_varijabla>
  </DomainObject.Predmet.StrankaWithAdressOIB>
  <DomainObject.Predmet.StrankaNazivFormated>
    <izvorni_sadrzaj>Dragan Turić,Miloš Divić</izvorni_sadrzaj>
    <derivirana_varijabla naziv="DomainObject.Predmet.StrankaNazivFormated_1">Dragan Turić,Miloš Divić</derivirana_varijabla>
  </DomainObject.Predmet.StrankaNazivFormated>
  <DomainObject.Predmet.StrankaNazivFormatedOIB>
    <izvorni_sadrzaj>Dragan Turić, OIB ,Miloš Divić, OIB 57476770562</izvorni_sadrzaj>
    <derivirana_varijabla naziv="DomainObject.Predmet.StrankaNazivFormatedOIB_1">Dragan Turić, OIB ,Miloš Divić, OIB 57476770562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Dragan Turić</item>
      <item>Miloš Divić</item>
    </izvorni_sadrzaj>
    <derivirana_varijabla naziv="DomainObject.Predmet.StrankaListFormated_1">
      <item>Dragan Turić</item>
      <item>Miloš Divić</item>
    </derivirana_varijabla>
  </DomainObject.Predmet.StrankaListFormated>
  <DomainObject.Predmet.StrankaListFormatedOIB>
    <izvorni_sadrzaj>
      <item>Dragan Turić, OIB </item>
      <item>Miloš Divić, OIB 57476770562</item>
    </izvorni_sadrzaj>
    <derivirana_varijabla naziv="DomainObject.Predmet.StrankaListFormatedOIB_1">
      <item>Dragan Turić, OIB </item>
      <item>Miloš Divić, OIB 57476770562</item>
    </derivirana_varijabla>
  </DomainObject.Predmet.StrankaListFormatedOIB>
  <DomainObject.Predmet.StrankaListFormatedWithAdress>
    <izvorni_sadrzaj>
      <item>Dragan Turić, Vladimira Nazora 3, 47000 Karlovac</item>
      <item>Miloš Divić, Miroslava Krleže 4 A, 47000 Karlovac</item>
    </izvorni_sadrzaj>
    <derivirana_varijabla naziv="DomainObject.Predmet.StrankaListFormatedWithAdress_1">
      <item>Dragan Turić, Vladimira Nazora 3, 47000 Karlovac</item>
      <item>Miloš Divić, Miroslava Krleže 4 A, 47000 Karlovac</item>
    </derivirana_varijabla>
  </DomainObject.Predmet.StrankaListFormatedWithAdress>
  <DomainObject.Predmet.StrankaListFormatedWithAdressOIB>
    <izvorni_sadrzaj>
      <item>Dragan Turić, OIB , Vladimira Nazora 3, 47000 Karlovac</item>
      <item>Miloš Divić, OIB 57476770562, Miroslava Krleže 4 A, 47000 Karlovac</item>
    </izvorni_sadrzaj>
    <derivirana_varijabla naziv="DomainObject.Predmet.StrankaListFormatedWithAdressOIB_1">
      <item>Dragan Turić, OIB , Vladimira Nazora 3, 47000 Karlovac</item>
      <item>Miloš Divić, OIB 57476770562, Miroslava Krleže 4 A, 47000 Karlovac</item>
    </derivirana_varijabla>
  </DomainObject.Predmet.StrankaListFormatedWithAdressOIB>
  <DomainObject.Predmet.StrankaListNazivFormated>
    <izvorni_sadrzaj>
      <item>Dragan Turić</item>
      <item>Miloš Divić</item>
    </izvorni_sadrzaj>
    <derivirana_varijabla naziv="DomainObject.Predmet.StrankaListNazivFormated_1">
      <item>Dragan Turić</item>
      <item>Miloš Divić</item>
    </derivirana_varijabla>
  </DomainObject.Predmet.StrankaListNazivFormated>
  <DomainObject.Predmet.StrankaListNazivFormatedOIB>
    <izvorni_sadrzaj>
      <item>Dragan Turić, OIB </item>
      <item>Miloš Divić, OIB 57476770562</item>
    </izvorni_sadrzaj>
    <derivirana_varijabla naziv="DomainObject.Predmet.StrankaListNazivFormatedOIB_1">
      <item>Dragan Turić, OIB </item>
      <item>Miloš Divić, OIB 57476770562</item>
    </derivirana_varijabla>
  </DomainObject.Predmet.StrankaListNazivFormatedOIB>
  <DomainObject.Predmet.ProtuStrankaListFormated>
    <izvorni_sadrzaj>
      <item>Stečajna masa iza EMO-ING društvo s ograničenom odgovornošću za proizvodnju, trgovinu i usluge ˝u stečaju˝</item>
    </izvorni_sadrzaj>
    <derivirana_varijabla naziv="DomainObject.Predmet.ProtuStrankaListFormated_1">
      <item>Stečajna masa iza EMO-ING društvo s ograničenom odgovornošću za proizvodnju, trgovinu i usluge ˝u stečaju˝</item>
    </derivirana_varijabla>
  </DomainObject.Predmet.ProtuStrankaListFormated>
  <DomainObject.Predmet.ProtuStrankaListFormatedOIB>
    <izvorni_sadrzaj>
      <item>Stečajna masa iza EMO-ING društvo s ograničenom odgovornošću za proizvodnju, trgovinu i usluge ˝u stečaju˝, OIB 27339688439</item>
    </izvorni_sadrzaj>
    <derivirana_varijabla naziv="DomainObject.Predmet.ProtuStrankaListFormatedOIB_1">
      <item>Stečajna masa iza EMO-ING društvo s ograničenom odgovornošću za proizvodnju, trgovinu i usluge ˝u stečaju˝, OIB 27339688439</item>
    </derivirana_varijabla>
  </DomainObject.Predmet.ProtuStrankaListFormatedOIB>
  <DomainObject.Predmet.ProtuStrankaListFormatedWithAdress>
    <izvorni_sadrzaj>
      <item>Stečajna masa iza EMO-ING društvo s ograničenom odgovornošću za proizvodnju, trgovinu i usluge ˝u stečaju˝, Maksimilijana Vrhovca 5, 47000 Karlovac</item>
    </izvorni_sadrzaj>
    <derivirana_varijabla naziv="DomainObject.Predmet.ProtuStrankaListFormatedWithAdress_1">
      <item>Stečajna masa iza EMO-ING društvo s ograničenom odgovornošću za proizvodnju, trgovinu i usluge ˝u stečaju˝, Maksimilijana Vrhovca 5, 47000 Karlovac</item>
    </derivirana_varijabla>
  </DomainObject.Predmet.ProtuStrankaListFormatedWithAdress>
  <DomainObject.Predmet.ProtuStrankaListFormatedWithAdressOIB>
    <izvorni_sadrzaj>
      <item>Stečajna masa iza EMO-ING društvo s ograničenom odgovornošću za proizvodnju, trgovinu i usluge ˝u stečaju˝, OIB 27339688439, Maksimilijana Vrhovca 5, 47000 Karlovac</item>
    </izvorni_sadrzaj>
    <derivirana_varijabla naziv="DomainObject.Predmet.ProtuStrankaListFormatedWithAdressOIB_1">
      <item>Stečajna masa iza EMO-ING društvo s ograničenom odgovornošću za proizvodnju, trgovinu i usluge ˝u stečaju˝, OIB 27339688439, Maksimilijana Vrhovca 5, 47000 Karlovac</item>
    </derivirana_varijabla>
  </DomainObject.Predmet.ProtuStrankaListFormatedWithAdressOIB>
  <DomainObject.Predmet.ProtuStrankaListNazivFormated>
    <izvorni_sadrzaj>
      <item>Stečajna masa iza EMO-ING društvo s ograničenom odgovornošću za proizvodnju, trgovinu i usluge ˝u stečaju˝</item>
    </izvorni_sadrzaj>
    <derivirana_varijabla naziv="DomainObject.Predmet.ProtuStrankaListNazivFormated_1">
      <item>Stečajna masa iza EMO-ING društvo s ograničenom odgovornošću za proizvodnju, trgovinu i usluge ˝u stečaju˝</item>
    </derivirana_varijabla>
  </DomainObject.Predmet.ProtuStrankaListNazivFormated>
  <DomainObject.Predmet.ProtuStrankaListNazivFormatedOIB>
    <izvorni_sadrzaj>
      <item>Stečajna masa iza EMO-ING društvo s ograničenom odgovornošću za proizvodnju, trgovinu i usluge ˝u stečaju˝, OIB 27339688439</item>
    </izvorni_sadrzaj>
    <derivirana_varijabla naziv="DomainObject.Predmet.ProtuStrankaListNazivFormatedOIB_1">
      <item>Stečajna masa iza EMO-ING društvo s ograničenom odgovornošću za proizvodnju, trgovinu i usluge ˝u stečaju˝, OIB 27339688439</item>
    </derivirana_varijabla>
  </DomainObject.Predmet.ProtuStrankaListNazivFormatedOIB>
  <DomainObject.Predmet.OstaliListFormated>
    <izvorni_sadrzaj>
      <item>Vladimir Špehar</item>
      <item>RH, MINISTARSTVO FINANCIJA, POREZNA UPRAVA Zagreb</item>
      <item>ŽDO U KARLOVCU</item>
    </izvorni_sadrzaj>
    <derivirana_varijabla naziv="DomainObject.Predmet.OstaliListFormated_1">
      <item>Vladimir Špehar</item>
      <item>RH, MINISTARSTVO FINANCIJA, POREZNA UPRAVA Zagreb</item>
      <item>ŽDO U KARLOVCU</item>
    </derivirana_varijabla>
  </DomainObject.Predmet.OstaliListFormated>
  <DomainObject.Predmet.OstaliListFormatedOIB>
    <izvorni_sadrzaj>
      <item>Vladimir Špehar, OIB 20275924066</item>
      <item>RH, MINISTARSTVO FINANCIJA, POREZNA UPRAVA Zagreb</item>
      <item>ŽDO U KARLOVCU</item>
    </izvorni_sadrzaj>
    <derivirana_varijabla naziv="DomainObject.Predmet.OstaliListFormatedOIB_1">
      <item>Vladimir Špehar, OIB 20275924066</item>
      <item>RH, MINISTARSTVO FINANCIJA, POREZNA UPRAVA Zagreb</item>
      <item>ŽDO U KARLOVCU</item>
    </derivirana_varijabla>
  </DomainObject.Predmet.OstaliListFormatedOIB>
  <DomainObject.Predmet.OstaliListFormatedWithAdress>
    <izvorni_sadrzaj>
      <item>Vladimir Špehar, M.Vrhovca 5, 47000 Karlovac</item>
      <item>RH, MINISTARSTVO FINANCIJA, POREZNA UPRAVA Zagreb</item>
      <item>ŽDO U KARLOVCU</item>
    </izvorni_sadrzaj>
    <derivirana_varijabla naziv="DomainObject.Predmet.OstaliListFormatedWithAdress_1">
      <item>Vladimir Špehar, M.Vrhovca 5, 47000 Karlovac</item>
      <item>RH, MINISTARSTVO FINANCIJA, POREZNA UPRAVA Zagreb</item>
      <item>ŽDO U KARLOVCU</item>
    </derivirana_varijabla>
  </DomainObject.Predmet.OstaliListFormatedWithAdress>
  <DomainObject.Predmet.OstaliListFormatedWithAdressOIB>
    <izvorni_sadrzaj>
      <item>Vladimir Špehar, OIB 20275924066, M.Vrhovca 5, 47000 Karlovac</item>
      <item>RH, MINISTARSTVO FINANCIJA, POREZNA UPRAVA Zagreb</item>
      <item>ŽDO U KARLOVCU</item>
    </izvorni_sadrzaj>
    <derivirana_varijabla naziv="DomainObject.Predmet.OstaliListFormatedWithAdressOIB_1">
      <item>Vladimir Špehar, OIB 20275924066, M.Vrhovca 5, 47000 Karlovac</item>
      <item>RH, MINISTARSTVO FINANCIJA, POREZNA UPRAVA Zagreb</item>
      <item>ŽDO U KARLOVCU</item>
    </derivirana_varijabla>
  </DomainObject.Predmet.OstaliListFormatedWithAdressOIB>
  <DomainObject.Predmet.OstaliListNazivFormated>
    <izvorni_sadrzaj>
      <item>Vladimir Špehar</item>
      <item>RH, MINISTARSTVO FINANCIJA, POREZNA UPRAVA Zagreb</item>
      <item>ŽDO U KARLOVCU</item>
    </izvorni_sadrzaj>
    <derivirana_varijabla naziv="DomainObject.Predmet.OstaliListNazivFormated_1">
      <item>Vladimir Špehar</item>
      <item>RH, MINISTARSTVO FINANCIJA, POREZNA UPRAVA Zagreb</item>
      <item>ŽDO U KARLOVCU</item>
    </derivirana_varijabla>
  </DomainObject.Predmet.OstaliListNazivFormated>
  <DomainObject.Predmet.OstaliListNazivFormatedOIB>
    <izvorni_sadrzaj>
      <item>Vladimir Špehar, OIB 20275924066</item>
      <item>RH, MINISTARSTVO FINANCIJA, POREZNA UPRAVA Zagreb</item>
      <item>ŽDO U KARLOVCU</item>
    </izvorni_sadrzaj>
    <derivirana_varijabla naziv="DomainObject.Predmet.OstaliListNazivFormatedOIB_1">
      <item>Vladimir Špehar, OIB 20275924066</item>
      <item>RH, MINISTARSTVO FINANCIJA, POREZNA UPRAVA Zagreb</item>
      <item>ŽDO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Turić i dr.</izvorni_sadrzaj>
    <derivirana_varijabla naziv="DomainObject.Predmet.StrankaIDrugi_1">Dragan Turić i dr.</derivirana_varijabla>
  </DomainObject.Predmet.StrankaIDrugi>
  <DomainObject.Predmet.ProtustrankaIDrugi>
    <izvorni_sadrzaj>Stečajna masa iza EMO-ING društvo s ograničenom odgovornošću za proizvodnju, trgovinu i usluge ˝u stečaju˝</izvorni_sadrzaj>
    <derivirana_varijabla naziv="DomainObject.Predmet.ProtustrankaIDrugi_1">Stečajna masa iza EMO-ING društvo s ograničenom odgovornošću za proizvodnju, trgovinu i usluge ˝u stečaju˝</derivirana_varijabla>
  </DomainObject.Predmet.ProtustrankaIDrugi>
  <DomainObject.Predmet.StrankaIDrugiAdressOIB>
    <izvorni_sadrzaj>Dragan Turić, OIB , Vladimira Nazora 3, 47000 Karlovac i dr.</izvorni_sadrzaj>
    <derivirana_varijabla naziv="DomainObject.Predmet.StrankaIDrugiAdressOIB_1">Dragan Turić, OIB , Vladimira Nazora 3, 47000 Karlovac i dr.</derivirana_varijabla>
  </DomainObject.Predmet.StrankaIDrugiAdressOIB>
  <DomainObject.Predmet.ProtustrankaIDrugiAdressOIB>
    <izvorni_sadrzaj>Stečajna masa iza EMO-ING društvo s ograničenom odgovornošću za proizvodnju, trgovinu i usluge ˝u stečaju˝, OIB 27339688439, Maksimilijana Vrhovca 5, 47000 Karlovac</izvorni_sadrzaj>
    <derivirana_varijabla naziv="DomainObject.Predmet.ProtustrankaIDrugiAdressOIB_1">Stečajna masa iza EMO-ING društvo s ograničenom odgovornošću za proizvodnju, trgovinu i usluge ˝u stečaju˝, OIB 27339688439, Maksimilijana Vrhovca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Špehar</item>
      <item>Stečajna masa iza EMO-ING društvo s ograničenom odgovornošću za proizvodnju, trgovinu i usluge ˝u stečaju˝</item>
      <item>RH, MINISTARSTVO FINANCIJA, POREZNA UPRAVA Zagreb</item>
      <item>ŽDO U KARLOVCU</item>
      <item>Dragan Turić</item>
      <item>Miloš Divić</item>
    </izvorni_sadrzaj>
    <derivirana_varijabla naziv="DomainObject.Predmet.SudioniciListNaziv_1">
      <item>Vladimir Špehar</item>
      <item>Stečajna masa iza EMO-ING društvo s ograničenom odgovornošću za proizvodnju, trgovinu i usluge ˝u stečaju˝</item>
      <item>RH, MINISTARSTVO FINANCIJA, POREZNA UPRAVA Zagreb</item>
      <item>ŽDO U KARLOVCU</item>
      <item>Dragan Turić</item>
      <item>Miloš Divić</item>
    </derivirana_varijabla>
  </DomainObject.Predmet.SudioniciListNaziv>
  <DomainObject.Predmet.SudioniciListAdressOIB>
    <izvorni_sadrzaj>
      <item>Vladimir Špehar, OIB 20275924066, M.Vrhovca 5,47000 Karlovac</item>
      <item>Stečajna masa iza EMO-ING društvo s ograničenom odgovornošću za proizvodnju, trgovinu i usluge ˝u stečaju˝, OIB 27339688439, Maksimilijana Vrhovca 5,47000 Karlovac</item>
      <item>RH, MINISTARSTVO FINANCIJA, POREZNA UPRAVA Zagreb</item>
      <item>ŽDO U KARLOVCU</item>
      <item>Dragan Turić, OIB , Vladimira Nazora 3,47000 Karlovac</item>
      <item>Miloš Divić, OIB 57476770562, Miroslava Krleže 4 A,47000 Karlovac</item>
    </izvorni_sadrzaj>
    <derivirana_varijabla naziv="DomainObject.Predmet.SudioniciListAdressOIB_1">
      <item>Vladimir Špehar, OIB 20275924066, M.Vrhovca 5,47000 Karlovac</item>
      <item>Stečajna masa iza EMO-ING društvo s ograničenom odgovornošću za proizvodnju, trgovinu i usluge ˝u stečaju˝, OIB 27339688439, Maksimilijana Vrhovca 5,47000 Karlovac</item>
      <item>RH, MINISTARSTVO FINANCIJA, POREZNA UPRAVA Zagreb</item>
      <item>ŽDO U KARLOVCU</item>
      <item>Dragan Turić, OIB , Vladimira Nazora 3,47000 Karlovac</item>
      <item>Miloš Divić, OIB 57476770562, Miroslava Krleže 4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20275924066</item>
      <item>, OIB 27339688439</item>
      <item>, OIB null</item>
      <item>, OIB null</item>
      <item>, OIB </item>
      <item>, OIB 57476770562</item>
    </izvorni_sadrzaj>
    <derivirana_varijabla naziv="DomainObject.Predmet.SudioniciListNazivOIB_1">
      <item>, OIB 20275924066</item>
      <item>, OIB 27339688439</item>
      <item>, OIB null</item>
      <item>, OIB null</item>
      <item>, OIB </item>
      <item>, OIB 57476770562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1971</properties:Characters>
  <properties:Lines>62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2016-10-12T08:26:00Z</dcterms:created>
  <dc:creator>mblazic</dc:creator>
  <cp:lastModifiedBy>Goranka Boljkovac</cp:lastModifiedBy>
  <cp:lastPrinted>2012-07-12T12:40:00Z</cp:lastPrinted>
  <dcterms:modified xmlns:xsi="http://www.w3.org/2001/XMLSchema-instance" xsi:type="dcterms:W3CDTF">2016-10-12T10:27:00Z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