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d776" w14:paraId="bb6d776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9A77E5">
        <w:rPr>
          <w:rFonts w:eastAsia="Times New Roman" w:hAnsi="Times New Roman" w:ascii="Times New Roman"/>
          <w:noProof/>
          <w:szCs w:val="20"/>
          <w:lang w:eastAsia="hr-HR"/>
        </w:rPr>
        <w:t>6065/16-12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9A77E5">
        <w:rPr>
          <w:rFonts w:hAnsi="Times New Roman" w:ascii="Times New Roman"/>
        </w:rPr>
        <w:t>B&amp;J UNIVERZAL j.d.o.o. za ugostiteljstvo i trgovinu, OIB: 39621486221, MBS: 081005203, Zagreb, Pohorska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1. prosinca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9A77E5">
        <w:rPr>
          <w:rFonts w:hAnsi="Times New Roman" w:ascii="Times New Roman"/>
        </w:rPr>
        <w:t>B&amp;J UNIVERZAL j.d.o.o. za ugostiteljstvo i trgovinu, OIB: 39621486221, MBS: 081005203, Zagreb, Pohorska 1</w:t>
      </w:r>
      <w:r w:rsidR="00A059AC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9A77E5">
        <w:rPr>
          <w:rFonts w:hAnsi="Times New Roman" w:ascii="Times New Roman"/>
        </w:rPr>
        <w:t>6065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1B0274">
        <w:rPr>
          <w:rFonts w:hAnsi="Times New Roman" w:ascii="Times New Roman"/>
        </w:rPr>
        <w:t>27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9A77E5">
        <w:rPr>
          <w:rFonts w:hAnsi="Times New Roman" w:ascii="Times New Roman"/>
        </w:rPr>
        <w:t>61.053,93</w:t>
      </w:r>
      <w:r w:rsidR="00A059AC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9A77E5">
        <w:rPr>
          <w:rFonts w:hAnsi="Times New Roman" w:ascii="Times New Roman"/>
        </w:rPr>
        <w:t>525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A0C4A">
        <w:rPr>
          <w:rFonts w:hAnsi="Times New Roman" w:ascii="Times New Roman"/>
        </w:rPr>
        <w:t>1.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871D5F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71D5F" w:rsidP="00871D5F" w:rsidR="00E45248">
      <w:pPr>
        <w:pStyle w:val="Odlomakpopisa"/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871D5F" w:rsidP="00871D5F" w:rsidR="00871D5F">
      <w:pPr>
        <w:pStyle w:val="Odlomakpopisa"/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D5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9A77E5">
      <w:rPr>
        <w:rFonts w:hAnsi="Times New Roman" w:ascii="Times New Roman"/>
      </w:rPr>
      <w:t>6065/16-12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B0274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71D5F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A77E5"/>
    <w:rsid w:val="009B4877"/>
    <w:rsid w:val="009B58C3"/>
    <w:rsid w:val="009B7407"/>
    <w:rsid w:val="009C29A4"/>
    <w:rsid w:val="009C3172"/>
    <w:rsid w:val="009E2A4D"/>
    <w:rsid w:val="00A059AC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6065</izvorni_sadrzaj>
    <derivirana_varijabla naziv="DomainObject.Predmet.Broj_1">6065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St-6065/2016</izvorni_sadrzaj>
    <derivirana_varijabla naziv="DomainObject.Predmet.OznakaBroj_1">St-6065/2016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B&amp;J UNIVERZAL j.d.o.o. za ugostiteljstvo i trgovinu</izvorni_sadrzaj>
    <derivirana_varijabla naziv="DomainObject.Predmet.ProtustrankaFormated_1">  B&amp;J UNIVERZAL j.d.o.o. za ugostiteljstvo i trgovinu</derivirana_varijabla>
  </DomainObject.Predmet.ProtustrankaFormated>
  <DomainObject.Predmet.ProtustrankaFormatedOIB>
    <izvorni_sadrzaj>  B&amp;J UNIVERZAL j.d.o.o. za ugostiteljstvo i trgovinu, OIB 39621486221</izvorni_sadrzaj>
    <derivirana_varijabla naziv="DomainObject.Predmet.ProtustrankaFormatedOIB_1">  B&amp;J UNIVERZAL j.d.o.o. za ugostiteljstvo i trgovinu, OIB 39621486221</derivirana_varijabla>
  </DomainObject.Predmet.ProtustrankaFormatedOIB>
  <DomainObject.Predmet.ProtustrankaFormatedWithAdress>
    <izvorni_sadrzaj> B&amp;J UNIVERZAL j.d.o.o. za ugostiteljstvo i trgovinu, Pohorska 1, 10000 Zagreb</izvorni_sadrzaj>
    <derivirana_varijabla naziv="DomainObject.Predmet.ProtustrankaFormatedWithAdress_1"> B&amp;J UNIVERZAL j.d.o.o. za ugostiteljstvo i trgovinu, Pohorska 1, 10000 Zagreb</derivirana_varijabla>
  </DomainObject.Predmet.ProtustrankaFormatedWithAdress>
  <DomainObject.Predmet.ProtustrankaFormatedWithAdressOIB>
    <izvorni_sadrzaj> B&amp;J UNIVERZAL j.d.o.o. za ugostiteljstvo i trgovinu, OIB 39621486221, Pohorska 1, 10000 Zagreb</izvorni_sadrzaj>
    <derivirana_varijabla naziv="DomainObject.Predmet.ProtustrankaFormatedWithAdressOIB_1"> B&amp;J UNIVERZAL j.d.o.o. za ugostiteljstvo i trgovinu, OIB 39621486221, Pohorska 1, 10000 Zagreb</derivirana_varijabla>
  </DomainObject.Predmet.ProtustrankaFormatedWithAdressOIB>
  <DomainObject.Predmet.ProtustrankaWithAdress>
    <izvorni_sadrzaj>B&amp;J UNIVERZAL j.d.o.o. za ugostiteljstvo i trgovinu Pohorska 1, 10000 Zagreb</izvorni_sadrzaj>
    <derivirana_varijabla naziv="DomainObject.Predmet.ProtustrankaWithAdress_1">B&amp;J UNIVERZAL j.d.o.o. za ugostiteljstvo i trgovinu Pohorska 1, 10000 Zagreb</derivirana_varijabla>
  </DomainObject.Predmet.ProtustrankaWithAdress>
  <DomainObject.Predmet.ProtustrankaWithAdressOIB>
    <izvorni_sadrzaj>B&amp;J UNIVERZAL j.d.o.o. za ugostiteljstvo i trgovinu, OIB 39621486221, Pohorska 1, 10000 Zagreb</izvorni_sadrzaj>
    <derivirana_varijabla naziv="DomainObject.Predmet.ProtustrankaWithAdressOIB_1">B&amp;J UNIVERZAL j.d.o.o. za ugostiteljstvo i trgovinu, OIB 39621486221, Pohorska 1, 10000 Zagreb</derivirana_varijabla>
  </DomainObject.Predmet.ProtustrankaWithAdressOIB>
  <DomainObject.Predmet.ProtustrankaNazivFormated>
    <izvorni_sadrzaj>B&amp;J UNIVERZAL j.d.o.o. za ugostiteljstvo i trgovinu</izvorni_sadrzaj>
    <derivirana_varijabla naziv="DomainObject.Predmet.ProtustrankaNazivFormated_1">B&amp;J UNIVERZAL j.d.o.o. za ugostiteljstvo i trgovinu</derivirana_varijabla>
  </DomainObject.Predmet.ProtustrankaNazivFormated>
  <DomainObject.Predmet.ProtustrankaNazivFormatedOIB>
    <izvorni_sadrzaj>B&amp;J UNIVERZAL j.d.o.o. za ugostiteljstvo i trgovinu, OIB 39621486221</izvorni_sadrzaj>
    <derivirana_varijabla naziv="DomainObject.Predmet.ProtustrankaNazivFormatedOIB_1">B&amp;J UNIVERZAL j.d.o.o. za ugostiteljstvo i trgovinu, OIB 39621486221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B&amp;J UNIVERZAL j.d.o.o. za ugostiteljstvo i trgovinu</item>
    </izvorni_sadrzaj>
    <derivirana_varijabla naziv="DomainObject.Predmet.ProtuStrankaListFormated_1">
      <item>B&amp;J UNIVERZAL j.d.o.o. za ugostiteljstvo i trgovinu</item>
    </derivirana_varijabla>
  </DomainObject.Predmet.ProtuStrankaListFormated>
  <DomainObject.Predmet.ProtuStrankaListFormatedOIB>
    <izvorni_sadrzaj>
      <item>B&amp;J UNIVERZAL j.d.o.o. za ugostiteljstvo i trgovinu, OIB 39621486221</item>
    </izvorni_sadrzaj>
    <derivirana_varijabla naziv="DomainObject.Predmet.ProtuStrankaListFormatedOIB_1">
      <item>B&amp;J UNIVERZAL j.d.o.o. za ugostiteljstvo i trgovinu, OIB 39621486221</item>
    </derivirana_varijabla>
  </DomainObject.Predmet.ProtuStrankaListFormatedOIB>
  <DomainObject.Predmet.ProtuStrankaListFormatedWithAdress>
    <izvorni_sadrzaj>
      <item>B&amp;J UNIVERZAL j.d.o.o. za ugostiteljstvo i trgovinu, Pohorska 1, 10000 Zagreb</item>
    </izvorni_sadrzaj>
    <derivirana_varijabla naziv="DomainObject.Predmet.ProtuStrankaListFormatedWithAdress_1">
      <item>B&amp;J UNIVERZAL j.d.o.o. za ugostiteljstvo i trgovinu, Pohorska 1, 10000 Zagreb</item>
    </derivirana_varijabla>
  </DomainObject.Predmet.ProtuStrankaListFormatedWithAdress>
  <DomainObject.Predmet.ProtuStrankaListFormatedWithAdressOIB>
    <izvorni_sadrzaj>
      <item>B&amp;J UNIVERZAL j.d.o.o. za ugostiteljstvo i trgovinu, OIB 39621486221, Pohorska 1, 10000 Zagreb</item>
    </izvorni_sadrzaj>
    <derivirana_varijabla naziv="DomainObject.Predmet.ProtuStrankaListFormatedWithAdressOIB_1">
      <item>B&amp;J UNIVERZAL j.d.o.o. za ugostiteljstvo i trgovinu, OIB 39621486221, Pohorska 1, 10000 Zagreb</item>
    </derivirana_varijabla>
  </DomainObject.Predmet.ProtuStrankaListFormatedWithAdressOIB>
  <DomainObject.Predmet.ProtuStrankaListNazivFormated>
    <izvorni_sadrzaj>
      <item>B&amp;J UNIVERZAL j.d.o.o. za ugostiteljstvo i trgovinu</item>
    </izvorni_sadrzaj>
    <derivirana_varijabla naziv="DomainObject.Predmet.ProtuStrankaListNazivFormated_1">
      <item>B&amp;J UNIVERZAL j.d.o.o. za ugostiteljstvo i trgovinu</item>
    </derivirana_varijabla>
  </DomainObject.Predmet.ProtuStrankaListNazivFormated>
  <DomainObject.Predmet.ProtuStrankaListNazivFormatedOIB>
    <izvorni_sadrzaj>
      <item>B&amp;J UNIVERZAL j.d.o.o. za ugostiteljstvo i trgovinu, OIB 39621486221</item>
    </izvorni_sadrzaj>
    <derivirana_varijabla naziv="DomainObject.Predmet.ProtuStrankaListNazivFormatedOIB_1">
      <item>B&amp;J UNIVERZAL j.d.o.o. za ugostiteljstvo i trgovinu, OIB 39621486221</item>
    </derivirana_varijabla>
  </DomainObject.Predmet.ProtuStrankaListNazivFormatedOIB>
  <DomainObject.Predmet.OstaliListFormated>
    <izvorni_sadrzaj>
      <item>NEVENKA FEMBER</item>
    </izvorni_sadrzaj>
    <derivirana_varijabla naziv="DomainObject.Predmet.OstaliListFormated_1">
      <item>NEVENKA FEMBER</item>
    </derivirana_varijabla>
  </DomainObject.Predmet.OstaliListFormated>
  <DomainObject.Predmet.OstaliListFormatedOIB>
    <izvorni_sadrzaj>
      <item>NEVENKA FEMBER, OIB 43560427368</item>
    </izvorni_sadrzaj>
    <derivirana_varijabla naziv="DomainObject.Predmet.OstaliListFormatedOIB_1">
      <item>NEVENKA FEMBER, OIB 43560427368</item>
    </derivirana_varijabla>
  </DomainObject.Predmet.OstaliListFormatedOIB>
  <DomainObject.Predmet.OstaliListFormatedWithAdress>
    <izvorni_sadrzaj>
      <item>NEVENKA FEMBER, Pohorska 1, 10000 Zagreb</item>
    </izvorni_sadrzaj>
    <derivirana_varijabla naziv="DomainObject.Predmet.OstaliListFormatedWithAdress_1">
      <item>NEVENKA FEMBER, Pohorska 1, 10000 Zagreb</item>
    </derivirana_varijabla>
  </DomainObject.Predmet.OstaliListFormatedWithAdress>
  <DomainObject.Predmet.OstaliListFormatedWithAdressOIB>
    <izvorni_sadrzaj>
      <item>NEVENKA FEMBER, OIB 43560427368, Pohorska 1, 10000 Zagreb</item>
    </izvorni_sadrzaj>
    <derivirana_varijabla naziv="DomainObject.Predmet.OstaliListFormatedWithAdressOIB_1">
      <item>NEVENKA FEMBER, OIB 43560427368, Pohorska 1, 10000 Zagreb</item>
    </derivirana_varijabla>
  </DomainObject.Predmet.OstaliListFormatedWithAdressOIB>
  <DomainObject.Predmet.OstaliListNazivFormated>
    <izvorni_sadrzaj>
      <item>NEVENKA FEMBER</item>
    </izvorni_sadrzaj>
    <derivirana_varijabla naziv="DomainObject.Predmet.OstaliListNazivFormated_1">
      <item>NEVENKA FEMBER</item>
    </derivirana_varijabla>
  </DomainObject.Predmet.OstaliListNazivFormated>
  <DomainObject.Predmet.OstaliListNazivFormatedOIB>
    <izvorni_sadrzaj>
      <item>NEVENKA FEMBER, OIB 43560427368</item>
    </izvorni_sadrzaj>
    <derivirana_varijabla naziv="DomainObject.Predmet.OstaliListNazivFormatedOIB_1">
      <item>NEVENKA FEMBER, OIB 43560427368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B&amp;J UNIVERZAL j.d.o.o. za ugostiteljstvo i trgovinu</izvorni_sadrzaj>
    <derivirana_varijabla naziv="DomainObject.Predmet.ProtustrankaIDrugi_1">B&amp;J UNIVERZAL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B&amp;J UNIVERZAL j.d.o.o. za ugostiteljstvo i trgovinu, OIB 39621486221, Pohorska 1, 10000 Zagreb</izvorni_sadrzaj>
    <derivirana_varijabla naziv="DomainObject.Predmet.ProtustrankaIDrugiAdressOIB_1">B&amp;J UNIVERZAL j.d.o.o. za ugostiteljstvo i trgovinu, OIB 39621486221, Pohorska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B&amp;J UNIVERZAL j.d.o.o. za ugostiteljstvo i trgovinu</item>
      <item>NEVENKA FEMBER</item>
      <item>vjerovnici</item>
    </izvorni_sadrzaj>
    <derivirana_varijabla naziv="DomainObject.Predmet.SudioniciListNaziv_1">
      <item>FINA Regionalni centar Zagreb</item>
      <item>B&amp;J UNIVERZAL j.d.o.o. za ugostiteljstvo i trgovinu</item>
      <item>NEVENKA FEMBER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B&amp;J UNIVERZAL j.d.o.o. za ugostiteljstvo i trgovinu, OIB 39621486221, Pohorska 1,10000 Zagreb</item>
      <item>NEVENKA FEMBER, OIB 43560427368, Pohorska 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B&amp;J UNIVERZAL j.d.o.o. za ugostiteljstvo i trgovinu, OIB 39621486221, Pohorska 1,10000 Zagreb</item>
      <item>NEVENKA FEMBER, OIB 43560427368, Pohorska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39621486221</item>
      <item>, OIB 43560427368</item>
      <item>, OIB null</item>
    </izvorni_sadrzaj>
    <derivirana_varijabla naziv="DomainObject.Predmet.SudioniciListNazivOIB_1">
      <item>, OIB 85821130368</item>
      <item>, OIB 39621486221</item>
      <item>, OIB 43560427368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91436-6CD0-44E7-8EE1-CF9148CC3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2630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2017-12-01T13:50:00Z</dcterms:created>
  <dc:creator>Vesna Fundurulić Perišin</dc:creator>
  <cp:lastModifiedBy>Ivana Stampf</cp:lastModifiedBy>
  <cp:lastPrinted>2017-12-01T13:50:00Z</cp:lastPrinted>
  <dcterms:modified xmlns:xsi="http://www.w3.org/2001/XMLSchema-instance" xsi:type="dcterms:W3CDTF">2017-12-01T13:51:00Z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