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9b155" w14:paraId="3b9b15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</w:t>
      </w:r>
      <w:r w:rsidR="00864DBD">
        <w:t>238</w:t>
      </w:r>
      <w:r w:rsidR="00A30626">
        <w:t xml:space="preserve">/17-3 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</w:t>
      </w:r>
      <w:r w:rsidR="00D70720">
        <w:t xml:space="preserve">Zagreb, Trg svibanjskih žrtava 1995. 1, </w:t>
      </w:r>
      <w:r>
        <w:t xml:space="preserve">OIB 85821130368 za pokretanje skraćenog stečajnog postupka nad dužnikom </w:t>
      </w:r>
      <w:r w:rsidR="00864DBD">
        <w:t>KORAK DO ZDRAVLJA jednostavno</w:t>
      </w:r>
      <w:r w:rsidR="0039104F">
        <w:t xml:space="preserve"> društvo s ograničenom odgovornošću za </w:t>
      </w:r>
      <w:r w:rsidR="00864DBD">
        <w:t xml:space="preserve"> </w:t>
      </w:r>
      <w:r w:rsidR="0039104F">
        <w:t xml:space="preserve">trgovinu i usluge </w:t>
      </w:r>
      <w:r w:rsidR="00864DBD">
        <w:t xml:space="preserve">Antunovac 10, Zagreb, </w:t>
      </w:r>
      <w:r w:rsidR="0039104F">
        <w:t xml:space="preserve">OIB </w:t>
      </w:r>
      <w:r w:rsidR="00864DBD">
        <w:t>44091297573</w:t>
      </w:r>
      <w:r w:rsidR="0039104F">
        <w:t>, MBS 080</w:t>
      </w:r>
      <w:r w:rsidR="00864DBD">
        <w:t>839829</w:t>
      </w:r>
      <w:r w:rsidR="00EB00A8">
        <w:t>,</w:t>
      </w:r>
      <w:r w:rsidR="003D193F">
        <w:t xml:space="preserve"> </w:t>
      </w:r>
      <w:r w:rsidR="0002766D">
        <w:t>temeljem čla</w:t>
      </w:r>
      <w:r>
        <w:t xml:space="preserve">nka 430. Stečajnog zakona („Narodne novine“ 71/15, dalje SZ-a), dana </w:t>
      </w:r>
      <w:r w:rsidR="00864DBD">
        <w:t xml:space="preserve">17. </w:t>
      </w:r>
      <w:r w:rsidR="00614684">
        <w:t xml:space="preserve">veljače </w:t>
      </w:r>
      <w:r>
        <w:t>201</w:t>
      </w:r>
      <w:r w:rsidR="00614684">
        <w:t>7</w:t>
      </w:r>
      <w:r>
        <w:t>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864DBD">
        <w:t>KORAK DO ZDRAVLJA jednostavno društvo s ograničenom odgovornošću za  trgovinu i usluge Antunovac 10, Zagreb, OIB 44091297573, MBS 080839829</w:t>
      </w:r>
      <w:r w:rsidR="006E4744">
        <w:t xml:space="preserve"> </w:t>
      </w:r>
      <w:r>
        <w:t>iznosi</w:t>
      </w:r>
      <w:r w:rsidR="00614684">
        <w:t xml:space="preserve"> </w:t>
      </w:r>
      <w:r w:rsidR="00864DBD">
        <w:t>33.286,</w:t>
      </w:r>
      <w:r w:rsidR="0039104F">
        <w:t>7</w:t>
      </w:r>
      <w:r w:rsidR="00864DBD">
        <w:t>5</w:t>
      </w:r>
      <w:r w:rsidR="00ED13B1">
        <w:t xml:space="preserve"> 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864DBD">
        <w:t>238</w:t>
      </w:r>
      <w:r w:rsidR="00614684">
        <w:t>-17</w:t>
      </w:r>
      <w:r>
        <w:t xml:space="preserve"> (članak 430. SZ u vezi s člankom 132. SZ-a- NN broj 71/15).</w:t>
      </w:r>
    </w:p>
    <w:p w:rsidRDefault="00AB52E8" w:rsidP="00AB52E8" w:rsidR="00AB52E8">
      <w:pPr>
        <w:ind w:left="708"/>
        <w:jc w:val="both"/>
      </w:pPr>
      <w:r>
        <w:t>IV. Ako osoba iz točke II, ovlaštena za zastupanje dužnika po zakonu,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864DBD">
        <w:t>17.</w:t>
      </w:r>
      <w:r w:rsidR="00614684">
        <w:t xml:space="preserve"> veljače 2017</w:t>
      </w:r>
      <w:r>
        <w:t>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B52E8" w:rsidP="00AB52E8" w:rsidR="00AB52E8">
      <w:pPr>
        <w:ind w:left="720"/>
      </w:pPr>
      <w:r>
        <w:t>DNA:</w:t>
      </w:r>
    </w:p>
    <w:p w:rsidRDefault="00AB52E8" w:rsidP="00AB52E8" w:rsidR="00AB52E8">
      <w:pPr>
        <w:numPr>
          <w:ilvl w:val="0"/>
          <w:numId w:val="4"/>
        </w:numPr>
      </w:pPr>
      <w:r>
        <w:t xml:space="preserve">e-oglasna </w:t>
      </w:r>
    </w:p>
    <w:p w:rsidRDefault="00AB52E8" w:rsidP="00AB52E8" w:rsidR="00AB52E8">
      <w:pPr>
        <w:numPr>
          <w:ilvl w:val="0"/>
          <w:numId w:val="4"/>
        </w:numPr>
      </w:pPr>
      <w:r>
        <w:t>zahtjev – e-oglasna</w:t>
      </w:r>
    </w:p>
    <w:p w:rsidRDefault="00AB52E8" w:rsidP="00AB52E8" w:rsidR="00AB52E8">
      <w:pPr>
        <w:numPr>
          <w:ilvl w:val="0"/>
          <w:numId w:val="4"/>
        </w:numPr>
      </w:pPr>
      <w:r>
        <w:t xml:space="preserve">kal. 45 dana 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3C0A"/>
    <w:rsid w:val="001E7B09"/>
    <w:rsid w:val="00204C74"/>
    <w:rsid w:val="002063E3"/>
    <w:rsid w:val="00224AFF"/>
    <w:rsid w:val="00225084"/>
    <w:rsid w:val="002358E7"/>
    <w:rsid w:val="0025000D"/>
    <w:rsid w:val="00255BF8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104F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93F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4ACD"/>
    <w:rsid w:val="004C3969"/>
    <w:rsid w:val="004C4A09"/>
    <w:rsid w:val="004C7C20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14684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E4744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82BD5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DBD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30626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47F06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067E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0720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B00A8"/>
    <w:rsid w:val="00EC0019"/>
    <w:rsid w:val="00EC5835"/>
    <w:rsid w:val="00EC72CA"/>
    <w:rsid w:val="00ED13B1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4D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D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D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D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D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4D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D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D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D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D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St-238/2017</izvorni_sadrzaj>
    <derivirana_varijabla naziv="DomainObject.Predmet.OznakaBroj_1">St-238/2017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KORAK DO ZDRAVLJA jednostavno društvo s ograničenom odgovornošću za trgovinu i usluge</izvorni_sadrzaj>
    <derivirana_varijabla naziv="DomainObject.Predmet.ProtustrankaFormated_1">  KORAK DO ZDRAVLJA jednostavno društvo s ograničenom odgovornošću za trgovinu i usluge</derivirana_varijabla>
  </DomainObject.Predmet.ProtustrankaFormated>
  <DomainObject.Predmet.ProtustrankaFormatedOIB>
    <izvorni_sadrzaj>  KORAK DO ZDRAVLJA jednostavno društvo s ograničenom odgovornošću za trgovinu i usluge, OIB 44091297573</izvorni_sadrzaj>
    <derivirana_varijabla naziv="DomainObject.Predmet.ProtustrankaFormatedOIB_1">  KORAK DO ZDRAVLJA jednostavno društvo s ograničenom odgovornošću za trgovinu i usluge, OIB 44091297573</derivirana_varijabla>
  </DomainObject.Predmet.ProtustrankaFormatedOIB>
  <DomainObject.Predmet.ProtustrankaFormatedWithAdress>
    <izvorni_sadrzaj> KORAK DO ZDRAVLJA jednostavno društvo s ograničenom odgovornošću za trgovinu i usluge, Antunovac 10, 10000 Zagreb</izvorni_sadrzaj>
    <derivirana_varijabla naziv="DomainObject.Predmet.ProtustrankaFormatedWithAdress_1"> KORAK DO ZDRAVLJA jednostavno društvo s ograničenom odgovornošću za trgovinu i usluge, Antunovac 10, 10000 Zagreb</derivirana_varijabla>
  </DomainObject.Predmet.ProtustrankaFormatedWithAdress>
  <DomainObject.Predmet.ProtustrankaFormatedWithAdressOIB>
    <izvorni_sadrzaj> KORAK DO ZDRAVLJA jednostavno društvo s ograničenom odgovornošću za trgovinu i usluge, OIB 44091297573, Antunovac 10, 10000 Zagreb</izvorni_sadrzaj>
    <derivirana_varijabla naziv="DomainObject.Predmet.ProtustrankaFormatedWithAdressOIB_1"> KORAK DO ZDRAVLJA jednostavno društvo s ograničenom odgovornošću za trgovinu i usluge, OIB 44091297573, Antunovac 10, 10000 Zagreb</derivirana_varijabla>
  </DomainObject.Predmet.ProtustrankaFormatedWithAdressOIB>
  <DomainObject.Predmet.ProtustrankaWithAdress>
    <izvorni_sadrzaj>KORAK DO ZDRAVLJA jednostavno društvo s ograničenom odgovornošću za trgovinu i usluge Antunovac 10, 10000 Zagreb</izvorni_sadrzaj>
    <derivirana_varijabla naziv="DomainObject.Predmet.ProtustrankaWithAdress_1">KORAK DO ZDRAVLJA jednostavno društvo s ograničenom odgovornošću za trgovinu i usluge Antunovac 10, 10000 Zagreb</derivirana_varijabla>
  </DomainObject.Predmet.ProtustrankaWithAdress>
  <DomainObject.Predmet.ProtustrankaWithAdressOIB>
    <izvorni_sadrzaj>KORAK DO ZDRAVLJA jednostavno društvo s ograničenom odgovornošću za trgovinu i usluge, OIB 44091297573, Antunovac 10, 10000 Zagreb</izvorni_sadrzaj>
    <derivirana_varijabla naziv="DomainObject.Predmet.ProtustrankaWithAdressOIB_1">KORAK DO ZDRAVLJA jednostavno društvo s ograničenom odgovornošću za trgovinu i usluge, OIB 44091297573, Antunovac 10, 10000 Zagreb</derivirana_varijabla>
  </DomainObject.Predmet.ProtustrankaWithAdressOIB>
  <DomainObject.Predmet.ProtustrankaNazivFormated>
    <izvorni_sadrzaj>KORAK DO ZDRAVLJA jednostavno društvo s ograničenom odgovornošću za trgovinu i usluge</izvorni_sadrzaj>
    <derivirana_varijabla naziv="DomainObject.Predmet.ProtustrankaNazivFormated_1">KORAK DO ZDRAVLJA jednostavno društvo s ograničenom odgovornošću za trgovinu i usluge</derivirana_varijabla>
  </DomainObject.Predmet.ProtustrankaNazivFormated>
  <DomainObject.Predmet.ProtustrankaNazivFormatedOIB>
    <izvorni_sadrzaj>KORAK DO ZDRAVLJA jednostavno društvo s ograničenom odgovornošću za trgovinu i usluge, OIB 44091297573</izvorni_sadrzaj>
    <derivirana_varijabla naziv="DomainObject.Predmet.ProtustrankaNazivFormatedOIB_1">KORAK DO ZDRAVLJA jednostavno društvo s ograničenom odgovornošću za trgovinu i usluge, OIB 44091297573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KORAK DO ZDRAVLJA jednostavno društvo s ograničenom odgovornošću za trgovinu i usluge</item>
    </izvorni_sadrzaj>
    <derivirana_varijabla naziv="DomainObject.Predmet.ProtuStrankaListFormated_1">
      <item>KORAK DO ZDRAVLJA jednostavno društvo s ograničenom odgovornošću za trgovinu i usluge</item>
    </derivirana_varijabla>
  </DomainObject.Predmet.ProtuStrankaListFormated>
  <DomainObject.Predmet.ProtuStrankaListFormatedOIB>
    <izvorni_sadrzaj>
      <item>KORAK DO ZDRAVLJA jednostavno društvo s ograničenom odgovornošću za trgovinu i usluge, OIB 44091297573</item>
    </izvorni_sadrzaj>
    <derivirana_varijabla naziv="DomainObject.Predmet.ProtuStrankaListFormatedOIB_1">
      <item>KORAK DO ZDRAVLJA jednostavno društvo s ograničenom odgovornošću za trgovinu i usluge, OIB 44091297573</item>
    </derivirana_varijabla>
  </DomainObject.Predmet.ProtuStrankaListFormatedOIB>
  <DomainObject.Predmet.ProtuStrankaListFormatedWithAdress>
    <izvorni_sadrzaj>
      <item>KORAK DO ZDRAVLJA jednostavno društvo s ograničenom odgovornošću za trgovinu i usluge, Antunovac 10, 10000 Zagreb</item>
    </izvorni_sadrzaj>
    <derivirana_varijabla naziv="DomainObject.Predmet.ProtuStrankaListFormatedWithAdress_1">
      <item>KORAK DO ZDRAVLJA jednostavno društvo s ograničenom odgovornošću za trgovinu i usluge, Antunovac 10, 10000 Zagreb</item>
    </derivirana_varijabla>
  </DomainObject.Predmet.ProtuStrankaListFormatedWithAdress>
  <DomainObject.Predmet.ProtuStrankaListFormatedWithAdressOIB>
    <izvorni_sadrzaj>
      <item>KORAK DO ZDRAVLJA jednostavno društvo s ograničenom odgovornošću za trgovinu i usluge, OIB 44091297573, Antunovac 10, 10000 Zagreb</item>
    </izvorni_sadrzaj>
    <derivirana_varijabla naziv="DomainObject.Predmet.ProtuStrankaListFormatedWithAdressOIB_1">
      <item>KORAK DO ZDRAVLJA jednostavno društvo s ograničenom odgovornošću za trgovinu i usluge, OIB 44091297573, Antunovac 10, 10000 Zagreb</item>
    </derivirana_varijabla>
  </DomainObject.Predmet.ProtuStrankaListFormatedWithAdressOIB>
  <DomainObject.Predmet.ProtuStrankaListNazivFormated>
    <izvorni_sadrzaj>
      <item>KORAK DO ZDRAVLJA jednostavno društvo s ograničenom odgovornošću za trgovinu i usluge</item>
    </izvorni_sadrzaj>
    <derivirana_varijabla naziv="DomainObject.Predmet.ProtuStrankaListNazivFormated_1">
      <item>KORAK DO ZDRAVLJA jednostavno društvo s ograničenom odgovornošću za trgovinu i usluge</item>
    </derivirana_varijabla>
  </DomainObject.Predmet.ProtuStrankaListNazivFormated>
  <DomainObject.Predmet.ProtuStrankaListNazivFormatedOIB>
    <izvorni_sadrzaj>
      <item>KORAK DO ZDRAVLJA jednostavno društvo s ograničenom odgovornošću za trgovinu i usluge, OIB 44091297573</item>
    </izvorni_sadrzaj>
    <derivirana_varijabla naziv="DomainObject.Predmet.ProtuStrankaListNazivFormatedOIB_1">
      <item>KORAK DO ZDRAVLJA jednostavno društvo s ograničenom odgovornošću za trgovinu i usluge, OIB 44091297573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KORAK DO ZDRAVLJA jednostavno društvo s ograničenom odgovornošću za trgovinu i usluge</izvorni_sadrzaj>
    <derivirana_varijabla naziv="DomainObject.Predmet.ProtustrankaIDrugi_1">KORAK DO ZDRAVLJA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KORAK DO ZDRAVLJA jednostavno društvo s ograničenom odgovornošću za trgovinu i usluge, OIB 44091297573, Antunovac 10, 10000 Zagreb</izvorni_sadrzaj>
    <derivirana_varijabla naziv="DomainObject.Predmet.ProtustrankaIDrugiAdressOIB_1">KORAK DO ZDRAVLJA jednostavno društvo s ograničenom odgovornošću za trgovinu i usluge, OIB 44091297573, Antunovac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KORAK DO ZDRAVLJA jednostavno društvo s ograničenom odgovornošću za trgovinu i usluge</item>
      <item>FINA Regionalni centar Zagreb</item>
    </izvorni_sadrzaj>
    <derivirana_varijabla naziv="DomainObject.Predmet.SudioniciListNaziv_1">
      <item>KORAK DO ZDRAVLJA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KORAK DO ZDRAVLJA jednostavno društvo s ograničenom odgovornošću za trgovinu i usluge, OIB 44091297573, Antunovac 10,10000 Zagreb</item>
      <item>FINA Regionalni centar Zagreb, OIB 85821130368, Trg svibanjskih žrtava 1995. br. 1,10000 Zagreb</item>
    </izvorni_sadrzaj>
    <derivirana_varijabla naziv="DomainObject.Predmet.SudioniciListAdressOIB_1">
      <item>KORAK DO ZDRAVLJA jednostavno društvo s ograničenom odgovornošću za trgovinu i usluge, OIB 44091297573, Antunovac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44091297573</item>
      <item>, OIB 85821130368</item>
    </izvorni_sadrzaj>
    <derivirana_varijabla naziv="DomainObject.Predmet.SudioniciListNazivOIB_1">
      <item>, OIB 44091297573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F76776-DD2B-441F-B39F-7C7ECF3F20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1923</properties:Characters>
  <properties:Lines>50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2017-02-06T08:26:00Z</dcterms:created>
  <dc:creator>Korisnik</dc:creator>
  <cp:lastModifiedBy>Darija Miličević</cp:lastModifiedBy>
  <cp:lastPrinted>2017-02-17T13:09:00Z</cp:lastPrinted>
  <dcterms:modified xmlns:xsi="http://www.w3.org/2001/XMLSchema-instance" xsi:type="dcterms:W3CDTF">2017-02-17T13:09:00Z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