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f303" w14:paraId="b9ef303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94116">
        <w:rPr>
          <w:b/>
          <w:lang w:val="hr-HR"/>
        </w:rPr>
        <w:t>143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94116">
        <w:rPr>
          <w:lang w:val="hr-HR"/>
        </w:rPr>
        <w:t>RENCO KONSTRUKCIJE j.d.o.o. Žrnovnica, Aljinovića 18, OIB: 08910209540, MBS: 060286326</w:t>
      </w:r>
      <w:r w:rsidR="00634348">
        <w:rPr>
          <w:lang w:val="hr-HR"/>
        </w:rPr>
        <w:t xml:space="preserve">, dana </w:t>
      </w:r>
      <w:r w:rsidR="00576489">
        <w:rPr>
          <w:lang w:val="hr-HR"/>
        </w:rPr>
        <w:t>20. travnja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94116">
        <w:rPr>
          <w:lang w:val="hr-HR"/>
        </w:rPr>
        <w:t>RENCO KONSTRUKCIJE j.d.o.o. Žrnovnica, Aljinovića 18, OIB: 08910209540, MBS: 060286326</w:t>
      </w:r>
      <w:r>
        <w:rPr>
          <w:lang w:val="hr-HR"/>
        </w:rPr>
        <w:t xml:space="preserve">. Skraćeni stečajni postupak je otvoren dana </w:t>
      </w:r>
      <w:r w:rsidR="00576489">
        <w:rPr>
          <w:lang w:val="hr-HR"/>
        </w:rPr>
        <w:t>20.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784B79">
        <w:t xml:space="preserve">Ada </w:t>
      </w:r>
      <w:r w:rsidR="00784B79" w:rsidRPr="006F6592">
        <w:t>Rajković</w:t>
      </w:r>
      <w:r w:rsidR="00784B79">
        <w:t>, magistra ekonomije, Split, Matice Hrvatske 10, OIB:</w:t>
      </w:r>
      <w:r w:rsidR="00784B79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94116">
        <w:rPr>
          <w:lang w:val="hr-HR"/>
        </w:rPr>
        <w:t>RENCO KONSTRUKCIJE j.d.o.o. Žrnovnica, Aljinovića 18, OIB: 08910209540, MBS: 060286326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66433">
        <w:rPr>
          <w:lang w:val="hr-HR"/>
        </w:rPr>
        <w:t>13.01.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594116">
        <w:rPr>
          <w:lang w:val="hr-HR"/>
        </w:rPr>
        <w:t>RENCO KONSTRUKCIJE j.d.o.o. Žrnovnica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66433">
        <w:rPr>
          <w:lang w:val="hr-HR"/>
        </w:rPr>
        <w:t>344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94116">
        <w:rPr>
          <w:lang w:val="hr-HR"/>
        </w:rPr>
        <w:t>12.868,05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5745D6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 bile ispunjene pretpostavke iz čl. 428. Stečajnog zakona (Narodne novine broj 71/15, dalje SZ) ovaj sud je, nakon izvršenog </w:t>
      </w:r>
      <w:r>
        <w:rPr>
          <w:lang w:val="hr-HR"/>
        </w:rPr>
        <w:lastRenderedPageBreak/>
        <w:t>uvida u izvadak iz sudskog registra za dužnika, 1</w:t>
      </w:r>
      <w:r w:rsidR="00193F49">
        <w:rPr>
          <w:lang w:val="hr-HR"/>
        </w:rPr>
        <w:t xml:space="preserve">9. </w:t>
      </w:r>
      <w:r>
        <w:rPr>
          <w:lang w:val="hr-HR"/>
        </w:rPr>
        <w:t>veljače 2016</w:t>
      </w:r>
      <w:r w:rsidR="00193F49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76489">
        <w:rPr>
          <w:lang w:val="hr-HR"/>
        </w:rPr>
        <w:t>20.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DB7303" w:rsidP="00D4027A" w:rsidR="00DB7303">
      <w:pPr>
        <w:jc w:val="both"/>
        <w:rPr>
          <w:lang w:val="hr-HR"/>
        </w:rPr>
      </w:pPr>
    </w:p>
    <w:p w:rsidRDefault="00DB7303" w:rsidP="00D4027A" w:rsidR="00DB730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5745D6" w:rsidR="00E14AE2" w:rsidRPr="003734BE">
      <w:headerReference w:type="default" r:id="rId11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F0173" w:rsidRPr="000F0173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594116">
      <w:t>143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0173"/>
    <w:rsid w:val="000F16A3"/>
    <w:rsid w:val="00100FB5"/>
    <w:rsid w:val="00110325"/>
    <w:rsid w:val="00133015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60255"/>
    <w:rsid w:val="005745D6"/>
    <w:rsid w:val="00576489"/>
    <w:rsid w:val="00584377"/>
    <w:rsid w:val="00594116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4D79"/>
    <w:rsid w:val="00736EF6"/>
    <w:rsid w:val="00743750"/>
    <w:rsid w:val="00745823"/>
    <w:rsid w:val="007564F5"/>
    <w:rsid w:val="0076166F"/>
    <w:rsid w:val="0076496E"/>
    <w:rsid w:val="00766433"/>
    <w:rsid w:val="007725FF"/>
    <w:rsid w:val="00781D51"/>
    <w:rsid w:val="00784B79"/>
    <w:rsid w:val="0079552D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D3A45"/>
    <w:rsid w:val="008E548B"/>
    <w:rsid w:val="008F6A6B"/>
    <w:rsid w:val="008F708F"/>
    <w:rsid w:val="009374AD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347F0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01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17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017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017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017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01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17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017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017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017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St-143/2016</izvorni_sadrzaj>
    <derivirana_varijabla naziv="DomainObject.Predmet.OznakaBroj_1">St-143/2016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RENCO KONSTRUKCIJE j.d.o.o. za građenje promet i usluge</izvorni_sadrzaj>
    <derivirana_varijabla naziv="DomainObject.Predmet.ProtustrankaFormated_1">  RENCO KONSTRUKCIJE j.d.o.o. za građenje promet i usluge</derivirana_varijabla>
  </DomainObject.Predmet.ProtustrankaFormated>
  <DomainObject.Predmet.ProtustrankaFormatedOIB>
    <izvorni_sadrzaj>  RENCO KONSTRUKCIJE j.d.o.o. za građenje promet i usluge, OIB 08910209540</izvorni_sadrzaj>
    <derivirana_varijabla naziv="DomainObject.Predmet.ProtustrankaFormatedOIB_1">  RENCO KONSTRUKCIJE j.d.o.o. za građenje promet i usluge, OIB 08910209540</derivirana_varijabla>
  </DomainObject.Predmet.ProtustrankaFormatedOIB>
  <DomainObject.Predmet.ProtustrankaFormatedWithAdress>
    <izvorni_sadrzaj> RENCO KONSTRUKCIJE j.d.o.o. za građenje promet i usluge, Aljinovića 18, 21311 Žrnovnica</izvorni_sadrzaj>
    <derivirana_varijabla naziv="DomainObject.Predmet.ProtustrankaFormatedWithAdress_1"> RENCO KONSTRUKCIJE j.d.o.o. za građenje promet i usluge, Aljinovića 18, 21311 Žrnovnica</derivirana_varijabla>
  </DomainObject.Predmet.ProtustrankaFormatedWithAdress>
  <DomainObject.Predmet.ProtustrankaFormatedWithAdressOIB>
    <izvorni_sadrzaj> RENCO KONSTRUKCIJE j.d.o.o. za građenje promet i usluge, OIB 08910209540, Aljinovića 18, 21311 Žrnovnica</izvorni_sadrzaj>
    <derivirana_varijabla naziv="DomainObject.Predmet.ProtustrankaFormatedWithAdressOIB_1"> RENCO KONSTRUKCIJE j.d.o.o. za građenje promet i usluge, OIB 08910209540, Aljinovića 18, 21311 Žrnovnica</derivirana_varijabla>
  </DomainObject.Predmet.ProtustrankaFormatedWithAdressOIB>
  <DomainObject.Predmet.ProtustrankaWithAdress>
    <izvorni_sadrzaj>RENCO KONSTRUKCIJE j.d.o.o. za građenje promet i usluge Aljinovića 18, 21311 Žrnovnica</izvorni_sadrzaj>
    <derivirana_varijabla naziv="DomainObject.Predmet.ProtustrankaWithAdress_1">RENCO KONSTRUKCIJE j.d.o.o. za građenje promet i usluge Aljinovića 18, 21311 Žrnovnica</derivirana_varijabla>
  </DomainObject.Predmet.ProtustrankaWithAdress>
  <DomainObject.Predmet.ProtustrankaWithAdressOIB>
    <izvorni_sadrzaj>RENCO KONSTRUKCIJE j.d.o.o. za građenje promet i usluge, OIB 08910209540, Aljinovića 18, 21311 Žrnovnica</izvorni_sadrzaj>
    <derivirana_varijabla naziv="DomainObject.Predmet.ProtustrankaWithAdressOIB_1">RENCO KONSTRUKCIJE j.d.o.o. za građenje promet i usluge, OIB 08910209540, Aljinovića 18, 21311 Žrnovnica</derivirana_varijabla>
  </DomainObject.Predmet.ProtustrankaWithAdressOIB>
  <DomainObject.Predmet.ProtustrankaNazivFormated>
    <izvorni_sadrzaj>RENCO KONSTRUKCIJE j.d.o.o. za građenje promet i usluge</izvorni_sadrzaj>
    <derivirana_varijabla naziv="DomainObject.Predmet.ProtustrankaNazivFormated_1">RENCO KONSTRUKCIJE j.d.o.o. za građenje promet i usluge</derivirana_varijabla>
  </DomainObject.Predmet.ProtustrankaNazivFormated>
  <DomainObject.Predmet.ProtustrankaNazivFormatedOIB>
    <izvorni_sadrzaj>RENCO KONSTRUKCIJE j.d.o.o. za građenje promet i usluge, OIB 08910209540</izvorni_sadrzaj>
    <derivirana_varijabla naziv="DomainObject.Predmet.ProtustrankaNazivFormatedOIB_1">RENCO KONSTRUKCIJE j.d.o.o. za građenje promet i usluge, OIB 08910209540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12868.05</izvorni_sadrzaj>
    <derivirana_varijabla naziv="DomainObject.Predmet.TrenutnaVrijednost_1">12868.05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RENCO KONSTRUKCIJE j.d.o.o. za građenje promet i usluge</item>
    </izvorni_sadrzaj>
    <derivirana_varijabla naziv="DomainObject.Predmet.ProtuStrankaListFormated_1">
      <item>RENCO KONSTRUKCIJE j.d.o.o. za građenje promet i usluge</item>
    </derivirana_varijabla>
  </DomainObject.Predmet.ProtuStrankaListFormated>
  <DomainObject.Predmet.ProtuStrankaListFormatedOIB>
    <izvorni_sadrzaj>
      <item>RENCO KONSTRUKCIJE j.d.o.o. za građenje promet i usluge, OIB 08910209540</item>
    </izvorni_sadrzaj>
    <derivirana_varijabla naziv="DomainObject.Predmet.ProtuStrankaListFormatedOIB_1">
      <item>RENCO KONSTRUKCIJE j.d.o.o. za građenje promet i usluge, OIB 08910209540</item>
    </derivirana_varijabla>
  </DomainObject.Predmet.ProtuStrankaListFormatedOIB>
  <DomainObject.Predmet.ProtuStrankaListFormatedWithAdress>
    <izvorni_sadrzaj>
      <item>RENCO KONSTRUKCIJE j.d.o.o. za građenje promet i usluge, Aljinovića 18, 21311 Žrnovnica</item>
    </izvorni_sadrzaj>
    <derivirana_varijabla naziv="DomainObject.Predmet.ProtuStrankaListFormatedWithAdress_1">
      <item>RENCO KONSTRUKCIJE j.d.o.o. za građenje promet i usluge, Aljinovića 18, 21311 Žrnovnica</item>
    </derivirana_varijabla>
  </DomainObject.Predmet.ProtuStrankaListFormatedWithAdress>
  <DomainObject.Predmet.ProtuStrankaListFormatedWithAdressOIB>
    <izvorni_sadrzaj>
      <item>RENCO KONSTRUKCIJE j.d.o.o. za građenje promet i usluge, OIB 08910209540, Aljinovića 18, 21311 Žrnovnica</item>
    </izvorni_sadrzaj>
    <derivirana_varijabla naziv="DomainObject.Predmet.ProtuStrankaListFormatedWithAdressOIB_1">
      <item>RENCO KONSTRUKCIJE j.d.o.o. za građenje promet i usluge, OIB 08910209540, Aljinovića 18, 21311 Žrnovnica</item>
    </derivirana_varijabla>
  </DomainObject.Predmet.ProtuStrankaListFormatedWithAdressOIB>
  <DomainObject.Predmet.ProtuStrankaListNazivFormated>
    <izvorni_sadrzaj>
      <item>RENCO KONSTRUKCIJE j.d.o.o. za građenje promet i usluge</item>
    </izvorni_sadrzaj>
    <derivirana_varijabla naziv="DomainObject.Predmet.ProtuStrankaListNazivFormated_1">
      <item>RENCO KONSTRUKCIJE j.d.o.o. za građenje promet i usluge</item>
    </derivirana_varijabla>
  </DomainObject.Predmet.ProtuStrankaListNazivFormated>
  <DomainObject.Predmet.ProtuStrankaListNazivFormatedOIB>
    <izvorni_sadrzaj>
      <item>RENCO KONSTRUKCIJE j.d.o.o. za građenje promet i usluge, OIB 08910209540</item>
    </izvorni_sadrzaj>
    <derivirana_varijabla naziv="DomainObject.Predmet.ProtuStrankaListNazivFormatedOIB_1">
      <item>RENCO KONSTRUKCIJE j.d.o.o. za građenje promet i usluge, OIB 08910209540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RENCO KONSTRUKCIJE j.d.o.o. za građenje promet i usluge</izvorni_sadrzaj>
    <derivirana_varijabla naziv="DomainObject.Predmet.ProtustrankaIDrugi_1">RENCO KONSTRUKCIJE j.d.o.o. za građenje promet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RENCO KONSTRUKCIJE j.d.o.o. za građenje promet i usluge, OIB 08910209540, Aljinovića 18, 21311 Žrnovnica</izvorni_sadrzaj>
    <derivirana_varijabla naziv="DomainObject.Predmet.ProtustrankaIDrugiAdressOIB_1">RENCO KONSTRUKCIJE j.d.o.o. za građenje promet i usluge, OIB 08910209540, Aljinovića 18,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RENCO KONSTRUKCIJE j.d.o.o. za građenje promet i usluge</item>
      <item>FINANCIJSKA AGENCIJA, RC SPLIT</item>
    </izvorni_sadrzaj>
    <derivirana_varijabla naziv="DomainObject.Predmet.SudioniciListNaziv_1">
      <item>RENCO KONSTRUKCIJE j.d.o.o. za građenje promet i usluge</item>
      <item>FINANCIJSKA AGENCIJA, RC SPLIT</item>
    </derivirana_varijabla>
  </DomainObject.Predmet.SudioniciListNaziv>
  <DomainObject.Predmet.SudioniciListAdressOIB>
    <izvorni_sadrzaj>
      <item>RENCO KONSTRUKCIJE j.d.o.o. za građenje promet i usluge, OIB 08910209540, Aljinovića 18,21311 Žrnovnica</item>
      <item>FINANCIJSKA AGENCIJA, RC SPLIT, OIB 85821130368, Mažuranićevo šetalište 24 b,21000 Split</item>
    </izvorni_sadrzaj>
    <derivirana_varijabla naziv="DomainObject.Predmet.SudioniciListAdressOIB_1">
      <item>RENCO KONSTRUKCIJE j.d.o.o. za građenje promet i usluge, OIB 08910209540, Aljinovića 18,21311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08910209540</item>
      <item>, OIB 85821130368</item>
    </izvorni_sadrzaj>
    <derivirana_varijabla naziv="DomainObject.Predmet.SudioniciListNazivOIB_1">
      <item>, OIB 08910209540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1D6C0D-49AB-4453-9780-BFB622BAB6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766</properties:Words>
  <properties:Characters>4146</properties:Characters>
  <properties:Lines>113</properties:Lines>
  <properties:Paragraphs>35</properties:Paragraphs>
  <properties:TotalTime>342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2016-04-20T05:59:00Z</dcterms:modified>
  <cp:revision>270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