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3a72" w14:paraId="9b83a72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863421">
        <w:t>65</w:t>
      </w:r>
      <w:r w:rsidR="00DA4501">
        <w:t>5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863421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863421">
        <w:t>TOMMY j.d.o.o., OIB: 82892160857 sa sjedištem u Ulica Matije Gupca 42, 48260 Križevci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63421">
        <w:t>TOMMY j.d.o.o., OIB: 82892160857 sa sjedištem u Ulica Matije Gupca 42, 48260 Križevci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A450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5207B1" w:rsidRPr="005207B1">
        <w:rPr>
          <w:b/>
          <w:u w:val="single"/>
        </w:rPr>
        <w:t xml:space="preserve">. </w:t>
      </w:r>
      <w:r w:rsidR="00F15596">
        <w:rPr>
          <w:b/>
          <w:u w:val="single"/>
        </w:rPr>
        <w:t>srpnja 2016. u 0</w:t>
      </w:r>
      <w:r w:rsidR="00863421">
        <w:rPr>
          <w:b/>
          <w:u w:val="single"/>
        </w:rPr>
        <w:t>9</w:t>
      </w:r>
      <w:r w:rsidR="00F15596">
        <w:rPr>
          <w:b/>
          <w:u w:val="single"/>
        </w:rPr>
        <w:t>,</w:t>
      </w:r>
      <w:r w:rsidR="00863421">
        <w:rPr>
          <w:b/>
          <w:u w:val="single"/>
        </w:rPr>
        <w:t>00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863421">
        <w:t>Jasminka Oremuš, OIB: 74790640598, Novi Đurđic, Novi Đurđic 152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63421">
        <w:t>19</w:t>
      </w:r>
      <w:r w:rsidR="00F15596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863421">
        <w:t>30.171,74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63421" w:rsidR="0007192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27ABC" w:rsidP="00470D49" w:rsidR="00D27ABC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863421">
        <w:t>TOMMY j.d.o.o., Ulica Matije Gupca 42, 48260 Križevci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863421">
        <w:t>Jasminka Oremuš, Novi Đurđic, Novi Đurđic 152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849" w:rsidP="00CD4711" w:rsidR="006A6849">
      <w:pPr>
        <w:spacing w:lineRule="auto" w:line="240" w:after="0"/>
      </w:pPr>
      <w:r>
        <w:separator/>
      </w:r>
    </w:p>
  </w:endnote>
  <w:endnote w:id="0" w:type="continuationSeparator">
    <w:p w:rsidRDefault="006A6849" w:rsidP="00CD4711" w:rsidR="006A68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849" w:rsidP="00CD4711" w:rsidR="006A6849">
      <w:pPr>
        <w:spacing w:lineRule="auto" w:line="240" w:after="0"/>
      </w:pPr>
      <w:r>
        <w:separator/>
      </w:r>
    </w:p>
  </w:footnote>
  <w:footnote w:id="0" w:type="continuationSeparator">
    <w:p w:rsidRDefault="006A6849" w:rsidP="00CD4711" w:rsidR="006A68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C0F">
          <w:rPr>
            <w:noProof/>
          </w:rPr>
          <w:t>2</w:t>
        </w:r>
        <w:r>
          <w:fldChar w:fldCharType="end"/>
        </w:r>
      </w:p>
    </w:sdtContent>
  </w:sdt>
  <w:p w:rsidRDefault="00DA4501" w:rsidP="00DA4501" w:rsidR="00DA4501" w:rsidRPr="005207B1">
    <w:pPr>
      <w:pStyle w:val="Zaglavlje"/>
      <w:jc w:val="right"/>
    </w:pPr>
    <w:r>
      <w:t>Poslovni broj: 2 St-</w:t>
    </w:r>
    <w:r w:rsidR="00863421">
      <w:t>65</w:t>
    </w:r>
    <w:r>
      <w:t>5</w:t>
    </w:r>
    <w:r w:rsidRPr="005207B1">
      <w:t>/16-</w:t>
    </w:r>
    <w:r w:rsidR="00863421"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192C"/>
    <w:rsid w:val="00077412"/>
    <w:rsid w:val="000A275A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A6849"/>
    <w:rsid w:val="006D7FF6"/>
    <w:rsid w:val="007123C6"/>
    <w:rsid w:val="00716D2A"/>
    <w:rsid w:val="00757FB4"/>
    <w:rsid w:val="007678B4"/>
    <w:rsid w:val="00777F98"/>
    <w:rsid w:val="00790171"/>
    <w:rsid w:val="007B1C0F"/>
    <w:rsid w:val="007C532B"/>
    <w:rsid w:val="00804BB0"/>
    <w:rsid w:val="00822D9B"/>
    <w:rsid w:val="00863421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27ABC"/>
    <w:rsid w:val="00D67094"/>
    <w:rsid w:val="00D75765"/>
    <w:rsid w:val="00DA4501"/>
    <w:rsid w:val="00E01330"/>
    <w:rsid w:val="00E01B28"/>
    <w:rsid w:val="00E17CBA"/>
    <w:rsid w:val="00E5281A"/>
    <w:rsid w:val="00E87994"/>
    <w:rsid w:val="00EB0C64"/>
    <w:rsid w:val="00EC2B21"/>
    <w:rsid w:val="00F15596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jednostavno društvo s ograničenom odgovornošću za usluge i trgovinu</izvorni_sadrzaj>
    <derivirana_varijabla naziv="DomainObject.Predmet.ProtustrankaFormated_1">  TOMMY jednostavno društvo s ograničenom odgovornošću za usluge i trgovinu</derivirana_varijabla>
  </DomainObject.Predmet.ProtustrankaFormated>
  <DomainObject.Predmet.ProtustrankaFormatedOIB>
    <izvorni_sadrzaj>  TOMMY jednostavno društvo s ograničenom odgovornošću za usluge i trgovinu, OIB 82892160857</izvorni_sadrzaj>
    <derivirana_varijabla naziv="DomainObject.Predmet.ProtustrankaFormatedOIB_1">  TOMMY jednostavno društvo s ograničenom odgovornošću za usluge i trgovinu, OIB 82892160857</derivirana_varijabla>
  </DomainObject.Predmet.ProtustrankaFormatedOIB>
  <DomainObject.Predmet.ProtustrankaFormatedWithAdress>
    <izvorni_sadrzaj> TOMMY jednostavno društvo s ograničenom odgovornošću za usluge i trgovinu, Ulica Matije Gupca 42, 48260 Križevci</izvorni_sadrzaj>
    <derivirana_varijabla naziv="DomainObject.Predmet.ProtustrankaFormatedWithAdress_1"> TOMMY jednostavno društvo s ograničenom odgovornošću za usluge i trgovinu, Ulica Matije Gupca 42, 48260 Križevci</derivirana_varijabla>
  </DomainObject.Predmet.ProtustrankaFormatedWithAdress>
  <DomainObject.Predmet.ProtustrankaFormatedWithAdressOIB>
    <izvorni_sadrzaj> TOMMY jednostavno društvo s ograničenom odgovornošću za usluge i trgovinu, OIB 82892160857, Ulica Matije Gupca 42, 48260 Križevci</izvorni_sadrzaj>
    <derivirana_varijabla naziv="DomainObject.Predmet.ProtustrankaFormatedWithAdressOIB_1"> TOMMY jednostavno društvo s ograničenom odgovornošću za usluge i trgovinu, OIB 82892160857, Ulica Matije Gupca 42, 48260 Križevci</derivirana_varijabla>
  </DomainObject.Predmet.ProtustrankaFormatedWithAdressOIB>
  <DomainObject.Predmet.ProtustrankaWithAdress>
    <izvorni_sadrzaj>TOMMY jednostavno društvo s ograničenom odgovornošću za usluge i trgovinu Ulica Matije Gupca 42, 48260 Križevci</izvorni_sadrzaj>
    <derivirana_varijabla naziv="DomainObject.Predmet.ProtustrankaWithAdress_1">TOMMY jednostavno društvo s ograničenom odgovornošću za usluge i trgovinu Ulica Matije Gupca 42, 48260 Križevci</derivirana_varijabla>
  </DomainObject.Predmet.ProtustrankaWithAdress>
  <DomainObject.Predmet.ProtustrankaWithAdressOIB>
    <izvorni_sadrzaj>TOMMY jednostavno društvo s ograničenom odgovornošću za usluge i trgovinu, OIB 82892160857, Ulica Matije Gupca 42, 48260 Križevci</izvorni_sadrzaj>
    <derivirana_varijabla naziv="DomainObject.Predmet.ProtustrankaWithAdressOIB_1">TOMMY jednostavno društvo s ograničenom odgovornošću za usluge i trgovinu, OIB 82892160857, Ulica Matije Gupca 42, 48260 Križevci</derivirana_varijabla>
  </DomainObject.Predmet.ProtustrankaWithAdressOIB>
  <DomainObject.Predmet.ProtustrankaNazivFormated>
    <izvorni_sadrzaj>TOMMY jednostavno društvo s ograničenom odgovornošću za usluge i trgovinu</izvorni_sadrzaj>
    <derivirana_varijabla naziv="DomainObject.Predmet.ProtustrankaNazivFormated_1">TOMMY jednostavno društvo s ograničenom odgovornošću za usluge i trgovinu</derivirana_varijabla>
  </DomainObject.Predmet.ProtustrankaNazivFormated>
  <DomainObject.Predmet.ProtustrankaNazivFormatedOIB>
    <izvorni_sadrzaj>TOMMY jednostavno društvo s ograničenom odgovornošću za usluge i trgovinu, OIB 82892160857</izvorni_sadrzaj>
    <derivirana_varijabla naziv="DomainObject.Predmet.ProtustrankaNazivFormatedOIB_1">TOMMY jednostavno društvo s ograničenom odgovornošću za usluge i trgovinu, OIB 82892160857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30171.74</izvorni_sadrzaj>
    <derivirana_varijabla naziv="DomainObject.Predmet.TrenutnaVrijednost_1">30171.74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TOMMY jednostavno društvo s ograničenom odgovornošću za usluge i trgovinu</item>
    </izvorni_sadrzaj>
    <derivirana_varijabla naziv="DomainObject.Predmet.ProtuStrankaListFormated_1">
      <item>TOMMY jednostavno društvo s ograničenom odgovornošću za usluge i trgovinu</item>
    </derivirana_varijabla>
  </DomainObject.Predmet.ProtuStrankaListFormated>
  <DomainObject.Predmet.ProtuStrankaListFormatedOIB>
    <izvorni_sadrzaj>
      <item>TOMMY jednostavno društvo s ograničenom odgovornošću za usluge i trgovinu, OIB 82892160857</item>
    </izvorni_sadrzaj>
    <derivirana_varijabla naziv="DomainObject.Predmet.ProtuStrankaListFormatedOIB_1">
      <item>TOMMY jednostavno društvo s ograničenom odgovornošću za usluge i trgovinu, OIB 82892160857</item>
    </derivirana_varijabla>
  </DomainObject.Predmet.ProtuStrankaListFormatedOIB>
  <DomainObject.Predmet.ProtuStrankaListFormatedWithAdress>
    <izvorni_sadrzaj>
      <item>TOMMY jednostavno društvo s ograničenom odgovornošću za usluge i trgovinu, Ulica Matije Gupca 42, 48260 Križevci</item>
    </izvorni_sadrzaj>
    <derivirana_varijabla naziv="DomainObject.Predmet.ProtuStrankaListFormatedWithAdress_1">
      <item>TOMMY jednostavno društvo s ograničenom odgovornošću za usluge i trgovinu, Ulica Matije Gupca 42, 48260 Križevci</item>
    </derivirana_varijabla>
  </DomainObject.Predmet.ProtuStrankaListFormatedWithAdress>
  <DomainObject.Predmet.ProtuStrankaListFormatedWithAdressOIB>
    <izvorni_sadrzaj>
      <item>TOMMY jednostavno društvo s ograničenom odgovornošću za usluge i trgovinu, OIB 82892160857, Ulica Matije Gupca 42, 48260 Križevci</item>
    </izvorni_sadrzaj>
    <derivirana_varijabla naziv="DomainObject.Predmet.ProtuStrankaListFormatedWithAdressOIB_1">
      <item>TOMMY jednostavno društvo s ograničenom odgovornošću za usluge i trgovinu, OIB 82892160857, Ulica Matije Gupca 42, 48260 Križevci</item>
    </derivirana_varijabla>
  </DomainObject.Predmet.ProtuStrankaListFormatedWithAdressOIB>
  <DomainObject.Predmet.ProtuStrankaListNazivFormated>
    <izvorni_sadrzaj>
      <item>TOMMY jednostavno društvo s ograničenom odgovornošću za usluge i trgovinu</item>
    </izvorni_sadrzaj>
    <derivirana_varijabla naziv="DomainObject.Predmet.ProtuStrankaListNazivFormated_1">
      <item>TOMMY jednostavno društvo s ograničenom odgovornošću za usluge i trgovinu</item>
    </derivirana_varijabla>
  </DomainObject.Predmet.ProtuStrankaListNazivFormated>
  <DomainObject.Predmet.ProtuStrankaListNazivFormatedOIB>
    <izvorni_sadrzaj>
      <item>TOMMY jednostavno društvo s ograničenom odgovornošću za usluge i trgovinu, OIB 82892160857</item>
    </izvorni_sadrzaj>
    <derivirana_varijabla naziv="DomainObject.Predmet.ProtuStrankaListNazivFormatedOIB_1">
      <item>TOMMY jednostavno društvo s ograničenom odgovornošću za usluge i trgovinu, OIB 82892160857</item>
    </derivirana_varijabla>
  </DomainObject.Predmet.ProtuStrankaListNazivFormatedOIB>
  <DomainObject.Predmet.OstaliListFormated>
    <izvorni_sadrzaj>
      <item>sudski registar</item>
      <item>Jasminka Oremuš</item>
    </izvorni_sadrzaj>
    <derivirana_varijabla naziv="DomainObject.Predmet.OstaliListFormated_1">
      <item>sudski registar</item>
      <item>Jasminka Oremuš</item>
    </derivirana_varijabla>
  </DomainObject.Predmet.OstaliListFormated>
  <DomainObject.Predmet.OstaliListFormatedOIB>
    <izvorni_sadrzaj>
      <item>sudski registar</item>
      <item>Jasminka Oremuš, OIB 74790640598</item>
    </izvorni_sadrzaj>
    <derivirana_varijabla naziv="DomainObject.Predmet.OstaliListFormatedOIB_1">
      <item>sudski registar</item>
      <item>Jasminka Oremuš, OIB 74790640598</item>
    </derivirana_varijabla>
  </DomainObject.Predmet.OstaliListFormatedOIB>
  <DomainObject.Predmet.OstaliListFormatedWithAdress>
    <izvorni_sadrzaj>
      <item>sudski registar</item>
      <item>Jasminka Oremuš, Novi Đurđic 152, 48260 Novi Đurđic</item>
    </izvorni_sadrzaj>
    <derivirana_varijabla naziv="DomainObject.Predmet.OstaliListFormatedWithAdress_1">
      <item>sudski registar</item>
      <item>Jasminka Oremuš, Novi Đurđic 152, 48260 Novi Đurđic</item>
    </derivirana_varijabla>
  </DomainObject.Predmet.OstaliListFormatedWithAdress>
  <DomainObject.Predmet.OstaliListFormatedWithAdressOIB>
    <izvorni_sadrzaj>
      <item>sudski registar</item>
      <item>Jasminka Oremuš, OIB 74790640598, Novi Đurđic 152, 48260 Novi Đurđic</item>
    </izvorni_sadrzaj>
    <derivirana_varijabla naziv="DomainObject.Predmet.OstaliListFormatedWithAdressOIB_1">
      <item>sudski registar</item>
      <item>Jasminka Oremuš, OIB 74790640598, Novi Đurđic 152, 48260 Novi Đurđic</item>
    </derivirana_varijabla>
  </DomainObject.Predmet.OstaliListFormatedWithAdressOIB>
  <DomainObject.Predmet.OstaliListNazivFormated>
    <izvorni_sadrzaj>
      <item>sudski registar</item>
      <item>Jasminka Oremuš</item>
    </izvorni_sadrzaj>
    <derivirana_varijabla naziv="DomainObject.Predmet.OstaliListNazivFormated_1">
      <item>sudski registar</item>
      <item>Jasminka Oremuš</item>
    </derivirana_varijabla>
  </DomainObject.Predmet.OstaliListNazivFormated>
  <DomainObject.Predmet.OstaliListNazivFormatedOIB>
    <izvorni_sadrzaj>
      <item>sudski registar</item>
      <item>Jasminka Oremuš, OIB 74790640598</item>
    </izvorni_sadrzaj>
    <derivirana_varijabla naziv="DomainObject.Predmet.OstaliListNazivFormatedOIB_1">
      <item>sudski registar</item>
      <item>Jasminka Oremuš, OIB 74790640598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TOMMY jednostavno društvo s ograničenom odgovornošću za usluge i trgovinu</izvorni_sadrzaj>
    <derivirana_varijabla naziv="DomainObject.Predmet.ProtustrankaIDrugi_1">TOMMY jednostavno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TOMMY jednostavno društvo s ograničenom odgovornošću za usluge i trgovinu, OIB 82892160857, Ulica Matije Gupca 42, 48260 Križevci</izvorni_sadrzaj>
    <derivirana_varijabla naziv="DomainObject.Predmet.ProtustrankaIDrugiAdressOIB_1">TOMMY jednostavno društvo s ograničenom odgovornošću za usluge i trgovinu, OIB 82892160857, Ulica Matije Gupca 42,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TOMMY jednostavno društvo s ograničenom odgovornošću za usluge i trgovinu</item>
      <item>sudski registar</item>
      <item>Jasminka Oremuš</item>
    </izvorni_sadrzaj>
    <derivirana_varijabla naziv="DomainObject.Predmet.SudioniciListNaziv_1">
      <item>Financijska agencija</item>
      <item>TOMMY jednostavno društvo s ograničenom odgovornošću za usluge i trgovinu</item>
      <item>sudski registar</item>
      <item>Jasminka Oremuš</item>
    </derivirana_varijabla>
  </DomainObject.Predmet.SudioniciListNaziv>
  <DomainObject.Predmet.SudioniciListAdressOIB>
    <izvorni_sadrzaj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izvorni_sadrzaj>
    <derivirana_varijabla naziv="DomainObject.Predmet.SudioniciListAdressOIB_1"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82892160857</item>
      <item>, OIB null</item>
      <item>, OIB 74790640598</item>
    </izvorni_sadrzaj>
    <derivirana_varijabla naziv="DomainObject.Predmet.SudioniciListNazivOIB_1">
      <item>, OIB 85821130368</item>
      <item>, OIB 82892160857</item>
      <item>, OIB null</item>
      <item>, OIB 74790640598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BA263-7CDE-4BD2-BF13-E6159E338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2463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2016-05-05T09:40:00Z</dcterms:created>
  <dc:creator>Maja Valušnig</dc:creator>
  <cp:lastModifiedBy>Marko Makaj</cp:lastModifiedBy>
  <cp:lastPrinted>2016-05-05T09:40:00Z</cp:lastPrinted>
  <dcterms:modified xmlns:xsi="http://www.w3.org/2001/XMLSchema-instance" xsi:type="dcterms:W3CDTF">2016-05-05T09:41:00Z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