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b7337" w14:paraId="d0b7337"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24656B" w:rsidP="0024656B" w:rsidR="0024656B" w:rsidRPr="002635B0">
      <w:pPr>
        <w:jc w:val="both"/>
      </w:pPr>
    </w:p>
    <w:p w:rsidRDefault="003D246D" w:rsidP="003D246D" w:rsidR="00A558E0">
      <w:pPr>
        <w:jc w:val="both"/>
      </w:pPr>
      <w:r w:rsidRPr="002B0335">
        <w:t xml:space="preserve">Trgovački sud u Zagrebu, po sucu Nikoli Ribariću, u stečajnom predmetu u povodu zahtjeva FINANCIJSKE AGENCIJE, za provedbu stečajnog postupka nad dužnikom </w:t>
      </w:r>
      <w:r>
        <w:t xml:space="preserve"> </w:t>
      </w:r>
    </w:p>
    <w:p w:rsidRDefault="00A558E0" w:rsidP="003D246D" w:rsidR="003D246D">
      <w:pPr>
        <w:jc w:val="both"/>
      </w:pPr>
      <w:r w:rsidRPr="00A558E0">
        <w:t>ZIGURAT d.o.o.</w:t>
      </w:r>
      <w:r>
        <w:t xml:space="preserve">, Zagreb (Grad Zagreb), </w:t>
      </w:r>
      <w:proofErr w:type="spellStart"/>
      <w:r>
        <w:t>Trnsko</w:t>
      </w:r>
      <w:proofErr w:type="spellEnd"/>
      <w:r>
        <w:t xml:space="preserve"> 1/a, OIB: </w:t>
      </w:r>
      <w:r w:rsidRPr="00A558E0">
        <w:t>22715073379</w:t>
      </w:r>
      <w:r w:rsidR="00525DE7">
        <w:t xml:space="preserve">, </w:t>
      </w:r>
      <w:r w:rsidR="003D246D">
        <w:t>dana 17. ožujka 2017.</w:t>
      </w: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A558E0" w:rsidRPr="00A558E0">
        <w:t>ZIGURAT d.o.o.</w:t>
      </w:r>
      <w:r w:rsidR="00A558E0">
        <w:t xml:space="preserve">, Zagreb (Grad Zagreb), </w:t>
      </w:r>
      <w:proofErr w:type="spellStart"/>
      <w:r w:rsidR="00A558E0">
        <w:t>Trnsko</w:t>
      </w:r>
      <w:proofErr w:type="spellEnd"/>
      <w:r w:rsidR="00A558E0">
        <w:t xml:space="preserve"> 1/a, OIB: </w:t>
      </w:r>
      <w:r w:rsidR="00A558E0" w:rsidRPr="00A558E0">
        <w:t>22715073379</w:t>
      </w:r>
      <w:r w:rsidR="00A558E0">
        <w:t>.</w:t>
      </w: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A558E0" w:rsidP="00A558E0" w:rsidR="00A558E0">
      <w:pPr>
        <w:pStyle w:val="Odlomakpopisa"/>
        <w:ind w:left="540"/>
        <w:jc w:val="both"/>
      </w:pPr>
    </w:p>
    <w:p w:rsidRDefault="00A558E0" w:rsidP="00A558E0" w:rsidR="00A558E0">
      <w:pPr>
        <w:pStyle w:val="Odlomakpopisa"/>
        <w:ind w:left="540"/>
        <w:jc w:val="both"/>
      </w:pPr>
      <w:r>
        <w:t xml:space="preserve">ZORAN JELENIĆ, OIB: 49842192162 </w:t>
      </w:r>
    </w:p>
    <w:p w:rsidRDefault="00A558E0" w:rsidP="00A558E0" w:rsidR="00D37EFC">
      <w:pPr>
        <w:pStyle w:val="Odlomakpopisa"/>
        <w:ind w:left="540"/>
        <w:jc w:val="both"/>
      </w:pPr>
      <w:r>
        <w:t>Zagreb, ULICA HUGA EHRLICHA 7</w:t>
      </w:r>
    </w:p>
    <w:p w:rsidRDefault="00A558E0" w:rsidP="00A558E0" w:rsidR="00A558E0">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lastRenderedPageBreak/>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045B87">
        <w:rPr>
          <w:b/>
        </w:rPr>
        <w:t>25</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70BF7">
        <w:rPr>
          <w:b/>
        </w:rPr>
        <w:t>1</w:t>
      </w:r>
      <w:r w:rsidR="00A320BA">
        <w:rPr>
          <w:b/>
        </w:rPr>
        <w:t>1,</w:t>
      </w:r>
      <w:r w:rsidR="00A558E0">
        <w:rPr>
          <w:b/>
        </w:rPr>
        <w:t>5</w:t>
      </w:r>
      <w:r w:rsidR="00A320BA">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170BF7" w:rsidR="00170BF7">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A558E0" w:rsidP="00A558E0" w:rsidR="00A558E0">
      <w:pPr>
        <w:numPr>
          <w:ilvl w:val="0"/>
          <w:numId w:val="4"/>
        </w:numPr>
        <w:jc w:val="both"/>
      </w:pPr>
      <w:r>
        <w:t xml:space="preserve">ZORAN JELENIĆ, OIB: 49842192162 </w:t>
      </w:r>
    </w:p>
    <w:p w:rsidRDefault="00A558E0" w:rsidP="00A558E0" w:rsidR="00A558E0">
      <w:pPr>
        <w:numPr>
          <w:ilvl w:val="0"/>
          <w:numId w:val="4"/>
        </w:numPr>
        <w:tabs>
          <w:tab w:pos="1440" w:val="num"/>
        </w:tabs>
        <w:jc w:val="both"/>
      </w:pPr>
      <w:r>
        <w:t>Zagreb, ULICA HUGA EHRLICHA 7</w:t>
      </w:r>
    </w:p>
    <w:p w:rsidRDefault="00FB5FF2" w:rsidP="00A558E0" w:rsidR="00815321">
      <w:pPr>
        <w:numPr>
          <w:ilvl w:val="0"/>
          <w:numId w:val="4"/>
        </w:numPr>
        <w:tabs>
          <w:tab w:pos="1440" w:val="num"/>
        </w:tabs>
        <w:jc w:val="both"/>
      </w:pPr>
      <w:r w:rsidRPr="00B77765">
        <w:t>Financijska agencija</w:t>
      </w:r>
    </w:p>
    <w:p w:rsidRDefault="006743A1" w:rsidP="007A3158" w:rsidR="007A3158">
      <w:pPr>
        <w:numPr>
          <w:ilvl w:val="0"/>
          <w:numId w:val="4"/>
        </w:numPr>
        <w:tabs>
          <w:tab w:pos="928" w:val="clear"/>
          <w:tab w:pos="720" w:val="num"/>
        </w:tabs>
        <w:ind w:left="720"/>
        <w:jc w:val="both"/>
      </w:pPr>
      <w:r w:rsidRPr="00B77765">
        <w:t>pravna osoba koja za dužnika obavlja poslove platnog prometa:</w:t>
      </w:r>
      <w:r w:rsidR="00D37EFC">
        <w:t xml:space="preserve"> </w:t>
      </w:r>
    </w:p>
    <w:p w:rsidRDefault="00A558E0" w:rsidP="00A558E0" w:rsidR="00A558E0">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924836">
        <w:t>1</w:t>
      </w:r>
      <w:r w:rsidR="00296B5A">
        <w:t>.</w:t>
      </w:r>
      <w:r w:rsidR="00924836">
        <w:t>9</w:t>
      </w:r>
      <w:r w:rsidR="00722BC9">
        <w:t>.201</w:t>
      </w:r>
      <w:r w:rsidR="00924836">
        <w:t>5</w:t>
      </w:r>
      <w:r w:rsidR="00722BC9">
        <w:t>.</w:t>
      </w:r>
      <w:r w:rsidRPr="00E974B3">
        <w:t xml:space="preserve"> u Očevidniku redoslijeda osnova za plaćanje ima evidentirane neizvršene osnove za plaćanje u neprekinutom razdoblju od 120 dana, u ukupnom iznosu od </w:t>
      </w:r>
      <w:r w:rsidR="00A558E0">
        <w:t>265.443,45</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proofErr w:type="gram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proofErr w:type="gram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767D26" w:rsidP="00E91121" w:rsidR="00767D2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67D26" w:rsidP="00E91121" w:rsidR="00767D2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67D26" w:rsidP="00E91121" w:rsidR="00767D26">
      <w:pPr>
        <w:pStyle w:val="Podnaslov"/>
        <w:ind w:firstLine="720" w:left="4320"/>
        <w:rPr>
          <w:rFonts w:hAnsi="Times New Roman" w:ascii="Times New Roman"/>
          <w:b w:val="false"/>
          <w:color w:val="auto"/>
          <w:szCs w:val="24"/>
        </w:rPr>
      </w:pPr>
    </w:p>
    <w:p w:rsidRDefault="00767D26" w:rsidP="00E91121" w:rsidR="00767D26">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767D26" w:rsidP="00E91121" w:rsidR="00767D2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767D26" w:rsidP="00FF15FF" w:rsidR="00767D26"/>
    <w:p w:rsidRDefault="00767D26" w:rsidP="00FF15FF" w:rsidR="00767D26"/>
    <w:p w:rsidRDefault="00767D26" w:rsidP="00FF15FF" w:rsidR="00767D26"/>
    <w:p w:rsidRDefault="00767D26" w:rsidP="00FF15FF" w:rsidR="00767D26"/>
    <w:p w:rsidRDefault="00767D26" w:rsidP="00FF15FF" w:rsidR="00767D26"/>
    <w:p w:rsidRDefault="00B639DE" w:rsidP="000E2D4A" w:rsidR="00B639DE" w:rsidRPr="00B77765">
      <w:pPr>
        <w:jc w:val="both"/>
      </w:pPr>
      <w:bookmarkStart w:name="_GoBack" w:id="0"/>
      <w:bookmarkEnd w:id="0"/>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0470" w:rsidP="0088212D" w:rsidR="001C0470">
      <w:r>
        <w:separator/>
      </w:r>
    </w:p>
  </w:endnote>
  <w:endnote w:id="0" w:type="continuationSeparator">
    <w:p w:rsidRDefault="001C0470" w:rsidP="0088212D" w:rsidR="001C04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0470" w:rsidP="0088212D" w:rsidR="001C0470">
      <w:r>
        <w:separator/>
      </w:r>
    </w:p>
  </w:footnote>
  <w:footnote w:id="0" w:type="continuationSeparator">
    <w:p w:rsidRDefault="001C0470" w:rsidP="0088212D" w:rsidR="001C04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CD564A">
          <w:rPr>
            <w:noProof/>
          </w:rPr>
          <w:t>4</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7A3158">
          <w:rPr>
            <w:szCs w:val="20"/>
            <w:lang w:eastAsia="hr-HR" w:val="en-GB"/>
          </w:rPr>
          <w:t>2</w:t>
        </w:r>
        <w:r w:rsidR="00D37EFC">
          <w:rPr>
            <w:szCs w:val="20"/>
            <w:lang w:eastAsia="hr-HR" w:val="en-GB"/>
          </w:rPr>
          <w:t>3</w:t>
        </w:r>
        <w:r w:rsidR="00A558E0">
          <w:rPr>
            <w:szCs w:val="20"/>
            <w:lang w:eastAsia="hr-HR" w:val="en-GB"/>
          </w:rPr>
          <w:t>20</w:t>
        </w:r>
        <w:r w:rsidR="00D37EFC">
          <w:rPr>
            <w:szCs w:val="20"/>
            <w:lang w:eastAsia="hr-HR" w:val="en-GB"/>
          </w:rPr>
          <w:t>/2016</w:t>
        </w:r>
        <w:r w:rsidR="00332390">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45B87"/>
    <w:rsid w:val="000569F5"/>
    <w:rsid w:val="000631BD"/>
    <w:rsid w:val="0006337E"/>
    <w:rsid w:val="00076780"/>
    <w:rsid w:val="000778D8"/>
    <w:rsid w:val="00080264"/>
    <w:rsid w:val="000A0BD3"/>
    <w:rsid w:val="000D12EB"/>
    <w:rsid w:val="000D4FCC"/>
    <w:rsid w:val="000E2D4A"/>
    <w:rsid w:val="000E6055"/>
    <w:rsid w:val="000F30C3"/>
    <w:rsid w:val="00106D5A"/>
    <w:rsid w:val="00131547"/>
    <w:rsid w:val="00141014"/>
    <w:rsid w:val="00145EE1"/>
    <w:rsid w:val="00170BF7"/>
    <w:rsid w:val="00185EF1"/>
    <w:rsid w:val="00195502"/>
    <w:rsid w:val="0019680F"/>
    <w:rsid w:val="001C0470"/>
    <w:rsid w:val="001D32A9"/>
    <w:rsid w:val="002061B0"/>
    <w:rsid w:val="00215AE5"/>
    <w:rsid w:val="00243248"/>
    <w:rsid w:val="0024656B"/>
    <w:rsid w:val="00254DC6"/>
    <w:rsid w:val="00294AD4"/>
    <w:rsid w:val="00296B5A"/>
    <w:rsid w:val="002A6BA6"/>
    <w:rsid w:val="002C0221"/>
    <w:rsid w:val="002C4582"/>
    <w:rsid w:val="002D799D"/>
    <w:rsid w:val="002E07CD"/>
    <w:rsid w:val="002E1446"/>
    <w:rsid w:val="00330F84"/>
    <w:rsid w:val="00332390"/>
    <w:rsid w:val="003469B5"/>
    <w:rsid w:val="003A630A"/>
    <w:rsid w:val="003B5742"/>
    <w:rsid w:val="003D246D"/>
    <w:rsid w:val="003E15C9"/>
    <w:rsid w:val="00407A48"/>
    <w:rsid w:val="00412934"/>
    <w:rsid w:val="00436767"/>
    <w:rsid w:val="00444407"/>
    <w:rsid w:val="00445446"/>
    <w:rsid w:val="004501DB"/>
    <w:rsid w:val="004925A9"/>
    <w:rsid w:val="00494628"/>
    <w:rsid w:val="004D60A7"/>
    <w:rsid w:val="004E5469"/>
    <w:rsid w:val="004F022B"/>
    <w:rsid w:val="004F29EE"/>
    <w:rsid w:val="00505567"/>
    <w:rsid w:val="00525DE7"/>
    <w:rsid w:val="0052746A"/>
    <w:rsid w:val="005614FB"/>
    <w:rsid w:val="00583223"/>
    <w:rsid w:val="005C2C94"/>
    <w:rsid w:val="005E5505"/>
    <w:rsid w:val="005F0997"/>
    <w:rsid w:val="005F296E"/>
    <w:rsid w:val="005F3D5C"/>
    <w:rsid w:val="00600173"/>
    <w:rsid w:val="0060532B"/>
    <w:rsid w:val="00612CD9"/>
    <w:rsid w:val="00614EFD"/>
    <w:rsid w:val="00643C23"/>
    <w:rsid w:val="00661F07"/>
    <w:rsid w:val="006743A1"/>
    <w:rsid w:val="00684D4C"/>
    <w:rsid w:val="00686DB1"/>
    <w:rsid w:val="00690E3C"/>
    <w:rsid w:val="006C1CD1"/>
    <w:rsid w:val="006D62FA"/>
    <w:rsid w:val="00722BC9"/>
    <w:rsid w:val="00724315"/>
    <w:rsid w:val="00733CB2"/>
    <w:rsid w:val="00734AAF"/>
    <w:rsid w:val="00751731"/>
    <w:rsid w:val="00762460"/>
    <w:rsid w:val="00767D26"/>
    <w:rsid w:val="00772F5D"/>
    <w:rsid w:val="00774C28"/>
    <w:rsid w:val="007837A6"/>
    <w:rsid w:val="00794334"/>
    <w:rsid w:val="007A3158"/>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87C7F"/>
    <w:rsid w:val="008A1581"/>
    <w:rsid w:val="008A482B"/>
    <w:rsid w:val="008C4D21"/>
    <w:rsid w:val="008D71B3"/>
    <w:rsid w:val="00900561"/>
    <w:rsid w:val="0090639F"/>
    <w:rsid w:val="009214EB"/>
    <w:rsid w:val="00924836"/>
    <w:rsid w:val="009653B2"/>
    <w:rsid w:val="00967701"/>
    <w:rsid w:val="009B00D4"/>
    <w:rsid w:val="009C383A"/>
    <w:rsid w:val="00A21586"/>
    <w:rsid w:val="00A320BA"/>
    <w:rsid w:val="00A360A5"/>
    <w:rsid w:val="00A558E0"/>
    <w:rsid w:val="00A669DB"/>
    <w:rsid w:val="00A94094"/>
    <w:rsid w:val="00AA3B71"/>
    <w:rsid w:val="00AA6FF2"/>
    <w:rsid w:val="00AC37E3"/>
    <w:rsid w:val="00AD1D41"/>
    <w:rsid w:val="00B255D3"/>
    <w:rsid w:val="00B639DE"/>
    <w:rsid w:val="00B77765"/>
    <w:rsid w:val="00B80BE7"/>
    <w:rsid w:val="00B90663"/>
    <w:rsid w:val="00BB05F7"/>
    <w:rsid w:val="00BE39EF"/>
    <w:rsid w:val="00C04C76"/>
    <w:rsid w:val="00C16C02"/>
    <w:rsid w:val="00C20A71"/>
    <w:rsid w:val="00CB2C33"/>
    <w:rsid w:val="00CB3FBA"/>
    <w:rsid w:val="00CD564A"/>
    <w:rsid w:val="00CE12FE"/>
    <w:rsid w:val="00CF440D"/>
    <w:rsid w:val="00CF5DEA"/>
    <w:rsid w:val="00CF71F1"/>
    <w:rsid w:val="00D37EFC"/>
    <w:rsid w:val="00D5368C"/>
    <w:rsid w:val="00D73810"/>
    <w:rsid w:val="00D924AE"/>
    <w:rsid w:val="00DC3A99"/>
    <w:rsid w:val="00DF39A9"/>
    <w:rsid w:val="00E03A89"/>
    <w:rsid w:val="00E41EB3"/>
    <w:rsid w:val="00E43B53"/>
    <w:rsid w:val="00E93760"/>
    <w:rsid w:val="00EA2143"/>
    <w:rsid w:val="00F12417"/>
    <w:rsid w:val="00F31E99"/>
    <w:rsid w:val="00F56FDA"/>
    <w:rsid w:val="00F62F88"/>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332390"/>
    <w:rPr>
      <w:color w:val="808080"/>
      <w:bdr w:space="0" w:sz="0" w:color="auto" w:val="none"/>
      <w:shd w:fill="CCFFFF" w:color="auto" w:val="clear"/>
    </w:rPr>
  </w:style>
  <w:style w:customStyle="true" w:styleId="eSPISCCParagraphDefaultFont" w:type="character">
    <w:name w:val="eSPIS_CC_Paragraph Default Font"/>
    <w:basedOn w:val="Zadanifontodlomka"/>
    <w:rsid w:val="00332390"/>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32390"/>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32390"/>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32390"/>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332390"/>
    <w:rPr>
      <w:color w:val="808080"/>
      <w:bdr w:color="auto" w:space="0" w:sz="0" w:val="none"/>
      <w:shd w:color="auto" w:fill="CCFFFF" w:val="clear"/>
    </w:rPr>
  </w:style>
  <w:style w:customStyle="1" w:styleId="eSPISCCParagraphDefaultFont" w:type="character">
    <w:name w:val="eSPIS_CC_Paragraph Default Font"/>
    <w:basedOn w:val="Zadanifontodlomka"/>
    <w:rsid w:val="00332390"/>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32390"/>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32390"/>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32390"/>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2320</izvorni_sadrzaj>
    <derivirana_varijabla naziv="DomainObject.Predmet.Broj_1">2320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St-2320/2016</izvorni_sadrzaj>
    <derivirana_varijabla naziv="DomainObject.Predmet.OznakaBroj_1">St-2320/2016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ZIGURAT d.o.o.</izvorni_sadrzaj>
    <derivirana_varijabla naziv="DomainObject.Predmet.ProtustrankaFormated_1">  ZIGURAT d.o.o.</derivirana_varijabla>
  </DomainObject.Predmet.ProtustrankaFormated>
  <DomainObject.Predmet.ProtustrankaFormatedOIB>
    <izvorni_sadrzaj>  ZIGURAT d.o.o., OIB 22715073379</izvorni_sadrzaj>
    <derivirana_varijabla naziv="DomainObject.Predmet.ProtustrankaFormatedOIB_1">  ZIGURAT d.o.o., OIB 22715073379</derivirana_varijabla>
  </DomainObject.Predmet.ProtustrankaFormatedOIB>
  <DomainObject.Predmet.ProtustrankaFormatedWithAdress>
    <izvorni_sadrzaj> ZIGURAT d.o.o., Trnsko 1/a, 10000 Zagreb</izvorni_sadrzaj>
    <derivirana_varijabla naziv="DomainObject.Predmet.ProtustrankaFormatedWithAdress_1"> ZIGURAT d.o.o., Trnsko 1/a, 10000 Zagreb</derivirana_varijabla>
  </DomainObject.Predmet.ProtustrankaFormatedWithAdress>
  <DomainObject.Predmet.ProtustrankaFormatedWithAdressOIB>
    <izvorni_sadrzaj> ZIGURAT d.o.o., OIB 22715073379, Trnsko 1/a, 10000 Zagreb</izvorni_sadrzaj>
    <derivirana_varijabla naziv="DomainObject.Predmet.ProtustrankaFormatedWithAdressOIB_1"> ZIGURAT d.o.o., OIB 22715073379, Trnsko 1/a, 10000 Zagreb</derivirana_varijabla>
  </DomainObject.Predmet.ProtustrankaFormatedWithAdressOIB>
  <DomainObject.Predmet.ProtustrankaWithAdress>
    <izvorni_sadrzaj>ZIGURAT d.o.o. Trnsko 1/a, 10000 Zagreb</izvorni_sadrzaj>
    <derivirana_varijabla naziv="DomainObject.Predmet.ProtustrankaWithAdress_1">ZIGURAT d.o.o. Trnsko 1/a, 10000 Zagreb</derivirana_varijabla>
  </DomainObject.Predmet.ProtustrankaWithAdress>
  <DomainObject.Predmet.ProtustrankaWithAdressOIB>
    <izvorni_sadrzaj>ZIGURAT d.o.o., OIB 22715073379, Trnsko 1/a, 10000 Zagreb</izvorni_sadrzaj>
    <derivirana_varijabla naziv="DomainObject.Predmet.ProtustrankaWithAdressOIB_1">ZIGURAT d.o.o., OIB 22715073379, Trnsko 1/a, 10000 Zagreb</derivirana_varijabla>
  </DomainObject.Predmet.ProtustrankaWithAdressOIB>
  <DomainObject.Predmet.ProtustrankaNazivFormated>
    <izvorni_sadrzaj>ZIGURAT d.o.o.</izvorni_sadrzaj>
    <derivirana_varijabla naziv="DomainObject.Predmet.ProtustrankaNazivFormated_1">ZIGURAT d.o.o.</derivirana_varijabla>
  </DomainObject.Predmet.ProtustrankaNazivFormated>
  <DomainObject.Predmet.ProtustrankaNazivFormatedOIB>
    <izvorni_sadrzaj>ZIGURAT d.o.o., OIB 22715073379</izvorni_sadrzaj>
    <derivirana_varijabla naziv="DomainObject.Predmet.ProtustrankaNazivFormatedOIB_1">ZIGURAT d.o.o., OIB 22715073379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ZIGURAT d.o.o.</item>
    </izvorni_sadrzaj>
    <derivirana_varijabla naziv="DomainObject.Predmet.ProtuStrankaListFormated_1">
      <item>ZIGURAT d.o.o.</item>
    </derivirana_varijabla>
  </DomainObject.Predmet.ProtuStrankaListFormated>
  <DomainObject.Predmet.ProtuStrankaListFormatedOIB>
    <izvorni_sadrzaj>
      <item>ZIGURAT d.o.o., OIB 22715073379</item>
    </izvorni_sadrzaj>
    <derivirana_varijabla naziv="DomainObject.Predmet.ProtuStrankaListFormatedOIB_1">
      <item>ZIGURAT d.o.o., OIB 22715073379</item>
    </derivirana_varijabla>
  </DomainObject.Predmet.ProtuStrankaListFormatedOIB>
  <DomainObject.Predmet.ProtuStrankaListFormatedWithAdress>
    <izvorni_sadrzaj>
      <item>ZIGURAT d.o.o., Trnsko 1/a, 10000 Zagreb</item>
    </izvorni_sadrzaj>
    <derivirana_varijabla naziv="DomainObject.Predmet.ProtuStrankaListFormatedWithAdress_1">
      <item>ZIGURAT d.o.o., Trnsko 1/a, 10000 Zagreb</item>
    </derivirana_varijabla>
  </DomainObject.Predmet.ProtuStrankaListFormatedWithAdress>
  <DomainObject.Predmet.ProtuStrankaListFormatedWithAdressOIB>
    <izvorni_sadrzaj>
      <item>ZIGURAT d.o.o., OIB 22715073379, Trnsko 1/a, 10000 Zagreb</item>
    </izvorni_sadrzaj>
    <derivirana_varijabla naziv="DomainObject.Predmet.ProtuStrankaListFormatedWithAdressOIB_1">
      <item>ZIGURAT d.o.o., OIB 22715073379, Trnsko 1/a, 10000 Zagreb</item>
    </derivirana_varijabla>
  </DomainObject.Predmet.ProtuStrankaListFormatedWithAdressOIB>
  <DomainObject.Predmet.ProtuStrankaListNazivFormated>
    <izvorni_sadrzaj>
      <item>ZIGURAT d.o.o.</item>
    </izvorni_sadrzaj>
    <derivirana_varijabla naziv="DomainObject.Predmet.ProtuStrankaListNazivFormated_1">
      <item>ZIGURAT d.o.o.</item>
    </derivirana_varijabla>
  </DomainObject.Predmet.ProtuStrankaListNazivFormated>
  <DomainObject.Predmet.ProtuStrankaListNazivFormatedOIB>
    <izvorni_sadrzaj>
      <item>ZIGURAT d.o.o., OIB 22715073379</item>
    </izvorni_sadrzaj>
    <derivirana_varijabla naziv="DomainObject.Predmet.ProtuStrankaListNazivFormatedOIB_1">
      <item>ZIGURAT d.o.o., OIB 22715073379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ZIGURAT d.o.o.</izvorni_sadrzaj>
    <derivirana_varijabla naziv="DomainObject.Predmet.ProtustrankaIDrugi_1">ZIGURAT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ZIGURAT d.o.o., OIB 22715073379, Trnsko 1/a, 10000 Zagreb</izvorni_sadrzaj>
    <derivirana_varijabla naziv="DomainObject.Predmet.ProtustrankaIDrugiAdressOIB_1">ZIGURAT d.o.o., OIB 22715073379, Trnsko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ZIGURAT d.o.o.</item>
    </izvorni_sadrzaj>
    <derivirana_varijabla naziv="DomainObject.Predmet.SudioniciListNaziv_1">
      <item>FINA Regionalni centar Zagreb</item>
      <item>ZIGURAT d.o.o.</item>
    </derivirana_varijabla>
  </DomainObject.Predmet.SudioniciListNaziv>
  <DomainObject.Predmet.SudioniciListAdressOIB>
    <izvorni_sadrzaj>
      <item>FINA Regionalni centar Zagreb, OIB 85821130368, Trg svibanjskih žrtava 1995. 1,10000 Zagreb</item>
      <item>ZIGURAT d.o.o., OIB 22715073379, Trnsko 1/a,10000 Zagreb</item>
    </izvorni_sadrzaj>
    <derivirana_varijabla naziv="DomainObject.Predmet.SudioniciListAdressOIB_1">
      <item>FINA Regionalni centar Zagreb, OIB 85821130368, Trg svibanjskih žrtava 1995. 1,10000 Zagreb</item>
      <item>ZIGURAT d.o.o., OIB 22715073379, Trnsko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22715073379</item>
    </izvorni_sadrzaj>
    <derivirana_varijabla naziv="DomainObject.Predmet.SudioniciListNazivOIB_1">
      <item>, OIB 85821130368</item>
      <item>, OIB 22715073379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D0411B-119D-4C21-93A1-54F4A8E7D8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988</properties:Words>
  <properties:Characters>5297</properties:Characters>
  <properties:Lines>135</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2017-03-20T06:50:00Z</dcterms:created>
  <dc:creator>nmarkovic</dc:creator>
  <cp:lastModifiedBy>Jadranka Zelić</cp:lastModifiedBy>
  <cp:lastPrinted>2017-03-20T06:49:00Z</cp:lastPrinted>
  <dcterms:modified xmlns:xsi="http://www.w3.org/2001/XMLSchema-instance" xsi:type="dcterms:W3CDTF">2017-03-20T06:51:00Z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