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84ae29a" w14:paraId="84ae29a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0A15DB">
        <w:rPr>
          <w:sz w:val="22"/>
          <w:szCs w:val="22"/>
        </w:rPr>
        <w:t xml:space="preserve"> 19</w:t>
      </w:r>
      <w:r w:rsidR="005A2538">
        <w:rPr>
          <w:sz w:val="22"/>
          <w:szCs w:val="22"/>
        </w:rPr>
        <w:t xml:space="preserve"> St-</w:t>
      </w:r>
      <w:r w:rsidR="00111CD1">
        <w:rPr>
          <w:sz w:val="22"/>
          <w:szCs w:val="22"/>
        </w:rPr>
        <w:t>827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11CD1" w:rsidP="008415A7" w:rsidR="008415A7" w:rsidRPr="00D7388E">
      <w:pPr>
        <w:ind w:firstLine="708"/>
        <w:jc w:val="both"/>
      </w:pPr>
      <w:r>
        <w:t>Trgovački sud u Osijeku,</w:t>
      </w:r>
      <w:r w:rsidR="008415A7" w:rsidRPr="00D7388E">
        <w:t xml:space="preserve"> po sudskom savjetniku Marini Ljubičić Knežević u stečajnom predmetu povodom zahtjeva </w:t>
      </w:r>
      <w:r w:rsidR="008415A7">
        <w:t xml:space="preserve">Financijske agencije, Regionalni centar Osijek, OIB: 85821130368, Osijek, L. </w:t>
      </w:r>
      <w:proofErr w:type="spellStart"/>
      <w:r w:rsidR="008415A7">
        <w:t>Jagera</w:t>
      </w:r>
      <w:proofErr w:type="spellEnd"/>
      <w:r w:rsidR="008415A7">
        <w:t xml:space="preserve"> 3, </w:t>
      </w:r>
      <w:r w:rsidR="008415A7" w:rsidRPr="00D7388E">
        <w:t xml:space="preserve">za </w:t>
      </w:r>
      <w:r w:rsidR="008415A7">
        <w:t>provedbu</w:t>
      </w:r>
      <w:r w:rsidR="008415A7" w:rsidRPr="00D7388E">
        <w:t xml:space="preserve"> skraćenog </w:t>
      </w:r>
      <w:r w:rsidR="008415A7">
        <w:t>stečajnog postupka nad stečajnim dužnikom</w:t>
      </w:r>
      <w:r w:rsidR="00B05824">
        <w:t xml:space="preserve"> </w:t>
      </w:r>
      <w:r>
        <w:t xml:space="preserve">UDRUGA VINARA I VINOGRADARA ERDUT, PODUNAVLJE – ERDUTSKI </w:t>
      </w:r>
      <w:r w:rsidR="003E0905">
        <w:t>VINARI, Registarski broj: 14003244</w:t>
      </w:r>
      <w:r w:rsidR="008415A7">
        <w:t xml:space="preserve">, OIB: </w:t>
      </w:r>
      <w:r w:rsidR="003E0905">
        <w:t>98168742888, Dalj, Ulica bana Jelačića 12</w:t>
      </w:r>
      <w:r w:rsidR="008415A7">
        <w:t>,</w:t>
      </w:r>
      <w:r w:rsidR="008415A7" w:rsidRPr="00D7388E">
        <w:t xml:space="preserve"> temeljem </w:t>
      </w:r>
      <w:r w:rsidR="008415A7">
        <w:t>članka 430. Stečajnog zakona (Narodne novine, broj:</w:t>
      </w:r>
      <w:r w:rsidR="008415A7" w:rsidRPr="00D7388E">
        <w:t xml:space="preserve"> 71/15</w:t>
      </w:r>
      <w:r w:rsidR="008415A7">
        <w:t xml:space="preserve"> i 104/17; u daljnjem tekstu</w:t>
      </w:r>
      <w:r w:rsidR="008415A7" w:rsidRPr="00D7388E">
        <w:t xml:space="preserve"> SZ), </w:t>
      </w:r>
      <w:r w:rsidR="008415A7">
        <w:t>24</w:t>
      </w:r>
      <w:r w:rsidR="008415A7" w:rsidRPr="00D7388E">
        <w:t xml:space="preserve">. </w:t>
      </w:r>
      <w:r w:rsidR="008415A7">
        <w:t>svibnja</w:t>
      </w:r>
      <w:r w:rsidR="008415A7" w:rsidRPr="00D7388E">
        <w:t xml:space="preserve">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>Utvrđuje se da ukupni iznos evidentiranog duga</w:t>
      </w:r>
      <w:r w:rsidR="00B05824">
        <w:rPr>
          <w:bCs/>
        </w:rPr>
        <w:t xml:space="preserve"> stečajnog</w:t>
      </w:r>
      <w:r w:rsidRPr="00D7388E">
        <w:rPr>
          <w:bCs/>
        </w:rPr>
        <w:t xml:space="preserve"> dužnika </w:t>
      </w:r>
      <w:r w:rsidR="003E0905">
        <w:t>UDRUGA VINARA I VINOGRADARA ERDUT, PODUNAVLJE – ERDUTSKI VINARI, Registarski broj: 14003244, OIB: 98168742888, Dalj, Ulica bana Jelačića 12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3E0905">
        <w:t>8.852,33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</w:t>
      </w:r>
      <w:r w:rsidR="003E0905">
        <w:t>ju</w:t>
      </w:r>
      <w:r w:rsidRPr="00D7388E">
        <w:t xml:space="preserve"> se osob</w:t>
      </w:r>
      <w:r w:rsidR="003E0905">
        <w:t>e</w:t>
      </w:r>
      <w:r w:rsidR="00B03897">
        <w:t xml:space="preserve"> ovlaštene</w:t>
      </w:r>
      <w:r w:rsidRPr="00D7388E">
        <w:t xml:space="preserve"> za zastupanje dužnik</w:t>
      </w:r>
      <w:r w:rsidR="00CB64D8">
        <w:t>a</w:t>
      </w:r>
      <w:r w:rsidRPr="00D7388E">
        <w:t xml:space="preserve">, </w:t>
      </w:r>
      <w:r w:rsidR="003E0905">
        <w:t xml:space="preserve">Jasna Antunović </w:t>
      </w:r>
      <w:proofErr w:type="spellStart"/>
      <w:r w:rsidR="003E0905">
        <w:t>Turk</w:t>
      </w:r>
      <w:proofErr w:type="spellEnd"/>
      <w:r w:rsidR="003E0905">
        <w:t xml:space="preserve"> i Domagoj </w:t>
      </w:r>
      <w:proofErr w:type="spellStart"/>
      <w:r w:rsidR="003E0905">
        <w:t>Klasiček</w:t>
      </w:r>
      <w:proofErr w:type="spellEnd"/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3E0905">
        <w:t>827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53313D">
        <w:t>2</w:t>
      </w:r>
      <w:r w:rsidR="001C29A0">
        <w:t>4</w:t>
      </w:r>
      <w:r w:rsidRPr="00D7388E">
        <w:t xml:space="preserve">. </w:t>
      </w:r>
      <w:r w:rsidR="001C29A0">
        <w:t>svibnja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1C29A0">
        <w:t>6/7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265D" w:rsidP="00D95CE2" w:rsidR="00AF265D">
      <w:r>
        <w:separator/>
      </w:r>
    </w:p>
  </w:endnote>
  <w:endnote w:id="0" w:type="continuationSeparator">
    <w:p w:rsidRDefault="00AF265D" w:rsidP="00D95CE2" w:rsidR="00AF26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265D" w:rsidP="00D95CE2" w:rsidR="00AF265D">
      <w:r>
        <w:separator/>
      </w:r>
    </w:p>
  </w:footnote>
  <w:footnote w:id="0" w:type="continuationSeparator">
    <w:p w:rsidRDefault="00AF265D" w:rsidP="00D95CE2" w:rsidR="00AF26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1CD1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1419A"/>
    <w:rsid w:val="000179A4"/>
    <w:rsid w:val="000A15DB"/>
    <w:rsid w:val="000B425A"/>
    <w:rsid w:val="000D2B1F"/>
    <w:rsid w:val="000E3CD9"/>
    <w:rsid w:val="0010577F"/>
    <w:rsid w:val="00105DD6"/>
    <w:rsid w:val="0010733B"/>
    <w:rsid w:val="00111CD1"/>
    <w:rsid w:val="001134E4"/>
    <w:rsid w:val="001172AF"/>
    <w:rsid w:val="00122B97"/>
    <w:rsid w:val="0013588C"/>
    <w:rsid w:val="00135D44"/>
    <w:rsid w:val="00137561"/>
    <w:rsid w:val="00143005"/>
    <w:rsid w:val="00152A7A"/>
    <w:rsid w:val="00155D4E"/>
    <w:rsid w:val="00156BC5"/>
    <w:rsid w:val="001716CD"/>
    <w:rsid w:val="00173293"/>
    <w:rsid w:val="00190F3D"/>
    <w:rsid w:val="001921EC"/>
    <w:rsid w:val="001A5A86"/>
    <w:rsid w:val="001C29A0"/>
    <w:rsid w:val="001C5C4D"/>
    <w:rsid w:val="001D7DC0"/>
    <w:rsid w:val="001E1494"/>
    <w:rsid w:val="001E315F"/>
    <w:rsid w:val="001F248F"/>
    <w:rsid w:val="001F3355"/>
    <w:rsid w:val="001F4081"/>
    <w:rsid w:val="00251B38"/>
    <w:rsid w:val="002555BE"/>
    <w:rsid w:val="00274EC6"/>
    <w:rsid w:val="00284443"/>
    <w:rsid w:val="002A0EEC"/>
    <w:rsid w:val="002A5E1C"/>
    <w:rsid w:val="002B40D7"/>
    <w:rsid w:val="003110DD"/>
    <w:rsid w:val="00344B0E"/>
    <w:rsid w:val="003508F9"/>
    <w:rsid w:val="003523FD"/>
    <w:rsid w:val="00361BFF"/>
    <w:rsid w:val="00363021"/>
    <w:rsid w:val="00364538"/>
    <w:rsid w:val="00364EB7"/>
    <w:rsid w:val="003858E9"/>
    <w:rsid w:val="003865F5"/>
    <w:rsid w:val="00387E05"/>
    <w:rsid w:val="003908EC"/>
    <w:rsid w:val="003A77B8"/>
    <w:rsid w:val="003D7115"/>
    <w:rsid w:val="003E0905"/>
    <w:rsid w:val="003E4468"/>
    <w:rsid w:val="003F4A82"/>
    <w:rsid w:val="003F502D"/>
    <w:rsid w:val="00400D51"/>
    <w:rsid w:val="004049C3"/>
    <w:rsid w:val="00441BF1"/>
    <w:rsid w:val="00461804"/>
    <w:rsid w:val="00463C3F"/>
    <w:rsid w:val="00495E49"/>
    <w:rsid w:val="004A5B00"/>
    <w:rsid w:val="004B4BD8"/>
    <w:rsid w:val="004C18BC"/>
    <w:rsid w:val="004D5457"/>
    <w:rsid w:val="00502A74"/>
    <w:rsid w:val="005225A9"/>
    <w:rsid w:val="005260B0"/>
    <w:rsid w:val="00532380"/>
    <w:rsid w:val="0053313D"/>
    <w:rsid w:val="005334A7"/>
    <w:rsid w:val="00542B36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737B3"/>
    <w:rsid w:val="00681766"/>
    <w:rsid w:val="00692719"/>
    <w:rsid w:val="00696430"/>
    <w:rsid w:val="006A00E3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7E443F"/>
    <w:rsid w:val="008169C7"/>
    <w:rsid w:val="00820EAB"/>
    <w:rsid w:val="008241A3"/>
    <w:rsid w:val="008365B6"/>
    <w:rsid w:val="008415A7"/>
    <w:rsid w:val="00850ECF"/>
    <w:rsid w:val="008669FB"/>
    <w:rsid w:val="00883522"/>
    <w:rsid w:val="008912F6"/>
    <w:rsid w:val="008964A5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01CFE"/>
    <w:rsid w:val="00A04818"/>
    <w:rsid w:val="00A15B34"/>
    <w:rsid w:val="00A324F9"/>
    <w:rsid w:val="00A44D16"/>
    <w:rsid w:val="00A4743F"/>
    <w:rsid w:val="00A7514A"/>
    <w:rsid w:val="00A87DC1"/>
    <w:rsid w:val="00A91681"/>
    <w:rsid w:val="00A958D2"/>
    <w:rsid w:val="00AB536E"/>
    <w:rsid w:val="00AD67F8"/>
    <w:rsid w:val="00AF265D"/>
    <w:rsid w:val="00B03897"/>
    <w:rsid w:val="00B05824"/>
    <w:rsid w:val="00B153E2"/>
    <w:rsid w:val="00B6125C"/>
    <w:rsid w:val="00B741D3"/>
    <w:rsid w:val="00B81691"/>
    <w:rsid w:val="00B81BF6"/>
    <w:rsid w:val="00BE2F48"/>
    <w:rsid w:val="00C05BEE"/>
    <w:rsid w:val="00C13E72"/>
    <w:rsid w:val="00C17CEB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B3564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391B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6107B"/>
    <w:rsid w:val="00F7030E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54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4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4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4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4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54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4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4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4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4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St-827/2018-3</izvorni_sadrzaj>
    <derivirana_varijabla naziv="DomainObject.Oznaka_1">St-827/2018-3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St-827/2018</izvorni_sadrzaj>
    <derivirana_varijabla naziv="DomainObject.Predmet.OznakaBroj_1">St-827/2018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VINARA I VINOGRADARA ERDUT, PODUNAVLJE - ERDUTSKI VINARI</izvorni_sadrzaj>
    <derivirana_varijabla naziv="DomainObject.Predmet.ProtustrankaFormated_1">  UDRUGA VINARA I VINOGRADARA ERDUT, PODUNAVLJE - ERDUTSKI VINARI</derivirana_varijabla>
  </DomainObject.Predmet.ProtustrankaFormated>
  <DomainObject.Predmet.ProtustrankaFormatedOIB>
    <izvorni_sadrzaj>  UDRUGA VINARA I VINOGRADARA ERDUT, PODUNAVLJE - ERDUTSKI VINARI, OIB 98168742888</izvorni_sadrzaj>
    <derivirana_varijabla naziv="DomainObject.Predmet.ProtustrankaFormatedOIB_1">  UDRUGA VINARA I VINOGRADARA ERDUT, PODUNAVLJE - ERDUTSKI VINARI, OIB 98168742888</derivirana_varijabla>
  </DomainObject.Predmet.ProtustrankaFormatedOIB>
  <DomainObject.Predmet.ProtustrankaFormatedWithAdress>
    <izvorni_sadrzaj> UDRUGA VINARA I VINOGRADARA ERDUT, PODUNAVLJE - ERDUTSKI VINARI, Ulica bana Jelačića  12, 31226 Dalj</izvorni_sadrzaj>
    <derivirana_varijabla naziv="DomainObject.Predmet.ProtustrankaFormatedWithAdress_1"> UDRUGA VINARA I VINOGRADARA ERDUT, PODUNAVLJE - ERDUTSKI VINARI, Ulica bana Jelačića  12, 31226 Dalj</derivirana_varijabla>
  </DomainObject.Predmet.ProtustrankaFormatedWithAdress>
  <DomainObject.Predmet.ProtustrankaFormatedWithAdressOIB>
    <izvorni_sadrzaj> UDRUGA VINARA I VINOGRADARA ERDUT, PODUNAVLJE - ERDUTSKI VINARI, OIB 98168742888, Ulica bana Jelačića  12, 31226 Dalj</izvorni_sadrzaj>
    <derivirana_varijabla naziv="DomainObject.Predmet.ProtustrankaFormatedWithAdressOIB_1"> UDRUGA VINARA I VINOGRADARA ERDUT, PODUNAVLJE - ERDUTSKI VINARI, OIB 98168742888, Ulica bana Jelačića  12, 31226 Dalj</derivirana_varijabla>
  </DomainObject.Predmet.ProtustrankaFormatedWithAdressOIB>
  <DomainObject.Predmet.ProtustrankaWithAdress>
    <izvorni_sadrzaj>UDRUGA VINARA I VINOGRADARA ERDUT, PODUNAVLJE - ERDUTSKI VINARI Ulica bana Jelačića  12, 31226 Dalj</izvorni_sadrzaj>
    <derivirana_varijabla naziv="DomainObject.Predmet.ProtustrankaWithAdress_1">UDRUGA VINARA I VINOGRADARA ERDUT, PODUNAVLJE - ERDUTSKI VINARI Ulica bana Jelačića  12, 31226 Dalj</derivirana_varijabla>
  </DomainObject.Predmet.ProtustrankaWithAdress>
  <DomainObject.Predmet.ProtustrankaWithAdressOIB>
    <izvorni_sadrzaj>UDRUGA VINARA I VINOGRADARA ERDUT, PODUNAVLJE - ERDUTSKI VINARI, OIB 98168742888, Ulica bana Jelačića  12, 31226 Dalj</izvorni_sadrzaj>
    <derivirana_varijabla naziv="DomainObject.Predmet.ProtustrankaWithAdressOIB_1">UDRUGA VINARA I VINOGRADARA ERDUT, PODUNAVLJE - ERDUTSKI VINARI, OIB 98168742888, Ulica bana Jelačića  12, 31226 Dalj</derivirana_varijabla>
  </DomainObject.Predmet.ProtustrankaWithAdressOIB>
  <DomainObject.Predmet.ProtustrankaNazivFormated>
    <izvorni_sadrzaj>UDRUGA VINARA I VINOGRADARA ERDUT, PODUNAVLJE - ERDUTSKI VINARI</izvorni_sadrzaj>
    <derivirana_varijabla naziv="DomainObject.Predmet.ProtustrankaNazivFormated_1">UDRUGA VINARA I VINOGRADARA ERDUT, PODUNAVLJE - ERDUTSKI VINARI</derivirana_varijabla>
  </DomainObject.Predmet.ProtustrankaNazivFormated>
  <DomainObject.Predmet.ProtustrankaNazivFormatedOIB>
    <izvorni_sadrzaj>UDRUGA VINARA I VINOGRADARA ERDUT, PODUNAVLJE - ERDUTSKI VINARI, OIB 98168742888</izvorni_sadrzaj>
    <derivirana_varijabla naziv="DomainObject.Predmet.ProtustrankaNazivFormatedOIB_1">UDRUGA VINARA I VINOGRADARA ERDUT, PODUNAVLJE - ERDUTSKI VINARI, OIB 98168742888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VINARA I VINOGRADARA ERDUT, PODUNAVLJE - ERDUTSKI VINARI</item>
    </izvorni_sadrzaj>
    <derivirana_varijabla naziv="DomainObject.Predmet.ProtuStrankaListFormated_1">
      <item>UDRUGA VINARA I VINOGRADARA ERDUT, PODUNAVLJE - ERDUTSKI VINARI</item>
    </derivirana_varijabla>
  </DomainObject.Predmet.ProtuStrankaListFormated>
  <DomainObject.Predmet.ProtuStrankaListFormatedOIB>
    <izvorni_sadrzaj>
      <item>UDRUGA VINARA I VINOGRADARA ERDUT, PODUNAVLJE - ERDUTSKI VINARI, OIB 98168742888</item>
    </izvorni_sadrzaj>
    <derivirana_varijabla naziv="DomainObject.Predmet.ProtuStrankaListFormatedOIB_1">
      <item>UDRUGA VINARA I VINOGRADARA ERDUT, PODUNAVLJE - ERDUTSKI VINARI, OIB 98168742888</item>
    </derivirana_varijabla>
  </DomainObject.Predmet.ProtuStrankaListFormatedOIB>
  <DomainObject.Predmet.ProtuStrankaListFormatedWithAdress>
    <izvorni_sadrzaj>
      <item>UDRUGA VINARA I VINOGRADARA ERDUT, PODUNAVLJE - ERDUTSKI VINARI, Ulica bana Jelačića  12, 31226 Dalj</item>
    </izvorni_sadrzaj>
    <derivirana_varijabla naziv="DomainObject.Predmet.ProtuStrankaListFormatedWithAdress_1">
      <item>UDRUGA VINARA I VINOGRADARA ERDUT, PODUNAVLJE - ERDUTSKI VINARI, Ulica bana Jelačića  12, 31226 Dalj</item>
    </derivirana_varijabla>
  </DomainObject.Predmet.ProtuStrankaListFormatedWithAdress>
  <DomainObject.Predmet.ProtuStrankaListFormatedWithAdressOIB>
    <izvorni_sadrzaj>
      <item>UDRUGA VINARA I VINOGRADARA ERDUT, PODUNAVLJE - ERDUTSKI VINARI, OIB 98168742888, Ulica bana Jelačića  12, 31226 Dalj</item>
    </izvorni_sadrzaj>
    <derivirana_varijabla naziv="DomainObject.Predmet.ProtuStrankaListFormatedWithAdressOIB_1">
      <item>UDRUGA VINARA I VINOGRADARA ERDUT, PODUNAVLJE - ERDUTSKI VINARI, OIB 98168742888, Ulica bana Jelačića  12, 31226 Dalj</item>
    </derivirana_varijabla>
  </DomainObject.Predmet.ProtuStrankaListFormatedWithAdressOIB>
  <DomainObject.Predmet.ProtuStrankaListNazivFormated>
    <izvorni_sadrzaj>
      <item>UDRUGA VINARA I VINOGRADARA ERDUT, PODUNAVLJE - ERDUTSKI VINARI</item>
    </izvorni_sadrzaj>
    <derivirana_varijabla naziv="DomainObject.Predmet.ProtuStrankaListNazivFormated_1">
      <item>UDRUGA VINARA I VINOGRADARA ERDUT, PODUNAVLJE - ERDUTSKI VINARI</item>
    </derivirana_varijabla>
  </DomainObject.Predmet.ProtuStrankaListNazivFormated>
  <DomainObject.Predmet.ProtuStrankaListNazivFormatedOIB>
    <izvorni_sadrzaj>
      <item>UDRUGA VINARA I VINOGRADARA ERDUT, PODUNAVLJE - ERDUTSKI VINARI, OIB 98168742888</item>
    </izvorni_sadrzaj>
    <derivirana_varijabla naziv="DomainObject.Predmet.ProtuStrankaListNazivFormatedOIB_1">
      <item>UDRUGA VINARA I VINOGRADARA ERDUT, PODUNAVLJE - ERDUTSKI VINARI, OIB 98168742888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St-827/2018-3</izvorni_sadrzaj>
    <derivirana_varijabla naziv="DomainObject.PoslovniBrojDokumenta_1">St-827/2018-3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VINARA I VINOGRADARA ERDUT, PODUNAVLJE - ERDUTSKI VINARI</izvorni_sadrzaj>
    <derivirana_varijabla naziv="DomainObject.Predmet.ProtustrankaIDrugi_1">UDRUGA VINARA I VINOGRADARA ERDUT, PODUNAVLJE - ERDUTSKI VINARI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VINARA I VINOGRADARA ERDUT, PODUNAVLJE - ERDUTSKI VINARI, OIB 98168742888, Ulica bana Jelačića  12, 31226 Dalj</izvorni_sadrzaj>
    <derivirana_varijabla naziv="DomainObject.Predmet.ProtustrankaIDrugiAdressOIB_1">UDRUGA VINARA I VINOGRADARA ERDUT, PODUNAVLJE - ERDUTSKI VINARI, OIB 98168742888, Ulica bana Jelačića  12,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VINARA I VINOGRADARA ERDUT, PODUNAVLJE - ERDUTSKI VINARI</item>
    </izvorni_sadrzaj>
    <derivirana_varijabla naziv="DomainObject.Predmet.SudioniciListNaziv_1">
      <item>FINA RC OSIJEK</item>
      <item>UDRUGA VINARA I VINOGRADARA ERDUT, PODUNAVLJE - ERDUTSKI VINARI</item>
    </derivirana_varijabla>
  </DomainObject.Predmet.SudioniciListNaziv>
  <DomainObject.Predmet.SudioniciListAdressOIB>
    <izvorni_sadrzaj>
      <item>FINA RC OSIJEK, OIB 85821130368</item>
      <item>UDRUGA VINARA I VINOGRADARA ERDUT, PODUNAVLJE - ERDUTSKI VINARI, OIB 98168742888, Ulica bana Jelačića  12,31226 Dalj</item>
    </izvorni_sadrzaj>
    <derivirana_varijabla naziv="DomainObject.Predmet.SudioniciListAdressOIB_1">
      <item>FINA RC OSIJEK, OIB 85821130368</item>
      <item>UDRUGA VINARA I VINOGRADARA ERDUT, PODUNAVLJE - ERDUTSKI VINARI, OIB 98168742888, Ulica bana Jelačića  12,31226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98168742888</item>
    </izvorni_sadrzaj>
    <derivirana_varijabla naziv="DomainObject.Predmet.SudioniciListNazivOIB_1">
      <item>, OIB 85821130368</item>
      <item>, OIB 98168742888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4704E7-7CE3-49D9-B75E-619D787000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404</properties:Words>
  <properties:Characters>2235</properties:Characters>
  <properties:Lines>58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2018-05-24T08:23:00Z</dcterms:created>
  <dc:creator>Snježana Andrijanić</dc:creator>
  <cp:lastModifiedBy>Renata Horvat</cp:lastModifiedBy>
  <cp:lastPrinted>2018-05-24T08:33:00Z</cp:lastPrinted>
  <dcterms:modified xmlns:xsi="http://www.w3.org/2001/XMLSchema-instance" xsi:type="dcterms:W3CDTF">2018-05-24T08:34:00Z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St-827/2018-3 / Odluka - Oglas (Oglas_za_udruge.docx)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