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c6bd" w14:paraId="7dcc6bd" w:rsidRDefault="005078C7" w:rsidP="005078C7" w:rsidR="005078C7" w:rsidRPr="000D1686">
      <w:pPr>
        <w15:collapsed w:val="false"/>
      </w:pPr>
      <w:bookmarkStart w:name="_GoBack" w:id="0"/>
      <w:bookmarkEnd w:id="0"/>
    </w:p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A77317" w:rsidRPr="000D1686">
        <w:t>72. St-</w:t>
      </w:r>
      <w:r w:rsidR="00946441">
        <w:t>4097/2016</w:t>
      </w:r>
      <w:r w:rsidR="003D2D17">
        <w:t>-222</w:t>
      </w:r>
    </w:p>
    <w:p w:rsidRDefault="001C1AA0" w:rsidP="001C1AA0" w:rsidR="005078C7" w:rsidRPr="000D1686">
      <w:pPr>
        <w:jc w:val="center"/>
      </w:pPr>
      <w:r w:rsidRPr="000D1686">
        <w:t>REPUBLIKA HRVATSKA</w:t>
      </w:r>
    </w:p>
    <w:p w:rsidRDefault="001C1AA0" w:rsidP="001C1AA0" w:rsidR="001C1AA0">
      <w:pPr>
        <w:ind w:left="3540"/>
      </w:pPr>
      <w:r w:rsidRPr="00575691">
        <w:t xml:space="preserve">Z A K LJ U Č A K </w:t>
      </w:r>
    </w:p>
    <w:p w:rsidRDefault="00946441" w:rsidP="001C1AA0" w:rsidR="00946441" w:rsidRPr="00575691">
      <w:pPr>
        <w:ind w:left="3540"/>
      </w:pPr>
    </w:p>
    <w:p w:rsidRDefault="00946441" w:rsidP="00946441" w:rsidR="00946441">
      <w:pPr>
        <w:jc w:val="both"/>
      </w:pPr>
      <w:r w:rsidRPr="003A5C4D">
        <w:t xml:space="preserve">Trgovački sud u Zagrebu, po sucu Nikoli Ribariću, u stečajnom postupku nad stečajnim dužnikom NOVABELA 1995. d.o.o. – u stečaju, Zagreb, </w:t>
      </w:r>
      <w:proofErr w:type="spellStart"/>
      <w:r w:rsidRPr="003A5C4D">
        <w:t>Vranovinski</w:t>
      </w:r>
      <w:proofErr w:type="spellEnd"/>
      <w:r w:rsidRPr="003A5C4D">
        <w:t xml:space="preserve"> odv</w:t>
      </w:r>
      <w:r>
        <w:t>ojak I, OIB: 15286025904, dana 2</w:t>
      </w:r>
      <w:r w:rsidR="00D412F2">
        <w:t>0</w:t>
      </w:r>
      <w:r w:rsidRPr="003A5C4D">
        <w:t>.</w:t>
      </w:r>
      <w:r>
        <w:t xml:space="preserve"> veljače</w:t>
      </w:r>
      <w:r w:rsidRPr="003A5C4D">
        <w:t xml:space="preserve"> 201</w:t>
      </w:r>
      <w:r>
        <w:t>8</w:t>
      </w:r>
      <w:r w:rsidRPr="003A5C4D">
        <w:t>. godine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zaključio je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946441" w:rsidRPr="003A5C4D">
        <w:t xml:space="preserve">NOVABELA 1995. d.o.o. – u stečaju, Zagreb, </w:t>
      </w:r>
      <w:proofErr w:type="spellStart"/>
      <w:r w:rsidR="00946441" w:rsidRPr="003A5C4D">
        <w:t>Vranovinski</w:t>
      </w:r>
      <w:proofErr w:type="spellEnd"/>
      <w:r w:rsidR="00946441" w:rsidRPr="003A5C4D">
        <w:t xml:space="preserve"> odv</w:t>
      </w:r>
      <w:r w:rsidR="00946441">
        <w:t>ojak I, OIB: 15286025904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D412F2" w:rsidP="0090700A" w:rsidR="0090700A" w:rsidRPr="000D1686">
      <w:pPr>
        <w:ind w:firstLine="708" w:left="2124"/>
        <w:jc w:val="both"/>
      </w:pPr>
      <w:r>
        <w:rPr>
          <w:b/>
          <w:u w:val="single"/>
        </w:rPr>
        <w:t>12</w:t>
      </w:r>
      <w:r w:rsidR="0090700A" w:rsidRPr="000D1686">
        <w:rPr>
          <w:b/>
          <w:u w:val="single"/>
        </w:rPr>
        <w:t>.</w:t>
      </w:r>
      <w:r>
        <w:rPr>
          <w:b/>
          <w:u w:val="single"/>
        </w:rPr>
        <w:t xml:space="preserve"> ožujka</w:t>
      </w:r>
      <w:r w:rsidR="0090700A" w:rsidRPr="000D1686">
        <w:rPr>
          <w:b/>
          <w:u w:val="single"/>
        </w:rPr>
        <w:t xml:space="preserve"> 201</w:t>
      </w:r>
      <w:r w:rsidR="003139E4">
        <w:rPr>
          <w:b/>
          <w:u w:val="single"/>
        </w:rPr>
        <w:t>8</w:t>
      </w:r>
      <w:r w:rsidR="0090700A" w:rsidRPr="000D1686">
        <w:rPr>
          <w:b/>
          <w:u w:val="single"/>
        </w:rPr>
        <w:t xml:space="preserve">. godine za </w:t>
      </w:r>
      <w:r w:rsidR="00542D82">
        <w:rPr>
          <w:b/>
          <w:u w:val="single"/>
        </w:rPr>
        <w:t>13,00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90700A" w:rsidP="0090700A" w:rsidR="0090700A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542D82" w:rsidP="0090700A" w:rsidR="00542D82">
      <w:pPr>
        <w:numPr>
          <w:ilvl w:val="1"/>
          <w:numId w:val="2"/>
        </w:numPr>
        <w:jc w:val="both"/>
      </w:pPr>
      <w:r>
        <w:t xml:space="preserve">Razrješenje stečajnog upravitelja Branka </w:t>
      </w:r>
      <w:proofErr w:type="spellStart"/>
      <w:r>
        <w:t>Petanjeka</w:t>
      </w:r>
      <w:proofErr w:type="spellEnd"/>
    </w:p>
    <w:p w:rsidRDefault="00542D82" w:rsidP="0090700A" w:rsidR="00EC59CB">
      <w:pPr>
        <w:numPr>
          <w:ilvl w:val="1"/>
          <w:numId w:val="2"/>
        </w:numPr>
        <w:jc w:val="both"/>
      </w:pPr>
      <w:r>
        <w:t xml:space="preserve">Donošenje odluke o pokretanju postupka radi naknade štete od stečajnog upravitelja Branka </w:t>
      </w:r>
      <w:proofErr w:type="spellStart"/>
      <w:r>
        <w:t>Petanjeka</w:t>
      </w:r>
      <w:proofErr w:type="spellEnd"/>
    </w:p>
    <w:p w:rsidRDefault="001C1AA0" w:rsidP="0090700A" w:rsidR="001C1AA0">
      <w:pPr>
        <w:numPr>
          <w:ilvl w:val="1"/>
          <w:numId w:val="2"/>
        </w:numPr>
        <w:jc w:val="both"/>
      </w:pPr>
      <w:r>
        <w:t>Razno.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0D1686" w:rsidP="000D1686" w:rsidR="000D1686" w:rsidRPr="000D1686">
      <w:pPr>
        <w:jc w:val="center"/>
      </w:pPr>
      <w:r w:rsidRPr="000D1686">
        <w:t>Obrazloženje</w:t>
      </w:r>
    </w:p>
    <w:p w:rsidRDefault="000D1686" w:rsidP="000D1686" w:rsidR="000D1686" w:rsidRPr="000D1686">
      <w:pPr>
        <w:jc w:val="center"/>
      </w:pPr>
    </w:p>
    <w:p w:rsidRDefault="000D1686" w:rsidP="004A0F08" w:rsidR="004A0F08">
      <w:pPr>
        <w:jc w:val="both"/>
      </w:pPr>
      <w:r w:rsidRPr="000D1686">
        <w:tab/>
      </w:r>
      <w:r w:rsidR="004A0F08">
        <w:t xml:space="preserve">Vjerovnici </w:t>
      </w:r>
      <w:r w:rsidR="004A0F08" w:rsidRPr="00720D2E">
        <w:t xml:space="preserve">Hrvoje Šimić, Zagreb, </w:t>
      </w:r>
      <w:proofErr w:type="spellStart"/>
      <w:r w:rsidR="004A0F08" w:rsidRPr="00720D2E">
        <w:t>Bleiweisova</w:t>
      </w:r>
      <w:proofErr w:type="spellEnd"/>
      <w:r w:rsidR="004A0F08" w:rsidRPr="00720D2E">
        <w:t xml:space="preserve"> 27, Maja Šimić, Zagreb, </w:t>
      </w:r>
      <w:proofErr w:type="spellStart"/>
      <w:r w:rsidR="004A0F08" w:rsidRPr="00720D2E">
        <w:t>Fratščica</w:t>
      </w:r>
      <w:proofErr w:type="spellEnd"/>
      <w:r w:rsidR="004A0F08" w:rsidRPr="00720D2E">
        <w:t xml:space="preserve"> 60, </w:t>
      </w:r>
      <w:proofErr w:type="spellStart"/>
      <w:r w:rsidR="004A0F08" w:rsidRPr="00720D2E">
        <w:t>Novabela</w:t>
      </w:r>
      <w:proofErr w:type="spellEnd"/>
      <w:r w:rsidR="004A0F08" w:rsidRPr="00720D2E">
        <w:t xml:space="preserve"> Grupa d.o.o.</w:t>
      </w:r>
      <w:r w:rsidR="004A0F08">
        <w:t>,</w:t>
      </w:r>
      <w:r w:rsidR="004A0F08" w:rsidRPr="00720D2E">
        <w:t xml:space="preserve"> Zagreb, Augusta Šenoe 3, Aris 2000 d.o.o., Zagreb, </w:t>
      </w:r>
      <w:proofErr w:type="spellStart"/>
      <w:r w:rsidR="004A0F08" w:rsidRPr="00720D2E">
        <w:t>Fraterščica</w:t>
      </w:r>
      <w:proofErr w:type="spellEnd"/>
      <w:r w:rsidR="004A0F08" w:rsidRPr="00720D2E">
        <w:t xml:space="preserve"> 60, Dragutin Šimić iz Zagreba, Augusta Šenoe 3 i Slobodana Šimića iz Zagreba, Augusta Šenoe 3,</w:t>
      </w:r>
      <w:r w:rsidR="004A0F08">
        <w:t xml:space="preserve"> podnijeli su </w:t>
      </w:r>
      <w:r w:rsidR="00847207">
        <w:t>25</w:t>
      </w:r>
      <w:r w:rsidR="004A0F08">
        <w:t>.</w:t>
      </w:r>
      <w:r w:rsidR="00847207">
        <w:t xml:space="preserve"> listopada</w:t>
      </w:r>
      <w:r w:rsidR="004A0F08">
        <w:t xml:space="preserve"> 201</w:t>
      </w:r>
      <w:r w:rsidR="00847207">
        <w:t>7</w:t>
      </w:r>
      <w:r w:rsidR="004A0F08">
        <w:t>. godine prijedlog za sazivanjem skupštine vjerovnika sa dnevnim redom kako je to navedeno u izreci zaključka.</w:t>
      </w:r>
    </w:p>
    <w:p w:rsidRDefault="004A0F08" w:rsidP="004A0F08" w:rsidR="004A0F08">
      <w:pPr>
        <w:ind w:firstLine="708"/>
        <w:jc w:val="both"/>
      </w:pPr>
      <w:r>
        <w:t xml:space="preserve">Odredbom članka 104. Stečajnog zakona određeni su uvjeti temeljem kojih vjerovnici mogu predložiti sazivanje skupštine vjerovnika. </w:t>
      </w:r>
    </w:p>
    <w:p w:rsidRDefault="004A0F08" w:rsidP="000D1686" w:rsidR="000D1686" w:rsidRPr="000D1686">
      <w:pPr>
        <w:ind w:firstLine="708"/>
        <w:jc w:val="both"/>
      </w:pPr>
      <w:r>
        <w:t xml:space="preserve">S obzirom da je udovoljeno uvjetima iz članka 104. Stečajnog zakona, </w:t>
      </w:r>
      <w:r w:rsidR="000D1686" w:rsidRPr="000D1686">
        <w:t>odlučeno je kao u 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4A0F08" w:rsidP="00632398" w:rsidR="005078C7" w:rsidRPr="000D1686">
      <w:pPr>
        <w:jc w:val="center"/>
      </w:pPr>
      <w:r>
        <w:t>U Zagrebu, 2</w:t>
      </w:r>
      <w:r w:rsidR="00847207">
        <w:t>0</w:t>
      </w:r>
      <w:r w:rsidR="00632398">
        <w:t>.</w:t>
      </w:r>
      <w:r>
        <w:t xml:space="preserve"> veljače</w:t>
      </w:r>
      <w:r w:rsidR="0090700A" w:rsidRPr="000D1686">
        <w:t xml:space="preserve"> 201</w:t>
      </w:r>
      <w:r>
        <w:t>8</w:t>
      </w:r>
      <w:r w:rsidR="0090700A" w:rsidRPr="000D1686">
        <w:t xml:space="preserve">. godine </w:t>
      </w:r>
    </w:p>
    <w:p w:rsidRDefault="005078C7" w:rsidP="005078C7" w:rsidR="005078C7" w:rsidRPr="000D1686"/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D2D17" w:rsidP="00E91121" w:rsidR="003D2D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3D2D17" w:rsidP="00E91121" w:rsidR="003D2D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2D17" w:rsidP="00E91121" w:rsidR="003D2D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2D17" w:rsidP="00E91121" w:rsidR="003D2D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D2D17" w:rsidP="00E91121" w:rsidR="003D2D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9510D" w:rsidP="003D2D17" w:rsidR="007951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D1686" w:rsidP="00EC59CB" w:rsidR="000D1686" w:rsidRPr="000D1686">
      <w:pPr>
        <w:pStyle w:val="Podnaslov"/>
        <w:ind w:firstLine="708" w:left="4956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0D1686">
      <w:pPr>
        <w:jc w:val="both"/>
      </w:pPr>
      <w:r w:rsidRPr="000D1686">
        <w:rPr>
          <w:b/>
        </w:rPr>
        <w:t>UPUTA O PRAVNOM LIJEKU:</w:t>
      </w:r>
    </w:p>
    <w:p w:rsidRDefault="000D1686" w:rsidP="000D1686" w:rsidR="000D1686">
      <w:pPr>
        <w:jc w:val="both"/>
      </w:pPr>
      <w:r w:rsidRPr="000D1686">
        <w:t>Protiv ovog zaključka nije dopuštena žalba (čl.11.st.9. SZ).</w:t>
      </w:r>
    </w:p>
    <w:p w:rsidRDefault="00A55291" w:rsidP="000D1686" w:rsidR="00A55291">
      <w:pPr>
        <w:jc w:val="both"/>
      </w:pPr>
    </w:p>
    <w:p w:rsidRDefault="003F09CE" w:rsidP="000D1686" w:rsidR="003F09CE">
      <w:pPr>
        <w:jc w:val="both"/>
      </w:pPr>
    </w:p>
    <w:p w:rsidRDefault="0082101B" w:rsidP="000D1686" w:rsidR="0082101B">
      <w:pPr>
        <w:jc w:val="both"/>
      </w:pPr>
    </w:p>
    <w:p w:rsidRDefault="0079510D" w:rsidP="000D1686" w:rsidR="0079510D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3D2D17" w:rsidP="000D1686" w:rsidR="003D2D17">
      <w:pPr>
        <w:jc w:val="both"/>
      </w:pPr>
    </w:p>
    <w:p w:rsidRDefault="000D1686" w:rsidP="00727700" w:rsidR="000D1686" w:rsidRPr="000D1686">
      <w:pPr>
        <w:ind w:firstLine="708" w:left="5664"/>
        <w:jc w:val="right"/>
      </w:pPr>
    </w:p>
    <w:p w:rsidRDefault="005078C7" w:rsidP="005078C7" w:rsidR="005078C7" w:rsidRPr="000D1686"/>
    <w:p w:rsidRDefault="005078C7" w:rsidP="005078C7" w:rsidR="005078C7" w:rsidRPr="000D1686"/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sectPr w:rsidSect="004A0F08" w:rsidR="0057569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F08" w:rsidP="004A0F08" w:rsidR="004A0F08">
      <w:r>
        <w:separator/>
      </w:r>
    </w:p>
  </w:endnote>
  <w:endnote w:id="0" w:type="continuationSeparator">
    <w:p w:rsidRDefault="004A0F08" w:rsidP="004A0F08" w:rsidR="004A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F08" w:rsidP="004A0F08" w:rsidR="004A0F08">
      <w:r>
        <w:separator/>
      </w:r>
    </w:p>
  </w:footnote>
  <w:footnote w:id="0" w:type="continuationSeparator">
    <w:p w:rsidRDefault="004A0F08" w:rsidP="004A0F08" w:rsidR="004A0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F08" w:rsidR="004A0F08">
    <w:pPr>
      <w:pStyle w:val="Zaglavlje"/>
    </w:pPr>
    <w:r>
      <w:tab/>
    </w:r>
    <w:r>
      <w:tab/>
    </w:r>
    <w:r w:rsidRPr="000D1686">
      <w:t>72. St-</w:t>
    </w:r>
    <w:r>
      <w:t>4097/2016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C4A2B"/>
    <w:rsid w:val="000D1686"/>
    <w:rsid w:val="001C1AA0"/>
    <w:rsid w:val="003139E4"/>
    <w:rsid w:val="003D2D17"/>
    <w:rsid w:val="003E1CBB"/>
    <w:rsid w:val="003F09CE"/>
    <w:rsid w:val="0046020C"/>
    <w:rsid w:val="004A0F08"/>
    <w:rsid w:val="004D65D7"/>
    <w:rsid w:val="005078C7"/>
    <w:rsid w:val="00542D82"/>
    <w:rsid w:val="005447B3"/>
    <w:rsid w:val="00575691"/>
    <w:rsid w:val="00632398"/>
    <w:rsid w:val="00642B6B"/>
    <w:rsid w:val="006644E0"/>
    <w:rsid w:val="00727700"/>
    <w:rsid w:val="0079510D"/>
    <w:rsid w:val="0082101B"/>
    <w:rsid w:val="00847207"/>
    <w:rsid w:val="0090700A"/>
    <w:rsid w:val="009151C4"/>
    <w:rsid w:val="00946441"/>
    <w:rsid w:val="00A55291"/>
    <w:rsid w:val="00A66BD2"/>
    <w:rsid w:val="00A70B81"/>
    <w:rsid w:val="00A77317"/>
    <w:rsid w:val="00BB4D3C"/>
    <w:rsid w:val="00CB2690"/>
    <w:rsid w:val="00D412F2"/>
    <w:rsid w:val="00DB5A41"/>
    <w:rsid w:val="00DD66FA"/>
    <w:rsid w:val="00E75EA5"/>
    <w:rsid w:val="00EC59CB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4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4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2 preslike spisa uz II-stupanjske odluke u ref. - 20.02.2018.</izvorni_sadrzaj>
    <derivirana_varijabla naziv="DomainObject.Predmet.Opis_1">12 Su-30/16 i 12 Su-19/16 od 1.4.2016.
2 preslike spisa uz II-stupanjske odluke u ref. - 20.02.2018.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254</properties:Words>
  <properties:Characters>1472</properties:Characters>
  <properties:Lines>108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2018-02-21T12:47:00Z</dcterms:created>
  <dc:creator>nribaric</dc:creator>
  <cp:lastModifiedBy>Jadranka Zelić</cp:lastModifiedBy>
  <cp:lastPrinted>2018-02-21T12:43:00Z</cp:lastPrinted>
  <dcterms:modified xmlns:xsi="http://www.w3.org/2001/XMLSchema-instance" xsi:type="dcterms:W3CDTF">2018-02-21T12:48:00Z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za skupštinu vjerovnika  - 20.2.2018. anabella 1995- po prijedlogu 25.10.2018.docx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