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156e" w14:paraId="63c156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276DAC">
        <w:t>2077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276DAC">
        <w:t xml:space="preserve"> NOVOCOMMERCE TIM d.o.o. Osijek, Jablanova 16, OIB: 01150110639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ED5BEB">
        <w:t>8</w:t>
      </w:r>
      <w:r w:rsidR="003B50C7">
        <w:t>.</w:t>
      </w:r>
      <w:r w:rsidR="00934B4D">
        <w:t xml:space="preserve"> </w:t>
      </w:r>
      <w:r w:rsidR="0038762C">
        <w:t>kolovoza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8762C">
        <w:t>31</w:t>
      </w:r>
      <w:r w:rsidR="00224AFF">
        <w:t xml:space="preserve">. </w:t>
      </w:r>
      <w:r w:rsidR="0038762C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071ED0">
        <w:rPr>
          <w:bCs/>
        </w:rPr>
        <w:t xml:space="preserve"> </w:t>
      </w:r>
      <w:r w:rsidR="00ED5BEB">
        <w:t>NOVOCOMMERCE TIM d.o.o. Osijek, Jablanova 16, OIB: 01150110639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ED5BEB">
        <w:t xml:space="preserve">6.230,45 </w:t>
      </w:r>
      <w:r>
        <w:t>kn</w:t>
      </w:r>
      <w:r w:rsidR="00E53A37">
        <w:t xml:space="preserve">, na dan </w:t>
      </w:r>
      <w:r w:rsidR="00ED5BEB">
        <w:t>3</w:t>
      </w:r>
      <w:r w:rsidR="0098599D">
        <w:t>.</w:t>
      </w:r>
      <w:r w:rsidR="00F66487">
        <w:t xml:space="preserve"> </w:t>
      </w:r>
      <w:r w:rsidR="0038762C">
        <w:t>kolovoza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 xml:space="preserve">a Hrvoje Brzica, Osijek, Šetalište P. Preradovića 8, OIB: 15687803341,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6224D0">
        <w:t>2077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F358A">
        <w:t>31</w:t>
      </w:r>
      <w:r w:rsidR="0054259D">
        <w:t xml:space="preserve">. </w:t>
      </w:r>
      <w:r w:rsidR="009F358A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9F358A" w:rsidR="00532E0A">
      <w:pPr>
        <w:numPr>
          <w:ilvl w:val="0"/>
          <w:numId w:val="1"/>
        </w:numPr>
      </w:pPr>
      <w:r>
        <w:t>kal. 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E50" w:rsidR="00AF7E50">
      <w:r>
        <w:separator/>
      </w:r>
    </w:p>
  </w:endnote>
  <w:endnote w:id="0" w:type="continuationSeparator">
    <w:p w:rsidRDefault="00AF7E50" w:rsidR="00AF7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E50" w:rsidR="00AF7E50">
      <w:r>
        <w:separator/>
      </w:r>
    </w:p>
  </w:footnote>
  <w:footnote w:id="0" w:type="continuationSeparator">
    <w:p w:rsidRDefault="00AF7E50" w:rsidR="00AF7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3755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87216"/>
    <w:rsid w:val="00AA6B6E"/>
    <w:rsid w:val="00AA6DB7"/>
    <w:rsid w:val="00AB7B53"/>
    <w:rsid w:val="00AE0059"/>
    <w:rsid w:val="00AE7330"/>
    <w:rsid w:val="00AF7E5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72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7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2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72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7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2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St-2077/2016</izvorni_sadrzaj>
    <derivirana_varijabla naziv="DomainObject.Predmet.OznakaBroj_1">St-2077/2016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NOVOCOMMERCE TIM d.o.o. za trgovinu i usluge</izvorni_sadrzaj>
    <derivirana_varijabla naziv="DomainObject.Predmet.ProtustrankaFormated_1">  NOVOCOMMERCE TIM d.o.o. za trgovinu i usluge</derivirana_varijabla>
  </DomainObject.Predmet.ProtustrankaFormated>
  <DomainObject.Predmet.ProtustrankaFormatedOIB>
    <izvorni_sadrzaj>  NOVOCOMMERCE TIM d.o.o. za trgovinu i usluge, OIB 01150110639</izvorni_sadrzaj>
    <derivirana_varijabla naziv="DomainObject.Predmet.ProtustrankaFormatedOIB_1">  NOVOCOMMERCE TIM d.o.o. za trgovinu i usluge, OIB 01150110639</derivirana_varijabla>
  </DomainObject.Predmet.ProtustrankaFormatedOIB>
  <DomainObject.Predmet.ProtustrankaFormatedWithAdress>
    <izvorni_sadrzaj> NOVOCOMMERCE TIM d.o.o. za trgovinu i usluge, Jablanova 16, 31000 Osijek</izvorni_sadrzaj>
    <derivirana_varijabla naziv="DomainObject.Predmet.ProtustrankaFormatedWithAdress_1"> NOVOCOMMERCE TIM d.o.o. za trgovinu i usluge, Jablanova 16, 31000 Osijek</derivirana_varijabla>
  </DomainObject.Predmet.ProtustrankaFormatedWithAdress>
  <DomainObject.Predmet.ProtustrankaFormatedWithAdressOIB>
    <izvorni_sadrzaj> NOVOCOMMERCE TIM d.o.o. za trgovinu i usluge, OIB 01150110639, Jablanova 16, 31000 Osijek</izvorni_sadrzaj>
    <derivirana_varijabla naziv="DomainObject.Predmet.ProtustrankaFormatedWithAdressOIB_1"> NOVOCOMMERCE TIM d.o.o. za trgovinu i usluge, OIB 01150110639, Jablanova 16, 31000 Osijek</derivirana_varijabla>
  </DomainObject.Predmet.ProtustrankaFormatedWithAdressOIB>
  <DomainObject.Predmet.ProtustrankaWithAdress>
    <izvorni_sadrzaj>NOVOCOMMERCE TIM d.o.o. za trgovinu i usluge Jablanova 16, 31000 Osijek</izvorni_sadrzaj>
    <derivirana_varijabla naziv="DomainObject.Predmet.ProtustrankaWithAdress_1">NOVOCOMMERCE TIM d.o.o. za trgovinu i usluge Jablanova 16, 31000 Osijek</derivirana_varijabla>
  </DomainObject.Predmet.ProtustrankaWithAdress>
  <DomainObject.Predmet.ProtustrankaWithAdressOIB>
    <izvorni_sadrzaj>NOVOCOMMERCE TIM d.o.o. za trgovinu i usluge, OIB 01150110639, Jablanova 16, 31000 Osijek</izvorni_sadrzaj>
    <derivirana_varijabla naziv="DomainObject.Predmet.ProtustrankaWithAdressOIB_1">NOVOCOMMERCE TIM d.o.o. za trgovinu i usluge, OIB 01150110639, Jablanova 16, 31000 Osijek</derivirana_varijabla>
  </DomainObject.Predmet.ProtustrankaWithAdressOIB>
  <DomainObject.Predmet.ProtustrankaNazivFormated>
    <izvorni_sadrzaj>NOVOCOMMERCE TIM d.o.o. za trgovinu i usluge</izvorni_sadrzaj>
    <derivirana_varijabla naziv="DomainObject.Predmet.ProtustrankaNazivFormated_1">NOVOCOMMERCE TIM d.o.o. za trgovinu i usluge</derivirana_varijabla>
  </DomainObject.Predmet.ProtustrankaNazivFormated>
  <DomainObject.Predmet.ProtustrankaNazivFormatedOIB>
    <izvorni_sadrzaj>NOVOCOMMERCE TIM d.o.o. za trgovinu i usluge, OIB 01150110639</izvorni_sadrzaj>
    <derivirana_varijabla naziv="DomainObject.Predmet.ProtustrankaNazivFormatedOIB_1">NOVOCOMMERCE TIM d.o.o. za trgovinu i usluge, OIB 01150110639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NOVOCOMMERCE TIM d.o.o. za trgovinu i usluge</item>
    </izvorni_sadrzaj>
    <derivirana_varijabla naziv="DomainObject.Predmet.ProtuStrankaListFormated_1">
      <item>NOVOCOMMERCE TIM d.o.o. za trgovinu i usluge</item>
    </derivirana_varijabla>
  </DomainObject.Predmet.ProtuStrankaListFormated>
  <DomainObject.Predmet.ProtuStrankaListFormatedOIB>
    <izvorni_sadrzaj>
      <item>NOVOCOMMERCE TIM d.o.o. za trgovinu i usluge, OIB 01150110639</item>
    </izvorni_sadrzaj>
    <derivirana_varijabla naziv="DomainObject.Predmet.ProtuStrankaListFormatedOIB_1">
      <item>NOVOCOMMERCE TIM d.o.o. za trgovinu i usluge, OIB 01150110639</item>
    </derivirana_varijabla>
  </DomainObject.Predmet.ProtuStrankaListFormatedOIB>
  <DomainObject.Predmet.ProtuStrankaListFormatedWithAdress>
    <izvorni_sadrzaj>
      <item>NOVOCOMMERCE TIM d.o.o. za trgovinu i usluge, Jablanova 16, 31000 Osijek</item>
    </izvorni_sadrzaj>
    <derivirana_varijabla naziv="DomainObject.Predmet.ProtuStrankaListFormatedWithAdress_1">
      <item>NOVOCOMMERCE TIM d.o.o. za trgovinu i usluge, Jablanova 16, 31000 Osijek</item>
    </derivirana_varijabla>
  </DomainObject.Predmet.ProtuStrankaListFormatedWithAdress>
  <DomainObject.Predmet.ProtuStrankaListFormatedWithAdressOIB>
    <izvorni_sadrzaj>
      <item>NOVOCOMMERCE TIM d.o.o. za trgovinu i usluge, OIB 01150110639, Jablanova 16, 31000 Osijek</item>
    </izvorni_sadrzaj>
    <derivirana_varijabla naziv="DomainObject.Predmet.ProtuStrankaListFormatedWithAdressOIB_1">
      <item>NOVOCOMMERCE TIM d.o.o. za trgovinu i usluge, OIB 01150110639, Jablanova 16, 31000 Osijek</item>
    </derivirana_varijabla>
  </DomainObject.Predmet.ProtuStrankaListFormatedWithAdressOIB>
  <DomainObject.Predmet.ProtuStrankaListNazivFormated>
    <izvorni_sadrzaj>
      <item>NOVOCOMMERCE TIM d.o.o. za trgovinu i usluge</item>
    </izvorni_sadrzaj>
    <derivirana_varijabla naziv="DomainObject.Predmet.ProtuStrankaListNazivFormated_1">
      <item>NOVOCOMMERCE TIM d.o.o. za trgovinu i usluge</item>
    </derivirana_varijabla>
  </DomainObject.Predmet.ProtuStrankaListNazivFormated>
  <DomainObject.Predmet.ProtuStrankaListNazivFormatedOIB>
    <izvorni_sadrzaj>
      <item>NOVOCOMMERCE TIM d.o.o. za trgovinu i usluge, OIB 01150110639</item>
    </izvorni_sadrzaj>
    <derivirana_varijabla naziv="DomainObject.Predmet.ProtuStrankaListNazivFormatedOIB_1">
      <item>NOVOCOMMERCE TIM d.o.o. za trgovinu i usluge, OIB 01150110639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NOVOCOMMERCE TIM d.o.o. za trgovinu i usluge</izvorni_sadrzaj>
    <derivirana_varijabla naziv="DomainObject.Predmet.ProtustrankaIDrugi_1">NOVOCOMMERCE TIM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NOVOCOMMERCE TIM d.o.o. za trgovinu i usluge, OIB 01150110639, Jablanova 16, 31000 Osijek</izvorni_sadrzaj>
    <derivirana_varijabla naziv="DomainObject.Predmet.ProtustrankaIDrugiAdressOIB_1">NOVOCOMMERCE TIM d.o.o. za trgovinu i usluge, OIB 01150110639, Jablanova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NOVOCOMMERCE TIM d.o.o. za trgovinu i usluge</item>
    </izvorni_sadrzaj>
    <derivirana_varijabla naziv="DomainObject.Predmet.SudioniciListNaziv_1">
      <item>FINA RC OSIJEK</item>
      <item>NOVOCOMMERCE TIM d.o.o. za trgovinu i usluge</item>
    </derivirana_varijabla>
  </DomainObject.Predmet.SudioniciListNaziv>
  <DomainObject.Predmet.SudioniciListAdressOIB>
    <izvorni_sadrzaj>
      <item>FINA RC OSIJEK, OIB 85821130368</item>
      <item>NOVOCOMMERCE TIM d.o.o. za trgovinu i usluge, OIB 01150110639, Jablanova 16,31000 Osijek</item>
    </izvorni_sadrzaj>
    <derivirana_varijabla naziv="DomainObject.Predmet.SudioniciListAdressOIB_1">
      <item>FINA RC OSIJEK, OIB 85821130368</item>
      <item>NOVOCOMMERCE TIM d.o.o. za trgovinu i usluge, OIB 01150110639, Jablanova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01150110639</item>
    </izvorni_sadrzaj>
    <derivirana_varijabla naziv="DomainObject.Predmet.SudioniciListNazivOIB_1">
      <item>, OIB 85821130368</item>
      <item>, OIB 01150110639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1877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2016-08-31T08:41:00Z</dcterms:created>
  <dc:creator>Korisnik</dc:creator>
  <cp:lastModifiedBy>Sanda Gučić</cp:lastModifiedBy>
  <cp:lastPrinted>2016-08-31T08:38:00Z</cp:lastPrinted>
  <dcterms:modified xmlns:xsi="http://www.w3.org/2001/XMLSchema-instance" xsi:type="dcterms:W3CDTF">2016-08-31T10:34:00Z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