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d1e3" w14:paraId="e82d1e3" w:rsidRDefault="007030EC" w:rsidP="007030EC" w:rsidR="007030E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30EC" w:rsidP="007030EC" w:rsidR="007030EC" w:rsidRPr="00507C77">
      <w:pPr>
        <w:rPr>
          <w:rFonts w:cs="Courier New" w:hAnsi="Courier New" w:ascii="Courier New"/>
          <w:b/>
        </w:rPr>
      </w:pPr>
    </w:p>
    <w:p w:rsidRDefault="007030EC" w:rsidP="007030EC" w:rsidR="007030EC" w:rsidRPr="00507C77">
      <w:r w:rsidRPr="00507C77">
        <w:t>REPUBLIKA HRVATSKA</w:t>
      </w:r>
    </w:p>
    <w:p w:rsidRDefault="007030EC" w:rsidP="007030EC" w:rsidR="007030EC" w:rsidRPr="00507C77">
      <w:r w:rsidRPr="00507C77">
        <w:t xml:space="preserve">TRGOVAČKI SUD U ZAGREBU                       </w:t>
      </w:r>
      <w:r>
        <w:t xml:space="preserve">                              </w:t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-</w:t>
      </w:r>
      <w:r>
        <w:t>2048/2013</w:t>
      </w:r>
      <w:r w:rsidR="00EE2F68">
        <w:t>-75</w:t>
      </w:r>
    </w:p>
    <w:p w:rsidRDefault="007030EC" w:rsidP="007030EC" w:rsidR="007030EC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7030EC" w:rsidP="007030EC" w:rsidR="007030EC" w:rsidRPr="00507C77">
      <w:pPr>
        <w:jc w:val="center"/>
        <w:rPr>
          <w:b/>
        </w:rPr>
      </w:pPr>
      <w:r w:rsidRPr="00507C77">
        <w:t>REPUBLIKA HRVATSKA</w:t>
      </w:r>
    </w:p>
    <w:p w:rsidRDefault="007030EC" w:rsidP="007030EC" w:rsidR="007030EC" w:rsidRPr="003D1917">
      <w:pPr>
        <w:jc w:val="center"/>
      </w:pPr>
      <w:r w:rsidRPr="003D1917">
        <w:t xml:space="preserve">Z A K LJ U Č A K </w:t>
      </w:r>
    </w:p>
    <w:p w:rsidRDefault="007030EC" w:rsidP="007030EC" w:rsidR="007030EC" w:rsidRPr="007C0FBE">
      <w:pPr>
        <w:rPr>
          <w:b/>
        </w:rPr>
      </w:pPr>
    </w:p>
    <w:p w:rsidRDefault="007030EC" w:rsidP="007030EC" w:rsidR="007030EC" w:rsidRPr="001A7262">
      <w:pPr>
        <w:ind w:firstLine="708"/>
        <w:jc w:val="both"/>
        <w:rPr>
          <w:lang w:val="pt-BR"/>
        </w:rPr>
      </w:pPr>
      <w:r w:rsidRPr="001A7262">
        <w:rPr>
          <w:lang w:val="pt-BR"/>
        </w:rPr>
        <w:t xml:space="preserve">Trgovački sud u Zagrebu, po stečajnom sucu Nikoli Ribarić, u stečajnom predmetu nad dužnikom </w:t>
      </w:r>
      <w:r w:rsidRPr="001A7262">
        <w:t>AGROMAR-ZLATAR d.o.o.</w:t>
      </w:r>
      <w:r>
        <w:t xml:space="preserve"> u stečaju</w:t>
      </w:r>
      <w:r w:rsidRPr="001A7262">
        <w:t>, Zlatar (Grad Zlatar), Sajmišna 3, OIB: 331</w:t>
      </w:r>
      <w:r>
        <w:t>30039244, MBS: 080154466, dana 11</w:t>
      </w:r>
      <w:r w:rsidRPr="001A7262">
        <w:t>.</w:t>
      </w:r>
      <w:r>
        <w:t xml:space="preserve"> travnja</w:t>
      </w:r>
      <w:r w:rsidRPr="001A7262">
        <w:t xml:space="preserve"> 201</w:t>
      </w:r>
      <w:r>
        <w:t>7</w:t>
      </w:r>
      <w:r w:rsidRPr="001A7262">
        <w:t xml:space="preserve">. godine, </w:t>
      </w:r>
      <w:r w:rsidRPr="001A7262">
        <w:rPr>
          <w:lang w:val="pt-BR"/>
        </w:rPr>
        <w:t xml:space="preserve"> </w:t>
      </w:r>
    </w:p>
    <w:p w:rsidRDefault="00FF640E" w:rsidP="00FF640E" w:rsidR="00FF640E" w:rsidRPr="00F2653D">
      <w:pPr>
        <w:jc w:val="both"/>
      </w:pPr>
    </w:p>
    <w:p w:rsidRDefault="00EF0EA8" w:rsidP="00EF0EA8" w:rsidR="00EF0EA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je</w:t>
      </w:r>
    </w:p>
    <w:p w:rsidRDefault="00EF0EA8" w:rsidP="00EF0EA8" w:rsidR="00EF0EA8" w:rsidRPr="00AF0101">
      <w:pPr>
        <w:jc w:val="both"/>
        <w:rPr>
          <w:bCs/>
        </w:rPr>
      </w:pPr>
    </w:p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DE445F" w:rsidP="00DE445F" w:rsidR="00A77317" w:rsidRPr="00DE445F">
      <w:pPr>
        <w:pStyle w:val="Odlomakpopisa"/>
        <w:rPr>
          <w:b/>
        </w:rPr>
      </w:pPr>
      <w:r>
        <w:rPr>
          <w:b/>
        </w:rPr>
        <w:t xml:space="preserve">                                      </w:t>
      </w:r>
      <w:r w:rsidR="00C67C12">
        <w:rPr>
          <w:b/>
        </w:rPr>
        <w:t>16</w:t>
      </w:r>
      <w:r>
        <w:rPr>
          <w:b/>
        </w:rPr>
        <w:t>.</w:t>
      </w:r>
      <w:r w:rsidR="007030EC">
        <w:rPr>
          <w:b/>
        </w:rPr>
        <w:t xml:space="preserve"> svibnja</w:t>
      </w:r>
      <w:r w:rsidR="009D66E3" w:rsidRPr="00DE445F">
        <w:rPr>
          <w:b/>
        </w:rPr>
        <w:t xml:space="preserve"> 2017. </w:t>
      </w:r>
      <w:r w:rsidR="005078C7" w:rsidRPr="00DE445F">
        <w:rPr>
          <w:b/>
        </w:rPr>
        <w:t>godine</w:t>
      </w:r>
      <w:r w:rsidR="00A77317" w:rsidRPr="00DE445F">
        <w:rPr>
          <w:b/>
        </w:rPr>
        <w:t xml:space="preserve"> </w:t>
      </w:r>
      <w:r w:rsidR="005078C7" w:rsidRPr="00DE445F">
        <w:rPr>
          <w:b/>
        </w:rPr>
        <w:t xml:space="preserve">u </w:t>
      </w:r>
      <w:r w:rsidR="007030EC">
        <w:rPr>
          <w:b/>
        </w:rPr>
        <w:t>9,30</w:t>
      </w:r>
      <w:r w:rsidR="005078C7" w:rsidRPr="00DE445F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>u prostorijama Trgovačkog suda u Zagrebu, Petrinjska 8,</w:t>
      </w:r>
      <w:r w:rsidR="007030EC">
        <w:t xml:space="preserve"> dvorana 96</w:t>
      </w:r>
      <w:r w:rsidR="00810AC1" w:rsidRPr="0051311D">
        <w:t>, I</w:t>
      </w:r>
      <w:r w:rsidR="004C61A7" w:rsidRPr="0051311D">
        <w:t>I kat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7030EC">
        <w:t>11</w:t>
      </w:r>
      <w:r w:rsidR="002963A1">
        <w:t>.</w:t>
      </w:r>
      <w:r w:rsidR="007030EC">
        <w:t xml:space="preserve"> travnja</w:t>
      </w:r>
      <w:r w:rsidR="005078C7" w:rsidRPr="0051311D">
        <w:t xml:space="preserve"> 201</w:t>
      </w:r>
      <w:r w:rsidR="002963A1">
        <w:t>7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EE2F68" w:rsidP="00E91121" w:rsidR="00EE2F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E2F68" w:rsidP="00E91121" w:rsidR="00EE2F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E2F68" w:rsidP="00E91121" w:rsidR="00EE2F6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E2F68" w:rsidP="00E91121" w:rsidR="00EE2F6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EE2F68" w:rsidP="00E91121" w:rsidR="00EE2F6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4EAD" w:rsidP="00597BE1" w:rsidR="001F4E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F1548" w:rsidP="00FF640E" w:rsidR="008F1548">
      <w:pPr>
        <w:pStyle w:val="Tijeloteksta"/>
        <w:ind w:left="5760"/>
      </w:pPr>
    </w:p>
    <w:p w:rsidRDefault="008F1548" w:rsidP="00FF640E" w:rsidR="008F1548">
      <w:pPr>
        <w:pStyle w:val="Tijeloteksta"/>
        <w:ind w:left="5760"/>
      </w:pPr>
    </w:p>
    <w:p w:rsidRDefault="00DE445F" w:rsidP="008F1548" w:rsidR="00DE445F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EE2F68" w:rsidP="008F1548" w:rsidR="00EE2F68">
      <w:pPr>
        <w:pStyle w:val="Tijeloteksta"/>
      </w:pPr>
    </w:p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F5BD8"/>
    <w:multiLevelType w:val="hybridMultilevel"/>
    <w:tmpl w:val="FCCA7A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B547AF"/>
    <w:multiLevelType w:val="hybridMultilevel"/>
    <w:tmpl w:val="6A9A24EE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653688"/>
    <w:multiLevelType w:val="hybridMultilevel"/>
    <w:tmpl w:val="8A8EECE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3C6FAE"/>
    <w:multiLevelType w:val="hybridMultilevel"/>
    <w:tmpl w:val="F7CE2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07313"/>
    <w:rsid w:val="0014636B"/>
    <w:rsid w:val="001826BC"/>
    <w:rsid w:val="001E1BF0"/>
    <w:rsid w:val="001F4EAD"/>
    <w:rsid w:val="00281A2C"/>
    <w:rsid w:val="002963A1"/>
    <w:rsid w:val="002B1F11"/>
    <w:rsid w:val="002B36C2"/>
    <w:rsid w:val="003254AE"/>
    <w:rsid w:val="003530BA"/>
    <w:rsid w:val="0046020C"/>
    <w:rsid w:val="004633B7"/>
    <w:rsid w:val="004C61A7"/>
    <w:rsid w:val="004D24EB"/>
    <w:rsid w:val="005078C7"/>
    <w:rsid w:val="0051311D"/>
    <w:rsid w:val="005447B3"/>
    <w:rsid w:val="005630FC"/>
    <w:rsid w:val="005920A0"/>
    <w:rsid w:val="005D2D37"/>
    <w:rsid w:val="00645828"/>
    <w:rsid w:val="007030EC"/>
    <w:rsid w:val="0070619C"/>
    <w:rsid w:val="00727700"/>
    <w:rsid w:val="00810AC1"/>
    <w:rsid w:val="00883D66"/>
    <w:rsid w:val="008B07FB"/>
    <w:rsid w:val="008F1548"/>
    <w:rsid w:val="009151C4"/>
    <w:rsid w:val="009D66E3"/>
    <w:rsid w:val="00A22E70"/>
    <w:rsid w:val="00A5777C"/>
    <w:rsid w:val="00A66BD2"/>
    <w:rsid w:val="00A77317"/>
    <w:rsid w:val="00AD66D5"/>
    <w:rsid w:val="00B322F7"/>
    <w:rsid w:val="00BB4D3C"/>
    <w:rsid w:val="00C67C12"/>
    <w:rsid w:val="00D61A17"/>
    <w:rsid w:val="00DE445F"/>
    <w:rsid w:val="00EE2F68"/>
    <w:rsid w:val="00EE498A"/>
    <w:rsid w:val="00EF0EA8"/>
    <w:rsid w:val="00F05DA3"/>
    <w:rsid w:val="00FE6E64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4EAD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D66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9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4EAD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D66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9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St-2048/2013</izvorni_sadrzaj>
    <derivirana_varijabla naziv="DomainObject.Predmet.OznakaBroj_1">St-2048/2013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ST-1835/13</izvorni_sadrzaj>
    <derivirana_varijabla naziv="DomainObject.Predmet.PrimjedbaSuca_1">veza:
ST-1835/13</derivirana_varijabla>
  </DomainObject.Predmet.PrimjedbaSuca>
  <DomainObject.Predmet.ProtustrankaFormated>
    <izvorni_sadrzaj>  AGROMAR-ZLATAR društvo s ograničenom odgovornošću za proizvodnju, trgovinu i usluge</izvorni_sadrzaj>
    <derivirana_varijabla naziv="DomainObject.Predmet.ProtustrankaFormated_1">  AGROMAR-ZLATAR društvo s ograničenom odgovornošću za proizvodnju, trgovinu i usluge</derivirana_varijabla>
  </DomainObject.Predmet.ProtustrankaFormated>
  <DomainObject.Predmet.ProtustrankaFormatedOIB>
    <izvorni_sadrzaj>  AGROMAR-ZLATAR društvo s ograničenom odgovornošću za proizvodnju, trgovinu i usluge, OIB 33130039244</izvorni_sadrzaj>
    <derivirana_varijabla naziv="DomainObject.Predmet.ProtustrankaFormatedOIB_1">  AGROMAR-ZLATAR društvo s ograničenom odgovornošću za proizvodnju, trgovinu i usluge, OIB 33130039244</derivirana_varijabla>
  </DomainObject.Predmet.ProtustrankaFormatedOIB>
  <DomainObject.Predmet.ProtustrankaFormatedWithAdress>
    <izvorni_sadrzaj> AGROMAR-ZLATAR društvo s ograničenom odgovornošću za proizvodnju, trgovinu i usluge, Sajmišna 3, 49250 Zlatar</izvorni_sadrzaj>
    <derivirana_varijabla naziv="DomainObject.Predmet.ProtustrankaFormatedWithAdress_1"> AGROMAR-ZLATAR društvo s ograničenom odgovornošću za proizvodnju, trgovinu i usluge, Sajmišna 3, 49250 Zlatar</derivirana_varijabla>
  </DomainObject.Predmet.ProtustrankaFormatedWithAdress>
  <DomainObject.Predmet.ProtustrankaFormatedWithAdressOIB>
    <izvorni_sadrzaj> AGROMAR-ZLATAR društvo s ograničenom odgovornošću za proizvodnju, trgovinu i usluge, OIB 33130039244, Sajmišna 3, 49250 Zlatar</izvorni_sadrzaj>
    <derivirana_varijabla naziv="DomainObject.Predmet.ProtustrankaFormatedWithAdressOIB_1"> AGROMAR-ZLATAR društvo s ograničenom odgovornošću za proizvodnju, trgovinu i usluge, OIB 33130039244, Sajmišna 3, 49250 Zlatar</derivirana_varijabla>
  </DomainObject.Predmet.ProtustrankaFormatedWithAdressOIB>
  <DomainObject.Predmet.ProtustrankaWithAdress>
    <izvorni_sadrzaj>AGROMAR-ZLATAR društvo s ograničenom odgovornošću za proizvodnju, trgovinu i usluge Sajmišna 3, 49250 Zlatar</izvorni_sadrzaj>
    <derivirana_varijabla naziv="DomainObject.Predmet.ProtustrankaWithAdress_1">AGROMAR-ZLATAR društvo s ograničenom odgovornošću za proizvodnju, trgovinu i usluge Sajmišna 3, 49250 Zlatar</derivirana_varijabla>
  </DomainObject.Predmet.ProtustrankaWithAdress>
  <DomainObject.Predmet.ProtustrankaWithAdressOIB>
    <izvorni_sadrzaj>AGROMAR-ZLATAR društvo s ograničenom odgovornošću za proizvodnju, trgovinu i usluge, OIB 33130039244, Sajmišna 3, 49250 Zlatar</izvorni_sadrzaj>
    <derivirana_varijabla naziv="DomainObject.Predmet.ProtustrankaWithAdressOIB_1">AGROMAR-ZLATAR društvo s ograničenom odgovornošću za proizvodnju, trgovinu i usluge, OIB 33130039244, Sajmišna 3, 49250 Zlatar</derivirana_varijabla>
  </DomainObject.Predmet.ProtustrankaWithAdressOIB>
  <DomainObject.Predmet.ProtustrankaNazivFormated>
    <izvorni_sadrzaj>AGROMAR-ZLATAR društvo s ograničenom odgovornošću za proizvodnju, trgovinu i usluge</izvorni_sadrzaj>
    <derivirana_varijabla naziv="DomainObject.Predmet.ProtustrankaNazivFormated_1">AGROMAR-ZLATAR društvo s ograničenom odgovornošću za proizvodnju, trgovinu i usluge</derivirana_varijabla>
  </DomainObject.Predmet.ProtustrankaNazivFormated>
  <DomainObject.Predmet.ProtustrankaNazivFormatedOIB>
    <izvorni_sadrzaj>AGROMAR-ZLATAR društvo s ograničenom odgovornošću za proizvodnju, trgovinu i usluge, OIB 33130039244</izvorni_sadrzaj>
    <derivirana_varijabla naziv="DomainObject.Predmet.ProtustrankaNazivFormatedOIB_1">AGROMAR-ZLATAR društvo s ograničenom odgovornošću za proizvodnju, trgovinu i usluge, OIB 33130039244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AGROMAR-ZLATAR društvo s ograničenom odgovornošću za proizvodnju, trgovinu i usluge</item>
    </izvorni_sadrzaj>
    <derivirana_varijabla naziv="DomainObject.Predmet.ProtuStrankaListFormated_1">
      <item>AGROMAR-ZLATAR društvo s ograničenom odgovornošću za proizvodnju, trgovinu i usluge</item>
    </derivirana_varijabla>
  </DomainObject.Predmet.ProtuStrankaListFormated>
  <DomainObject.Predmet.ProtuStrankaListFormatedOIB>
    <izvorni_sadrzaj>
      <item>AGROMAR-ZLATAR društvo s ograničenom odgovornošću za proizvodnju, trgovinu i usluge, OIB 33130039244</item>
    </izvorni_sadrzaj>
    <derivirana_varijabla naziv="DomainObject.Predmet.ProtuStrankaListFormatedOIB_1">
      <item>AGROMAR-ZLATAR društvo s ograničenom odgovornošću za proizvodnju, trgovinu i usluge, OIB 33130039244</item>
    </derivirana_varijabla>
  </DomainObject.Predmet.ProtuStrankaListFormatedOIB>
  <DomainObject.Predmet.ProtuStrankaListFormatedWithAdress>
    <izvorni_sadrzaj>
      <item>AGROMAR-ZLATAR društvo s ograničenom odgovornošću za proizvodnju, trgovinu i usluge, Sajmišna 3, 49250 Zlatar</item>
    </izvorni_sadrzaj>
    <derivirana_varijabla naziv="DomainObject.Predmet.ProtuStrankaListFormatedWithAdress_1">
      <item>AGROMAR-ZLATAR društvo s ograničenom odgovornošću za proizvodnju, trgovinu i usluge, Sajmišna 3, 49250 Zlatar</item>
    </derivirana_varijabla>
  </DomainObject.Predmet.ProtuStrankaListFormatedWithAdress>
  <DomainObject.Predmet.ProtuStrankaListFormatedWithAdressOIB>
    <izvorni_sadrzaj>
      <item>AGROMAR-ZLATAR društvo s ograničenom odgovornošću za proizvodnju, trgovinu i usluge, OIB 33130039244, Sajmišna 3, 49250 Zlatar</item>
    </izvorni_sadrzaj>
    <derivirana_varijabla naziv="DomainObject.Predmet.ProtuStrankaListFormatedWithAdressOIB_1">
      <item>AGROMAR-ZLATAR društvo s ograničenom odgovornošću za proizvodnju, trgovinu i usluge, OIB 33130039244, Sajmišna 3, 49250 Zlatar</item>
    </derivirana_varijabla>
  </DomainObject.Predmet.ProtuStrankaListFormatedWithAdressOIB>
  <DomainObject.Predmet.ProtuStrankaListNazivFormated>
    <izvorni_sadrzaj>
      <item>AGROMAR-ZLATAR društvo s ograničenom odgovornošću za proizvodnju, trgovinu i usluge</item>
    </izvorni_sadrzaj>
    <derivirana_varijabla naziv="DomainObject.Predmet.ProtuStrankaListNazivFormated_1">
      <item>AGROMAR-ZLATAR društvo s ograničenom odgovornošću za proizvodnju, trgovinu i usluge</item>
    </derivirana_varijabla>
  </DomainObject.Predmet.ProtuStrankaListNazivFormated>
  <DomainObject.Predmet.ProtuStrankaListNazivFormatedOIB>
    <izvorni_sadrzaj>
      <item>AGROMAR-ZLATAR društvo s ograničenom odgovornošću za proizvodnju, trgovinu i usluge, OIB 33130039244</item>
    </izvorni_sadrzaj>
    <derivirana_varijabla naziv="DomainObject.Predmet.ProtuStrankaListNazivFormatedOIB_1">
      <item>AGROMAR-ZLATAR društvo s ograničenom odgovornošću za proizvodnju, trgovinu i usluge, OIB 33130039244</item>
    </derivirana_varijabla>
  </DomainObject.Predmet.ProtuStrankaListNazivFormatedOIB>
  <DomainObject.Predmet.OstaliList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Formated>
  <DomainObject.Predmet.OstaliList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FormatedOIB>
  <DomainObject.Predmet.OstaliListFormatedWithAdress>
    <izvorni_sadrzaj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_1"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>
  <DomainObject.Predmet.OstaliListFormatedWithAdressOIB>
    <izvorni_sadrzaj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OIB_1"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OIB>
  <DomainObject.Predmet.OstaliListNaziv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NazivFormated>
  <DomainObject.Predmet.OstaliListNaziv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AGROMAR-ZLATAR društvo s ograničenom odgovornošću za proizvodnju, trgovinu i usluge</izvorni_sadrzaj>
    <derivirana_varijabla naziv="DomainObject.Predmet.ProtustrankaIDrugi_1">AGROMAR-ZLATAR društvo s ograničenom odgovornošću za proizvodnju,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AGROMAR-ZLATAR društvo s ograničenom odgovornošću za proizvodnju, trgovinu i usluge, OIB 33130039244, Sajmišna 3, 49250 Zlatar</izvorni_sadrzaj>
    <derivirana_varijabla naziv="DomainObject.Predmet.ProtustrankaIDrugiAdressOIB_1">AGROMAR-ZLATAR društvo s ograničenom odgovornošću za proizvodnju, trgovinu i usluge, OIB 33130039244,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SudioniciListNaziv_1"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SudioniciListNaziv>
  <DomainObject.Predmet.SudioniciListAdressOIB>
    <izvorni_sadrzaj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izvorni_sadrzaj>
    <derivirana_varijabla naziv="DomainObject.Predmet.SudioniciListAdressOIB_1"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137</properties:Words>
  <properties:Characters>737</properties:Characters>
  <properties:Lines>59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2017-04-11T12:24:00Z</dcterms:created>
  <dc:creator>nribaric</dc:creator>
  <cp:lastModifiedBy>Jadranka Zelić</cp:lastModifiedBy>
  <cp:lastPrinted>2017-04-11T12:24:00Z</cp:lastPrinted>
  <dcterms:modified xmlns:xsi="http://www.w3.org/2001/XMLSchema-instance" xsi:type="dcterms:W3CDTF">2017-04-11T12:25:00Z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