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d1ae" w14:paraId="059d1ae" w:rsidRDefault="00FC7F05" w:rsidP="00FC7F05" w:rsidR="00FC7F05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C7F05" w:rsidP="00FC7F05" w:rsidR="00FC7F05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FC7F05" w:rsidP="00FC7F05" w:rsidR="00FC7F05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C7F05" w:rsidP="00FC7F05" w:rsidR="00FC7F05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FC7F05" w:rsidP="00FC7F05" w:rsidR="00FC7F05">
      <w:pPr>
        <w:spacing w:after="0"/>
        <w:rPr>
          <w:rFonts w:cs="Times New Roman"/>
        </w:rPr>
      </w:pPr>
    </w:p>
    <w:p w:rsidRDefault="00FC7F05" w:rsidP="00FC7F05" w:rsidR="00FC7F05">
      <w:pPr>
        <w:spacing w:after="0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FC7F05" w:rsidP="00FC7F05" w:rsidR="00FC7F05">
      <w:pPr>
        <w:spacing w:after="0"/>
        <w:jc w:val="center"/>
        <w:rPr>
          <w:rFonts w:cs="Times New Roman"/>
          <w:b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FC7F05" w:rsidP="00FC7F05" w:rsidR="00FC7F05">
      <w:pPr>
        <w:spacing w:after="0"/>
        <w:jc w:val="center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  <w:b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GIZMO j.d.o.o., OIB: 66842106469 sa sjedištem u Slavka Kolara 8, 40000 Čakovec</w:t>
      </w:r>
      <w:r>
        <w:rPr>
          <w:rFonts w:cs="Times New Roman"/>
        </w:rPr>
        <w:t>, 29. lipnja 2017.,</w:t>
      </w: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FC7F05" w:rsidP="00FC7F05" w:rsidR="00FC7F05">
      <w:pPr>
        <w:spacing w:after="0"/>
        <w:jc w:val="center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  <w:b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GIZMO j.d.o.o., OIB: 66842106469 sa sjedištem u Slavka Kolara 8, 40000 Čakovec.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GIZMO j.d.o.o., OIB: 66842106469 sa sjedištem u Slavka Kolara 8, 40000 Čakovec.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GIZMO j.d.o.o., OIB: 66842106469 sa sjedištem u Slavka Kolara 8, 40000 Čakovec, biti će brisan iz sudskog registra.</w:t>
      </w: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C7F05" w:rsidP="00FC7F05" w:rsidR="00FC7F05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25. travnja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neprekidno</w:t>
      </w:r>
      <w:r>
        <w:rPr>
          <w:rFonts w:cs="Times New Roman"/>
        </w:rPr>
        <w:t>j blokadi od 2016.</w:t>
      </w:r>
      <w:r>
        <w:rPr>
          <w:rFonts w:cs="Times New Roman"/>
        </w:rPr>
        <w:t>,</w:t>
      </w:r>
      <w:r>
        <w:rPr>
          <w:rFonts w:cs="Times New Roman"/>
        </w:rPr>
        <w:t xml:space="preserve"> dok točni iznos blokade ne zna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St-687/16-14</w:t>
      </w:r>
      <w:r>
        <w:rPr>
          <w:rFonts w:cs="Times New Roman"/>
        </w:rPr>
        <w:t xml:space="preserve">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FC7F05" w:rsidP="00FC7F05" w:rsidR="00FC7F05">
      <w:pPr>
        <w:spacing w:after="0"/>
        <w:ind w:firstLine="708"/>
        <w:jc w:val="both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FC7F05" w:rsidP="00FC7F05" w:rsidR="00FC7F05">
      <w:pPr>
        <w:spacing w:after="0"/>
        <w:jc w:val="center"/>
        <w:rPr>
          <w:rFonts w:cs="Times New Roman"/>
        </w:rPr>
      </w:pPr>
    </w:p>
    <w:p w:rsidRDefault="00FC7F05" w:rsidP="00FC7F05" w:rsidR="00FC7F05">
      <w:pPr>
        <w:spacing w:after="0"/>
        <w:jc w:val="center"/>
        <w:rPr>
          <w:rFonts w:cs="Times New Roman"/>
        </w:rPr>
      </w:pPr>
    </w:p>
    <w:p w:rsidRDefault="00FC7F05" w:rsidP="00FC7F05" w:rsidR="00FC7F0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FC7F05" w:rsidP="00FC7F05" w:rsidR="00FC7F0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497357" w:rsidP="00FC7F05" w:rsidR="00FC7F0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FC7F05">
        <w:rPr>
          <w:rFonts w:cs="Times New Roman"/>
        </w:rPr>
        <w:t xml:space="preserve"> </w:t>
      </w:r>
      <w:r w:rsidR="00FC7F05">
        <w:rPr>
          <w:rFonts w:cs="Times New Roman"/>
        </w:rPr>
        <w:t xml:space="preserve">Hugo </w:t>
      </w:r>
      <w:proofErr w:type="spellStart"/>
      <w:r w:rsidR="00FC7F05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FC7F05" w:rsidP="00FC7F05" w:rsidR="00FC7F05">
      <w:pPr>
        <w:spacing w:after="0"/>
        <w:rPr>
          <w:rFonts w:cs="Times New Roman"/>
          <w:b/>
          <w:u w:val="single"/>
        </w:rPr>
      </w:pPr>
    </w:p>
    <w:p w:rsidRDefault="00FC7F05" w:rsidP="00FC7F05" w:rsidR="00FC7F05">
      <w:pPr>
        <w:spacing w:after="0"/>
        <w:rPr>
          <w:rFonts w:cs="Times New Roman"/>
          <w:b/>
          <w:u w:val="single"/>
        </w:rPr>
      </w:pPr>
    </w:p>
    <w:p w:rsidRDefault="00FC7F05" w:rsidP="00FC7F05" w:rsidR="00FC7F05">
      <w:pPr>
        <w:spacing w:after="0"/>
        <w:rPr>
          <w:rFonts w:cs="Times New Roman"/>
          <w:b/>
          <w:u w:val="single"/>
        </w:rPr>
      </w:pPr>
    </w:p>
    <w:p w:rsidRDefault="00FC7F05" w:rsidP="00FC7F05" w:rsidR="00FC7F05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FC7F05" w:rsidP="00FC7F05" w:rsidR="00FC7F0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FC7F05" w:rsidP="00FC7F05" w:rsidR="00FC7F0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spacing w:after="0"/>
        <w:jc w:val="both"/>
        <w:rPr>
          <w:rFonts w:cs="Times New Roman"/>
        </w:rPr>
      </w:pPr>
    </w:p>
    <w:p w:rsidRDefault="00FC7F05" w:rsidP="00FC7F05" w:rsidR="00FC7F0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GIZMO j.d.o.o., Slavka Kolara 8, 40000 Čakovec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>Iva Dobranić, Slavka Kolara 8, Čakovec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FC7F05" w:rsidP="00FC7F05" w:rsidR="00FC7F05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FC7F05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A9E" w:rsidP="00537B78" w:rsidR="00642A9E">
      <w:r>
        <w:separator/>
      </w:r>
    </w:p>
  </w:endnote>
  <w:endnote w:id="0" w:type="continuationSeparator">
    <w:p w:rsidRDefault="00642A9E" w:rsidP="00537B78" w:rsidR="00642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A9E" w:rsidP="00537B78" w:rsidR="00642A9E">
      <w:r>
        <w:separator/>
      </w:r>
    </w:p>
  </w:footnote>
  <w:footnote w:id="0" w:type="continuationSeparator">
    <w:p w:rsidRDefault="00642A9E" w:rsidP="00537B78" w:rsidR="00642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05" w:rsidR="008333A9">
    <w:pPr>
      <w:pStyle w:val="Zaglavlje"/>
    </w:pPr>
    <w:r>
      <w:rPr>
        <w:rStyle w:val="PozadinaSvijetloCrvena"/>
        <w:shd w:fill="auto" w:color="auto" w:val="clear"/>
      </w:rPr>
      <w:t>Poslovni broj: 6 St-687/16-15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357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A9E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F0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96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St-687/2016-15</izvorni_sadrzaj>
    <derivirana_varijabla naziv="DomainObject.Oznaka_1">St-687/2016-15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GIZMO jednostavno društvo s ograničenom odgovornošću za trgovinu i usluge</izvorni_sadrzaj>
    <derivirana_varijabla naziv="DomainObject.Predmet.ProtustrankaFormated_1">  GIZMO jednostavno društvo s ograničenom odgovornošću za trgovinu i usluge</derivirana_varijabla>
  </DomainObject.Predmet.ProtustrankaFormated>
  <DomainObject.Predmet.ProtustrankaFormatedOIB>
    <izvorni_sadrzaj>  GIZMO jednostavno društvo s ograničenom odgovornošću za trgovinu i usluge, OIB 66842106469</izvorni_sadrzaj>
    <derivirana_varijabla naziv="DomainObject.Predmet.ProtustrankaFormatedOIB_1">  GIZMO jednostavno društvo s ograničenom odgovornošću za trgovinu i usluge, OIB 66842106469</derivirana_varijabla>
  </DomainObject.Predmet.ProtustrankaFormatedOIB>
  <DomainObject.Predmet.ProtustrankaFormatedWithAdress>
    <izvorni_sadrzaj> GIZMO jednostavno društvo s ograničenom odgovornošću za trgovinu i usluge, Slavka Kolara 8, 40000 Čakovec</izvorni_sadrzaj>
    <derivirana_varijabla naziv="DomainObject.Predmet.ProtustrankaFormatedWithAdress_1"> GIZMO jednostavno društvo s ograničenom odgovornošću za trgovinu i usluge, Slavka Kolara 8, 40000 Čakovec</derivirana_varijabla>
  </DomainObject.Predmet.ProtustrankaFormatedWithAdress>
  <DomainObject.Predmet.ProtustrankaFormatedWithAdressOIB>
    <izvorni_sadrzaj> GIZMO jednostavno društvo s ograničenom odgovornošću za trgovinu i usluge, OIB 66842106469, Slavka Kolara 8, 40000 Čakovec</izvorni_sadrzaj>
    <derivirana_varijabla naziv="DomainObject.Predmet.ProtustrankaFormatedWithAdressOIB_1"> GIZMO jednostavno društvo s ograničenom odgovornošću za trgovinu i usluge, OIB 66842106469, Slavka Kolara 8, 40000 Čakovec</derivirana_varijabla>
  </DomainObject.Predmet.ProtustrankaFormatedWithAdressOIB>
  <DomainObject.Predmet.ProtustrankaWithAdress>
    <izvorni_sadrzaj>GIZMO jednostavno društvo s ograničenom odgovornošću za trgovinu i usluge Slavka Kolara 8, 40000 Čakovec</izvorni_sadrzaj>
    <derivirana_varijabla naziv="DomainObject.Predmet.ProtustrankaWithAdress_1">GIZMO jednostavno društvo s ograničenom odgovornošću za trgovinu i usluge Slavka Kolara 8, 40000 Čakovec</derivirana_varijabla>
  </DomainObject.Predmet.ProtustrankaWithAdress>
  <DomainObject.Predmet.ProtustrankaWithAdressOIB>
    <izvorni_sadrzaj>GIZMO jednostavno društvo s ograničenom odgovornošću za trgovinu i usluge, OIB 66842106469, Slavka Kolara 8, 40000 Čakovec</izvorni_sadrzaj>
    <derivirana_varijabla naziv="DomainObject.Predmet.ProtustrankaWithAdressOIB_1">GIZMO jednostavno društvo s ograničenom odgovornošću za trgovinu i usluge, OIB 66842106469, Slavka Kolara 8, 40000 Čakovec</derivirana_varijabla>
  </DomainObject.Predmet.ProtustrankaWithAdressOIB>
  <DomainObject.Predmet.ProtustrankaNazivFormated>
    <izvorni_sadrzaj>GIZMO jednostavno društvo s ograničenom odgovornošću za trgovinu i usluge</izvorni_sadrzaj>
    <derivirana_varijabla naziv="DomainObject.Predmet.ProtustrankaNazivFormated_1">GIZMO jednostavno društvo s ograničenom odgovornošću za trgovinu i usluge</derivirana_varijabla>
  </DomainObject.Predmet.ProtustrankaNazivFormated>
  <DomainObject.Predmet.ProtustrankaNazivFormatedOIB>
    <izvorni_sadrzaj>GIZMO jednostavno društvo s ograničenom odgovornošću za trgovinu i usluge, OIB 66842106469</izvorni_sadrzaj>
    <derivirana_varijabla naziv="DomainObject.Predmet.ProtustrankaNazivFormatedOIB_1">GIZMO jednostavno društvo s ograničenom odgovornošću za trgovinu i usluge, OIB 66842106469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6524.32</izvorni_sadrzaj>
    <derivirana_varijabla naziv="DomainObject.Predmet.TrenutnaVrijednost_1">6524.32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GIZMO jednostavno društvo s ograničenom odgovornošću za trgovinu i usluge</item>
    </izvorni_sadrzaj>
    <derivirana_varijabla naziv="DomainObject.Predmet.ProtuStrankaListFormated_1">
      <item>GIZMO jednostavno društvo s ograničenom odgovornošću za trgovinu i usluge</item>
    </derivirana_varijabla>
  </DomainObject.Predmet.ProtuStrankaListFormated>
  <DomainObject.Predmet.ProtuStrankaListFormatedOIB>
    <izvorni_sadrzaj>
      <item>GIZMO jednostavno društvo s ograničenom odgovornošću za trgovinu i usluge, OIB 66842106469</item>
    </izvorni_sadrzaj>
    <derivirana_varijabla naziv="DomainObject.Predmet.ProtuStrankaListFormatedOIB_1">
      <item>GIZMO jednostavno društvo s ograničenom odgovornošću za trgovinu i usluge, OIB 66842106469</item>
    </derivirana_varijabla>
  </DomainObject.Predmet.ProtuStrankaListFormatedOIB>
  <DomainObject.Predmet.ProtuStrankaListFormatedWithAdress>
    <izvorni_sadrzaj>
      <item>GIZMO jednostavno društvo s ograničenom odgovornošću za trgovinu i usluge, Slavka Kolara 8, 40000 Čakovec</item>
    </izvorni_sadrzaj>
    <derivirana_varijabla naziv="DomainObject.Predmet.ProtuStrankaListFormatedWithAdress_1">
      <item>GIZMO jednostavno društvo s ograničenom odgovornošću za trgovinu i usluge, Slavka Kolara 8, 40000 Čakovec</item>
    </derivirana_varijabla>
  </DomainObject.Predmet.ProtuStrankaListFormatedWithAdress>
  <DomainObject.Predmet.ProtuStrankaListFormatedWithAdressOIB>
    <izvorni_sadrzaj>
      <item>GIZMO jednostavno društvo s ograničenom odgovornošću za trgovinu i usluge, OIB 66842106469, Slavka Kolara 8, 40000 Čakovec</item>
    </izvorni_sadrzaj>
    <derivirana_varijabla naziv="DomainObject.Predmet.ProtuStrankaListFormatedWithAdressOIB_1">
      <item>GIZMO jednostavno društvo s ograničenom odgovornošću za trgovinu i usluge, OIB 66842106469, Slavka Kolara 8, 40000 Čakovec</item>
    </derivirana_varijabla>
  </DomainObject.Predmet.ProtuStrankaListFormatedWithAdressOIB>
  <DomainObject.Predmet.ProtuStrankaListNazivFormated>
    <izvorni_sadrzaj>
      <item>GIZMO jednostavno društvo s ograničenom odgovornošću za trgovinu i usluge</item>
    </izvorni_sadrzaj>
    <derivirana_varijabla naziv="DomainObject.Predmet.ProtuStrankaListNazivFormated_1">
      <item>GIZMO jednostavno društvo s ograničenom odgovornošću za trgovinu i usluge</item>
    </derivirana_varijabla>
  </DomainObject.Predmet.ProtuStrankaListNazivFormated>
  <DomainObject.Predmet.ProtuStrankaListNazivFormatedOIB>
    <izvorni_sadrzaj>
      <item>GIZMO jednostavno društvo s ograničenom odgovornošću za trgovinu i usluge, OIB 66842106469</item>
    </izvorni_sadrzaj>
    <derivirana_varijabla naziv="DomainObject.Predmet.ProtuStrankaListNazivFormatedOIB_1">
      <item>GIZMO jednostavno društvo s ograničenom odgovornošću za trgovinu i usluge, OIB 66842106469</item>
    </derivirana_varijabla>
  </DomainObject.Predmet.ProtuStrankaListNazivFormatedOIB>
  <DomainObject.Predmet.OstaliListFormated>
    <izvorni_sadrzaj>
      <item>sudski registar</item>
      <item>Iva Dobranić</item>
    </izvorni_sadrzaj>
    <derivirana_varijabla naziv="DomainObject.Predmet.OstaliListFormated_1">
      <item>sudski registar</item>
      <item>Iva Dobranić</item>
    </derivirana_varijabla>
  </DomainObject.Predmet.OstaliListFormated>
  <DomainObject.Predmet.OstaliListFormatedOIB>
    <izvorni_sadrzaj>
      <item>sudski registar</item>
      <item>Iva Dobranić, OIB 29950921229</item>
    </izvorni_sadrzaj>
    <derivirana_varijabla naziv="DomainObject.Predmet.OstaliListFormatedOIB_1">
      <item>sudski registar</item>
      <item>Iva Dobranić, OIB 29950921229</item>
    </derivirana_varijabla>
  </DomainObject.Predmet.OstaliListFormatedOIB>
  <DomainObject.Predmet.OstaliListFormatedWithAdress>
    <izvorni_sadrzaj>
      <item>sudski registar</item>
      <item>Iva Dobranić, Slavka Kolara 8, 40000 Čakovec</item>
    </izvorni_sadrzaj>
    <derivirana_varijabla naziv="DomainObject.Predmet.OstaliListFormatedWithAdress_1">
      <item>sudski registar</item>
      <item>Iva Dobranić, Slavka Kolara 8, 40000 Čakovec</item>
    </derivirana_varijabla>
  </DomainObject.Predmet.OstaliListFormatedWithAdress>
  <DomainObject.Predmet.OstaliListFormatedWithAdressOIB>
    <izvorni_sadrzaj>
      <item>sudski registar</item>
      <item>Iva Dobranić, OIB 29950921229, Slavka Kolara 8, 40000 Čakovec</item>
    </izvorni_sadrzaj>
    <derivirana_varijabla naziv="DomainObject.Predmet.OstaliListFormatedWithAdressOIB_1">
      <item>sudski registar</item>
      <item>Iva Dobranić, OIB 29950921229, Slavka Kolara 8, 40000 Čakovec</item>
    </derivirana_varijabla>
  </DomainObject.Predmet.OstaliListFormatedWithAdressOIB>
  <DomainObject.Predmet.OstaliListNazivFormated>
    <izvorni_sadrzaj>
      <item>sudski registar</item>
      <item>Iva Dobranić</item>
    </izvorni_sadrzaj>
    <derivirana_varijabla naziv="DomainObject.Predmet.OstaliListNazivFormated_1">
      <item>sudski registar</item>
      <item>Iva Dobranić</item>
    </derivirana_varijabla>
  </DomainObject.Predmet.OstaliListNazivFormated>
  <DomainObject.Predmet.OstaliListNazivFormatedOIB>
    <izvorni_sadrzaj>
      <item>sudski registar</item>
      <item>Iva Dobranić, OIB 29950921229</item>
    </izvorni_sadrzaj>
    <derivirana_varijabla naziv="DomainObject.Predmet.OstaliListNazivFormatedOIB_1">
      <item>sudski registar</item>
      <item>Iva Dobranić, OIB 29950921229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St-687/2016-15</izvorni_sadrzaj>
    <derivirana_varijabla naziv="DomainObject.PoslovniBrojDokumenta_1">St-687/2016-15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GIZMO jednostavno društvo s ograničenom odgovornošću za trgovinu i usluge</izvorni_sadrzaj>
    <derivirana_varijabla naziv="DomainObject.Predmet.ProtustrankaIDrugi_1">GIZMO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GIZMO jednostavno društvo s ograničenom odgovornošću za trgovinu i usluge, OIB 66842106469, Slavka Kolara 8, 40000 Čakovec</izvorni_sadrzaj>
    <derivirana_varijabla naziv="DomainObject.Predmet.ProtustrankaIDrugiAdressOIB_1">GIZMO jednostavno društvo s ograničenom odgovornošću za trgovinu i usluge, OIB 66842106469, Slavka Kolara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GIZMO jednostavno društvo s ograničenom odgovornošću za trgovinu i usluge</item>
      <item>sudski registar</item>
      <item>Iva Dobranić</item>
    </izvorni_sadrzaj>
    <derivirana_varijabla naziv="DomainObject.Predmet.SudioniciListNaziv_1">
      <item>Financijska agencija</item>
      <item>GIZMO jednostavno društvo s ograničenom odgovornošću za trgovinu i usluge</item>
      <item>sudski registar</item>
      <item>Iva Dobranić</item>
    </derivirana_varijabla>
  </DomainObject.Predmet.SudioniciListNaziv>
  <DomainObject.Predmet.SudioniciListAdressOIB>
    <izvorni_sadrzaj>
      <item>Financijska agencija, OIB 85821130368</item>
      <item>GIZMO jednostavno društvo s ograničenom odgovornošću za trgovinu i usluge, OIB 66842106469, Slavka Kolara 8,40000 Čakovec</item>
      <item>sudski registar</item>
      <item>Iva Dobranić, OIB 29950921229, Slavka Kolara 8,40000 Čakovec</item>
    </izvorni_sadrzaj>
    <derivirana_varijabla naziv="DomainObject.Predmet.SudioniciListAdressOIB_1">
      <item>Financijska agencija, OIB 85821130368</item>
      <item>GIZMO jednostavno društvo s ograničenom odgovornošću za trgovinu i usluge, OIB 66842106469, Slavka Kolara 8,40000 Čakovec</item>
      <item>sudski registar</item>
      <item>Iva Dobranić, OIB 29950921229, Slavka Kolara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581B9-B8AD-4835-A91C-C2A2BA8EB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3264</properties:Characters>
  <properties:Lines>94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2017-06-28T08:12:00Z</cp:lastPrinted>
  <dcterms:modified xmlns:xsi="http://www.w3.org/2001/XMLSchema-instance" xsi:type="dcterms:W3CDTF">2017-06-28T08:12:00Z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St-687/2016-15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