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0e96" w14:paraId="b130e96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U   I M 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C57455">
        <w:rPr>
          <w:rFonts w:hAnsi="Times New Roman" w:ascii="Times New Roman"/>
          <w:szCs w:val="24"/>
          <w:lang w:val="hr-HR"/>
        </w:rPr>
        <w:t>CINEMA ART za trgovinu, d.o.o., Zagreb, Mesnička 9, OIB 80522164488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E43536">
        <w:rPr>
          <w:rFonts w:hAnsi="Times New Roman" w:ascii="Times New Roman"/>
          <w:szCs w:val="24"/>
          <w:lang w:val="hr-HR"/>
        </w:rPr>
        <w:t>13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C57455">
        <w:rPr>
          <w:rFonts w:hAnsi="Times New Roman" w:ascii="Times New Roman"/>
          <w:szCs w:val="24"/>
        </w:rPr>
        <w:t>CINEMA ART za trgovinu, d.o.o., Zagreb, Mesnička 9, OIB 80522164488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</w:t>
      </w:r>
      <w:r w:rsidRPr="00E43536">
        <w:rPr>
          <w:rFonts w:hAnsi="Times New Roman" w:ascii="Times New Roman"/>
          <w:szCs w:val="24"/>
        </w:rPr>
        <w:t xml:space="preserve">otvoren je dana </w:t>
      </w:r>
      <w:r w:rsidR="00E43536" w:rsidRPr="00E43536">
        <w:rPr>
          <w:rFonts w:hAnsi="Times New Roman" w:ascii="Times New Roman"/>
          <w:szCs w:val="24"/>
        </w:rPr>
        <w:t>1</w:t>
      </w:r>
      <w:r w:rsidR="007E390B" w:rsidRPr="00E43536">
        <w:rPr>
          <w:rFonts w:hAnsi="Times New Roman" w:ascii="Times New Roman"/>
          <w:szCs w:val="24"/>
        </w:rPr>
        <w:t>3</w:t>
      </w:r>
      <w:r w:rsidR="00EA21A9" w:rsidRPr="00E43536">
        <w:rPr>
          <w:rFonts w:hAnsi="Times New Roman" w:ascii="Times New Roman"/>
          <w:szCs w:val="24"/>
        </w:rPr>
        <w:t xml:space="preserve">. </w:t>
      </w:r>
      <w:r w:rsidR="007E390B" w:rsidRPr="00E43536">
        <w:rPr>
          <w:rFonts w:hAnsi="Times New Roman" w:ascii="Times New Roman"/>
          <w:szCs w:val="24"/>
        </w:rPr>
        <w:t>veljače 2017</w:t>
      </w:r>
      <w:r w:rsidR="00EA21A9" w:rsidRPr="00E43536">
        <w:rPr>
          <w:rFonts w:hAnsi="Times New Roman" w:ascii="Times New Roman"/>
          <w:szCs w:val="24"/>
        </w:rPr>
        <w:t>. godine</w:t>
      </w:r>
      <w:r w:rsidRPr="00E43536">
        <w:rPr>
          <w:rFonts w:hAnsi="Times New Roman" w:ascii="Times New Roman"/>
          <w:szCs w:val="24"/>
        </w:rPr>
        <w:t xml:space="preserve"> u </w:t>
      </w:r>
      <w:r w:rsidR="00E43536" w:rsidRPr="00E43536">
        <w:rPr>
          <w:rFonts w:hAnsi="Times New Roman" w:ascii="Times New Roman"/>
          <w:szCs w:val="24"/>
        </w:rPr>
        <w:t>10,3</w:t>
      </w:r>
      <w:r w:rsidR="0040656B">
        <w:rPr>
          <w:rFonts w:hAnsi="Times New Roman" w:ascii="Times New Roman"/>
          <w:szCs w:val="24"/>
        </w:rPr>
        <w:t>5</w:t>
      </w:r>
      <w:r w:rsidR="007E390B" w:rsidRPr="00E43536">
        <w:rPr>
          <w:rFonts w:hAnsi="Times New Roman" w:ascii="Times New Roman"/>
          <w:szCs w:val="24"/>
        </w:rPr>
        <w:t xml:space="preserve"> sati</w:t>
      </w:r>
      <w:r w:rsidRPr="00E43536">
        <w:rPr>
          <w:rFonts w:hAnsi="Times New Roman" w:ascii="Times New Roman"/>
          <w:szCs w:val="24"/>
        </w:rPr>
        <w:t xml:space="preserve">, </w:t>
      </w:r>
      <w:r w:rsidR="007E390B" w:rsidRPr="00E43536">
        <w:rPr>
          <w:rFonts w:hAnsi="Times New Roman" w:ascii="Times New Roman"/>
          <w:szCs w:val="24"/>
        </w:rPr>
        <w:t xml:space="preserve">a kojeg </w:t>
      </w:r>
      <w:r w:rsidR="007E390B">
        <w:rPr>
          <w:rFonts w:hAnsi="Times New Roman" w:ascii="Times New Roman"/>
          <w:szCs w:val="24"/>
        </w:rPr>
        <w:t xml:space="preserve">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C57455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color w:val="FF0000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</w:t>
      </w:r>
      <w:r w:rsidR="00E43536">
        <w:rPr>
          <w:rFonts w:hAnsi="Times New Roman" w:ascii="Times New Roman"/>
          <w:szCs w:val="24"/>
        </w:rPr>
        <w:t>Hrvoje Kraljičković, Zagreb, Trg hrvatskih velikana 4, OIB 63875916042.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C57455">
        <w:rPr>
          <w:rFonts w:hAnsi="Times New Roman" w:ascii="Times New Roman"/>
          <w:szCs w:val="24"/>
        </w:rPr>
        <w:t>CINEMA ART za trgovinu, d.o.o., Zagreb, Mesnička 9, OIB 80522164488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C57455">
        <w:rPr>
          <w:rFonts w:hAnsi="Times New Roman" w:ascii="Times New Roman"/>
          <w:lang w:val="hr-HR"/>
        </w:rPr>
        <w:t>8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C57455">
        <w:rPr>
          <w:rFonts w:hAnsi="Times New Roman" w:ascii="Times New Roman"/>
          <w:lang w:val="hr-HR"/>
        </w:rPr>
        <w:t>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C57455">
        <w:rPr>
          <w:rFonts w:hAnsi="Times New Roman" w:ascii="Times New Roman"/>
          <w:lang w:val="hr-HR"/>
        </w:rPr>
        <w:t>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E43536">
        <w:rPr>
          <w:rFonts w:hAnsi="Times New Roman" w:ascii="Times New Roman"/>
          <w:lang w:val="hr-HR"/>
        </w:rPr>
        <w:t>13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Pr="00534010">
        <w:rPr>
          <w:rFonts w:hAnsi="Times New Roman" w:ascii="Times New Roman"/>
          <w:lang w:val="hr-HR"/>
        </w:rPr>
        <w:t>SUDAC: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40656B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0656B" w:rsidP="00324504" w:rsidR="0040656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0656B" w:rsidP="00324504" w:rsidR="0040656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40656B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40656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40656B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40656B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40656B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532B71" w:rsidP="007062FE" w:rsidR="00C57455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40656B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40656B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C57455" w:rsidRPr="0040656B">
        <w:rPr>
          <w:rFonts w:hAnsi="Times New Roman" w:ascii="Times New Roman"/>
          <w:color w:val="FFFFFF"/>
          <w:szCs w:val="24"/>
          <w:lang w:val="hr-HR"/>
        </w:rPr>
        <w:t>CINEMA ART za trgovinu, d.o.o., Zagreb, Mesnička 9</w:t>
      </w:r>
    </w:p>
    <w:p w:rsidRDefault="00E43536" w:rsidP="007062FE" w:rsidR="00E43536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zakonski zastupnik Sanja Surać, Zagreb, Kneza MIslava 3</w:t>
      </w:r>
    </w:p>
    <w:p w:rsidRDefault="00E43536" w:rsidP="007062FE" w:rsidR="00E43536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zakonski zastupnik Denis Krmić, Zagreb, Rebar 82</w:t>
      </w:r>
    </w:p>
    <w:p w:rsidRDefault="007062FE" w:rsidP="007062FE" w:rsidR="00867F16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40656B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40656B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40656B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656B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40656B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40656B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40656B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40656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65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C57455">
      <w:rPr>
        <w:rFonts w:hAnsi="Times New Roman" w:ascii="Times New Roman"/>
        <w:lang w:val="hr-HR"/>
      </w:rPr>
      <w:t>8689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C57455">
      <w:rPr>
        <w:rFonts w:hAnsi="Times New Roman" w:ascii="Times New Roman"/>
        <w:lang w:val="hr-HR"/>
      </w:rPr>
      <w:t>8689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4F20F0F4"/>
    <w:lvl w:tplc="7842F54E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82088"/>
    <w:rsid w:val="00324EB2"/>
    <w:rsid w:val="00325928"/>
    <w:rsid w:val="003577F8"/>
    <w:rsid w:val="00365577"/>
    <w:rsid w:val="0040656B"/>
    <w:rsid w:val="0042162E"/>
    <w:rsid w:val="00532B71"/>
    <w:rsid w:val="00534010"/>
    <w:rsid w:val="005940E9"/>
    <w:rsid w:val="005A1648"/>
    <w:rsid w:val="006356C5"/>
    <w:rsid w:val="006F1A6D"/>
    <w:rsid w:val="007062FE"/>
    <w:rsid w:val="00730EAB"/>
    <w:rsid w:val="007A29F9"/>
    <w:rsid w:val="007E390B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455"/>
    <w:rsid w:val="00C57CAF"/>
    <w:rsid w:val="00CF2939"/>
    <w:rsid w:val="00D44D4F"/>
    <w:rsid w:val="00D955F3"/>
    <w:rsid w:val="00DB29D2"/>
    <w:rsid w:val="00DB4528"/>
    <w:rsid w:val="00DE6A7B"/>
    <w:rsid w:val="00E43536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6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5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6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5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8689</izvorni_sadrzaj>
    <derivirana_varijabla naziv="DomainObject.Predmet.Broj_1">8689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St-8689/2015</izvorni_sadrzaj>
    <derivirana_varijabla naziv="DomainObject.Predmet.OznakaBroj_1">St-8689/2015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CINEMA ART  d.o.o. zastupanog po punomoćniku Sanja Surać; Denis Krmić</izvorni_sadrzaj>
    <derivirana_varijabla naziv="DomainObject.Predmet.ProtustrankaFormated_1">  CINEMA ART  d.o.o. zastupanog po punomoćniku Sanja Surać; Denis Krmić</derivirana_varijabla>
  </DomainObject.Predmet.ProtustrankaFormated>
  <DomainObject.Predmet.ProtustrankaFormatedOIB>
    <izvorni_sadrzaj>  CINEMA ART  d.o.o., OIB 80522164488 zastupanog po punomoćniku Sanja Surać; Denis Krmić</izvorni_sadrzaj>
    <derivirana_varijabla naziv="DomainObject.Predmet.ProtustrankaFormatedOIB_1">  CINEMA ART  d.o.o., OIB 80522164488 zastupanog po punomoćniku Sanja Surać; Denis Krmić</derivirana_varijabla>
  </DomainObject.Predmet.ProtustrankaFormatedOIB>
  <DomainObject.Predmet.ProtustrankaFormatedWithAdress>
    <izvorni_sadrzaj> CINEMA ART  d.o.o., Mesnička 9, 10000 Zagreb zastupanog po punomoćniku Sanja Surać; Denis Krmić</izvorni_sadrzaj>
    <derivirana_varijabla naziv="DomainObject.Predmet.ProtustrankaFormatedWithAdress_1"> CINEMA ART  d.o.o., Mesnička 9, 10000 Zagreb zastupanog po punomoćniku Sanja Surać; Denis Krmić</derivirana_varijabla>
  </DomainObject.Predmet.ProtustrankaFormatedWithAdress>
  <DomainObject.Predmet.ProtustrankaFormatedWithAdressOIB>
    <izvorni_sadrzaj> CINEMA ART  d.o.o., OIB 80522164488, Mesnička 9, 10000 Zagreb zastupanog po punomoćniku Sanja Surać; Denis Krmić</izvorni_sadrzaj>
    <derivirana_varijabla naziv="DomainObject.Predmet.ProtustrankaFormatedWithAdressOIB_1"> CINEMA ART  d.o.o., OIB 80522164488, Mesnička 9, 10000 Zagreb zastupanog po punomoćniku Sanja Surać; Denis Krmić</derivirana_varijabla>
  </DomainObject.Predmet.ProtustrankaFormatedWithAdressOIB>
  <DomainObject.Predmet.ProtustrankaWithAdress>
    <izvorni_sadrzaj>CINEMA ART  d.o.o. Mesnička 9, 10000 Zagreb</izvorni_sadrzaj>
    <derivirana_varijabla naziv="DomainObject.Predmet.ProtustrankaWithAdress_1">CINEMA ART  d.o.o. Mesnička 9, 10000 Zagreb</derivirana_varijabla>
  </DomainObject.Predmet.ProtustrankaWithAdress>
  <DomainObject.Predmet.ProtustrankaWithAdressOIB>
    <izvorni_sadrzaj>CINEMA ART  d.o.o., OIB 80522164488, Mesnička 9, 10000 Zagreb</izvorni_sadrzaj>
    <derivirana_varijabla naziv="DomainObject.Predmet.ProtustrankaWithAdressOIB_1">CINEMA ART  d.o.o., OIB 80522164488, Mesnička 9, 10000 Zagreb</derivirana_varijabla>
  </DomainObject.Predmet.ProtustrankaWithAdressOIB>
  <DomainObject.Predmet.ProtustrankaNazivFormated>
    <izvorni_sadrzaj>CINEMA ART  d.o.o.</izvorni_sadrzaj>
    <derivirana_varijabla naziv="DomainObject.Predmet.ProtustrankaNazivFormated_1">CINEMA ART  d.o.o.</derivirana_varijabla>
  </DomainObject.Predmet.ProtustrankaNazivFormated>
  <DomainObject.Predmet.ProtustrankaNazivFormatedOIB>
    <izvorni_sadrzaj>CINEMA ART  d.o.o., OIB 80522164488</izvorni_sadrzaj>
    <derivirana_varijabla naziv="DomainObject.Predmet.ProtustrankaNazivFormatedOIB_1">CINEMA ART  d.o.o., OIB 80522164488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CINEMA ART  d.o.o. zastupanog po punomoćniku Sanja Surać; Denis Krmić</item>
    </izvorni_sadrzaj>
    <derivirana_varijabla naziv="DomainObject.Predmet.ProtuStrankaListFormated_1">
      <item>CINEMA ART  d.o.o. zastupanog po punomoćniku Sanja Surać; Denis Krmić</item>
    </derivirana_varijabla>
  </DomainObject.Predmet.ProtuStrankaListFormated>
  <DomainObject.Predmet.ProtuStrankaListFormatedOIB>
    <izvorni_sadrzaj>
      <item>CINEMA ART  d.o.o., OIB 80522164488 zastupanog po punomoćniku Sanja Surać; Denis Krmić</item>
    </izvorni_sadrzaj>
    <derivirana_varijabla naziv="DomainObject.Predmet.ProtuStrankaListFormatedOIB_1">
      <item>CINEMA ART  d.o.o., OIB 80522164488 zastupanog po punomoćniku Sanja Surać; Denis Krmić</item>
    </derivirana_varijabla>
  </DomainObject.Predmet.ProtuStrankaListFormatedOIB>
  <DomainObject.Predmet.ProtuStrankaListFormatedWithAdress>
    <izvorni_sadrzaj>
      <item>CINEMA ART  d.o.o., Mesnička 9, 10000 Zagreb zastupanog po punomoćniku Sanja Surać; Denis Krmić</item>
    </izvorni_sadrzaj>
    <derivirana_varijabla naziv="DomainObject.Predmet.ProtuStrankaListFormatedWithAdress_1">
      <item>CINEMA ART  d.o.o., Mesnička 9, 10000 Zagreb zastupanog po punomoćniku Sanja Surać; Denis Krmić</item>
    </derivirana_varijabla>
  </DomainObject.Predmet.ProtuStrankaListFormatedWithAdress>
  <DomainObject.Predmet.ProtuStrankaListFormatedWithAdressOIB>
    <izvorni_sadrzaj>
      <item>CINEMA ART  d.o.o., OIB 80522164488, Mesnička 9, 10000 Zagreb zastupanog po punomoćniku Sanja Surać; Denis Krmić</item>
    </izvorni_sadrzaj>
    <derivirana_varijabla naziv="DomainObject.Predmet.ProtuStrankaListFormatedWithAdressOIB_1">
      <item>CINEMA ART  d.o.o., OIB 80522164488, Mesnička 9, 10000 Zagreb zastupanog po punomoćniku Sanja Surać; Denis Krmić</item>
    </derivirana_varijabla>
  </DomainObject.Predmet.ProtuStrankaListFormatedWithAdressOIB>
  <DomainObject.Predmet.ProtuStrankaListNazivFormated>
    <izvorni_sadrzaj>
      <item>CINEMA ART  d.o.o.</item>
    </izvorni_sadrzaj>
    <derivirana_varijabla naziv="DomainObject.Predmet.ProtuStrankaListNazivFormated_1">
      <item>CINEMA ART  d.o.o.</item>
    </derivirana_varijabla>
  </DomainObject.Predmet.ProtuStrankaListNazivFormated>
  <DomainObject.Predmet.ProtuStrankaListNazivFormatedOIB>
    <izvorni_sadrzaj>
      <item>CINEMA ART  d.o.o., OIB 80522164488</item>
    </izvorni_sadrzaj>
    <derivirana_varijabla naziv="DomainObject.Predmet.ProtuStrankaListNazivFormatedOIB_1">
      <item>CINEMA ART  d.o.o., OIB 80522164488</item>
    </derivirana_varijabla>
  </DomainObject.Predmet.ProtuStrankaListNazivFormatedOIB>
  <DomainObject.Predmet.OstaliListFormated>
    <izvorni_sadrzaj>
      <item>Sanja Surać punomoćnik sudionika u postupku CINEMA ART  d.o.o.</item>
      <item>Denis Krmić punomoćnik sudionika u postupku CINEMA ART  d.o.o.</item>
    </izvorni_sadrzaj>
    <derivirana_varijabla naziv="DomainObject.Predmet.OstaliListFormated_1">
      <item>Sanja Surać punomoćnik sudionika u postupku CINEMA ART  d.o.o.</item>
      <item>Denis Krmić punomoćnik sudionika u postupku CINEMA ART  d.o.o.</item>
    </derivirana_varijabla>
  </DomainObject.Predmet.OstaliListFormated>
  <DomainObject.Predmet.OstaliListFormatedOIB>
    <izvorni_sadrzaj>
      <item>Sanja Surać, OIB 62860803237 punomoćnik sudionika u postupku CINEMA ART  d.o.o.</item>
      <item>Denis Krmić, OIB 19617580252 punomoćnik sudionika u postupku CINEMA ART  d.o.o.</item>
    </izvorni_sadrzaj>
    <derivirana_varijabla naziv="DomainObject.Predmet.OstaliListFormatedOIB_1">
      <item>Sanja Surać, OIB 62860803237 punomoćnik sudionika u postupku CINEMA ART  d.o.o.</item>
      <item>Denis Krmić, OIB 19617580252 punomoćnik sudionika u postupku CINEMA ART  d.o.o.</item>
    </derivirana_varijabla>
  </DomainObject.Predmet.OstaliListFormatedOIB>
  <DomainObject.Predmet.OstaliListFormatedWithAdress>
    <izvorni_sadrzaj>
      <item>Sanja Surać, Kneza Mislava 3, 10000 Zagreb punomoćnik sudionika u postupku CINEMA ART  d.o.o.</item>
      <item>Denis Krmić, Rebar 82, 10000 Zagreb punomoćnik sudionika u postupku CINEMA ART  d.o.o.</item>
    </izvorni_sadrzaj>
    <derivirana_varijabla naziv="DomainObject.Predmet.OstaliListFormatedWithAdress_1">
      <item>Sanja Surać, Kneza Mislava 3, 10000 Zagreb punomoćnik sudionika u postupku CINEMA ART  d.o.o.</item>
      <item>Denis Krmić, Rebar 82, 10000 Zagreb punomoćnik sudionika u postupku CINEMA ART  d.o.o.</item>
    </derivirana_varijabla>
  </DomainObject.Predmet.OstaliListFormatedWithAdress>
  <DomainObject.Predmet.OstaliListFormatedWithAdressOIB>
    <izvorni_sadrzaj>
      <item>Sanja Surać, OIB 62860803237, Kneza Mislava 3, 10000 Zagreb punomoćnik sudionika u postupku CINEMA ART  d.o.o.</item>
      <item>Denis Krmić, OIB 19617580252, Rebar 82, 10000 Zagreb punomoćnik sudionika u postupku CINEMA ART  d.o.o.</item>
    </izvorni_sadrzaj>
    <derivirana_varijabla naziv="DomainObject.Predmet.OstaliListFormatedWithAdressOIB_1">
      <item>Sanja Surać, OIB 62860803237, Kneza Mislava 3, 10000 Zagreb punomoćnik sudionika u postupku CINEMA ART  d.o.o.</item>
      <item>Denis Krmić, OIB 19617580252, Rebar 82, 10000 Zagreb punomoćnik sudionika u postupku CINEMA ART  d.o.o.</item>
    </derivirana_varijabla>
  </DomainObject.Predmet.OstaliListFormatedWithAdressOIB>
  <DomainObject.Predmet.OstaliListNazivFormated>
    <izvorni_sadrzaj>
      <item>Sanja Surać</item>
      <item>Denis Krmić</item>
    </izvorni_sadrzaj>
    <derivirana_varijabla naziv="DomainObject.Predmet.OstaliListNazivFormated_1">
      <item>Sanja Surać</item>
      <item>Denis Krmić</item>
    </derivirana_varijabla>
  </DomainObject.Predmet.OstaliListNazivFormated>
  <DomainObject.Predmet.OstaliListNazivFormatedOIB>
    <izvorni_sadrzaj>
      <item>Sanja Surać, OIB 62860803237</item>
      <item>Denis Krmić, OIB 19617580252</item>
    </izvorni_sadrzaj>
    <derivirana_varijabla naziv="DomainObject.Predmet.OstaliListNazivFormatedOIB_1">
      <item>Sanja Surać, OIB 62860803237</item>
      <item>Denis Krmić, OIB 19617580252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CINEMA ART  d.o.o.</izvorni_sadrzaj>
    <derivirana_varijabla naziv="DomainObject.Predmet.ProtustrankaIDrugi_1">CINEMA ART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CINEMA ART  d.o.o., OIB 80522164488, Mesnička 9, 10000 Zagreb</izvorni_sadrzaj>
    <derivirana_varijabla naziv="DomainObject.Predmet.ProtustrankaIDrugiAdressOIB_1">CINEMA ART  d.o.o., OIB 80522164488,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CINEMA ART  d.o.o.</item>
      <item>FINA Regionalni centar Zagreb</item>
      <item>Sanja Surać</item>
      <item>Denis Krmić</item>
    </izvorni_sadrzaj>
    <derivirana_varijabla naziv="DomainObject.Predmet.SudioniciListNaziv_1">
      <item>CINEMA ART  d.o.o.</item>
      <item>FINA Regionalni centar Zagreb</item>
      <item>Sanja Surać</item>
      <item>Denis Krmić</item>
    </derivirana_varijabla>
  </DomainObject.Predmet.SudioniciListNaziv>
  <DomainObject.Predmet.SudioniciListAdressOIB>
    <izvorni_sadrzaj>
      <item>CINEMA ART  d.o.o., OIB 80522164488, Mesnička 9,10000 Zagreb</item>
      <item>FINA Regionalni centar Zagreb, OIB 85821130368, Trg svibanjskih žrtava 1995. 1,10000 Zagreb</item>
      <item>Sanja Surać, OIB 62860803237, Kneza Mislava 3,10000 Zagreb</item>
      <item>Denis Krmić, OIB 19617580252, Rebar 82,10000 Zagreb</item>
    </izvorni_sadrzaj>
    <derivirana_varijabla naziv="DomainObject.Predmet.SudioniciListAdressOIB_1">
      <item>CINEMA ART  d.o.o., OIB 80522164488, Mesnička 9,10000 Zagreb</item>
      <item>FINA Regionalni centar Zagreb, OIB 85821130368, Trg svibanjskih žrtava 1995. 1,10000 Zagreb</item>
      <item>Sanja Surać, OIB 62860803237, Kneza Mislava 3,10000 Zagreb</item>
      <item>Denis Krmić, OIB 19617580252, Rebar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80522164488</item>
      <item>, OIB 85821130368</item>
      <item>, OIB 62860803237</item>
      <item>, OIB 19617580252</item>
    </izvorni_sadrzaj>
    <derivirana_varijabla naziv="DomainObject.Predmet.SudioniciListNazivOIB_1">
      <item>, OIB 80522164488</item>
      <item>, OIB 85821130368</item>
      <item>, OIB 62860803237</item>
      <item>, OIB 19617580252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565</properties:Words>
  <properties:Characters>3020</properties:Characters>
  <properties:Lines>84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2017-02-10T07:36:00Z</dcterms:created>
  <dc:creator>Sudsko vijeæe</dc:creator>
  <cp:lastModifiedBy>Monika Grbac</cp:lastModifiedBy>
  <cp:lastPrinted>2017-02-13T09:35:00Z</cp:lastPrinted>
  <dcterms:modified xmlns:xsi="http://www.w3.org/2001/XMLSchema-instance" xsi:type="dcterms:W3CDTF">2017-02-13T09:35:00Z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