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663f" w14:paraId="6ba663f" w:rsidRDefault="00E56C09" w:rsidP="00E56C09" w:rsidR="00E56C09" w:rsidRPr="0078359D">
      <w:pPr>
        <w:jc w:val="right"/>
        <w15:collapsed w:val="false"/>
      </w:pPr>
      <w:bookmarkStart w:name="_GoBack" w:id="0"/>
      <w:bookmarkEnd w:id="0"/>
      <w:r>
        <w:t>Posl.br. 2 St-139</w:t>
      </w:r>
      <w:r w:rsidRPr="0078359D">
        <w:t>/1</w:t>
      </w:r>
      <w:r>
        <w:t>7</w:t>
      </w:r>
      <w:r w:rsidRPr="0078359D">
        <w:t>-</w:t>
      </w:r>
      <w:r w:rsidR="00D75B17">
        <w:t>18</w:t>
      </w:r>
    </w:p>
    <w:p w:rsidRDefault="00E56C09" w:rsidP="00E56C09" w:rsidR="00E56C09">
      <w:pPr>
        <w:jc w:val="center"/>
      </w:pPr>
    </w:p>
    <w:p w:rsidRDefault="00E56C09" w:rsidP="00E56C09" w:rsidR="00E56C09">
      <w:pPr>
        <w:jc w:val="center"/>
      </w:pPr>
    </w:p>
    <w:p w:rsidRDefault="00AD67A0" w:rsidP="00E56C09" w:rsidR="00AD67A0">
      <w:pPr>
        <w:jc w:val="center"/>
      </w:pPr>
    </w:p>
    <w:p w:rsidRDefault="00AD67A0" w:rsidP="00E56C09" w:rsidR="00AD67A0" w:rsidRPr="0078359D">
      <w:pPr>
        <w:jc w:val="center"/>
      </w:pPr>
    </w:p>
    <w:p w:rsidRDefault="00E56C09" w:rsidP="00E56C09" w:rsidR="00E56C09" w:rsidRPr="0078359D">
      <w:pPr>
        <w:jc w:val="center"/>
      </w:pPr>
      <w:r w:rsidRPr="0078359D">
        <w:t>TABLICA ISPITANIH TRAŽBINA</w:t>
      </w:r>
    </w:p>
    <w:p w:rsidRDefault="00E56C09" w:rsidP="00E56C09" w:rsidR="00E56C09" w:rsidRPr="0078359D">
      <w:pPr>
        <w:jc w:val="center"/>
      </w:pPr>
      <w:r w:rsidRPr="0078359D">
        <w:t xml:space="preserve">Po čl. 264. Stečajnog zakona </w:t>
      </w:r>
    </w:p>
    <w:p w:rsidRDefault="00E56C09" w:rsidP="00E56C09" w:rsidR="00E56C09" w:rsidRPr="0078359D">
      <w:pPr>
        <w:jc w:val="center"/>
      </w:pPr>
      <w:r w:rsidRPr="0078359D">
        <w:t xml:space="preserve">(Ispitno ročište od </w:t>
      </w:r>
      <w:r>
        <w:t>5. srpnja</w:t>
      </w:r>
      <w:r w:rsidRPr="0078359D">
        <w:t xml:space="preserve"> 2017. u stečajnom postupku nad </w:t>
      </w:r>
    </w:p>
    <w:p w:rsidRDefault="00E56C09" w:rsidP="00E56C09" w:rsidR="00E56C09" w:rsidRPr="0078359D">
      <w:pPr>
        <w:jc w:val="center"/>
      </w:pPr>
      <w:r w:rsidRPr="003E3FF4">
        <w:t>Stečajnom masom iza LUKA FORUM d.o.o. u stečaju, Rijeka, Markovići 21, OIB: 04797027151</w:t>
      </w:r>
      <w:r w:rsidRPr="0078359D">
        <w:t>)</w:t>
      </w:r>
    </w:p>
    <w:p w:rsidRDefault="00E56C09" w:rsidP="00E56C09" w:rsidR="00E56C09" w:rsidRPr="0078359D">
      <w:pPr>
        <w:tabs>
          <w:tab w:pos="3686" w:val="left"/>
        </w:tabs>
        <w:jc w:val="center"/>
      </w:pPr>
    </w:p>
    <w:p w:rsidRDefault="00E56C09" w:rsidP="00E56C09" w:rsidR="00E56C09">
      <w:pPr>
        <w:tabs>
          <w:tab w:pos="3686" w:val="left"/>
        </w:tabs>
      </w:pPr>
    </w:p>
    <w:p w:rsidRDefault="00AD67A0" w:rsidP="00E56C09" w:rsidR="00AD67A0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F5524F" w:rsidR="00E56C09" w:rsidRPr="0078359D">
        <w:tc>
          <w:tcPr>
            <w:tcW w:type="dxa" w:w="1008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E56C09" w:rsidP="00F5524F" w:rsidR="00E56C0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F5524F" w:rsidR="00E56C09" w:rsidRPr="00492920">
        <w:trPr>
          <w:trHeight w:val="1181"/>
        </w:trPr>
        <w:tc>
          <w:tcPr>
            <w:tcW w:type="dxa" w:w="1008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E56C09" w:rsidP="00AD67A0" w:rsidR="00E56C09" w:rsidRPr="00492920">
            <w:pPr>
              <w:tabs>
                <w:tab w:pos="3686" w:val="left"/>
              </w:tabs>
              <w:jc w:val="center"/>
            </w:pPr>
            <w:r w:rsidRPr="00E4541D">
              <w:t xml:space="preserve">ODPAD, zbiranje </w:t>
            </w:r>
            <w:proofErr w:type="spellStart"/>
            <w:r w:rsidRPr="00E4541D">
              <w:t>in</w:t>
            </w:r>
            <w:proofErr w:type="spellEnd"/>
            <w:r w:rsidRPr="00E4541D">
              <w:t xml:space="preserve"> </w:t>
            </w:r>
            <w:proofErr w:type="spellStart"/>
            <w:r w:rsidRPr="00E4541D">
              <w:t>predelava</w:t>
            </w:r>
            <w:proofErr w:type="spellEnd"/>
            <w:r w:rsidRPr="00E4541D">
              <w:t xml:space="preserve"> sekundarnih </w:t>
            </w:r>
            <w:proofErr w:type="spellStart"/>
            <w:r w:rsidRPr="00E4541D">
              <w:t>surovin</w:t>
            </w:r>
            <w:proofErr w:type="spellEnd"/>
            <w:r w:rsidRPr="00E4541D">
              <w:t xml:space="preserve"> </w:t>
            </w:r>
            <w:proofErr w:type="spellStart"/>
            <w:r w:rsidRPr="00E4541D">
              <w:t>ter</w:t>
            </w:r>
            <w:proofErr w:type="spellEnd"/>
            <w:r w:rsidRPr="00E4541D">
              <w:t xml:space="preserve"> trgovina d.o.o. Pivka, Velika Pri</w:t>
            </w:r>
            <w:r w:rsidR="00AD67A0">
              <w:t>stava 23, 6257 Pivka, Slovenija</w:t>
            </w:r>
          </w:p>
        </w:tc>
        <w:tc>
          <w:tcPr>
            <w:tcW w:type="dxa" w:w="2103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 w:rsidRPr="00E4541D">
              <w:t>56.779,99</w:t>
            </w:r>
          </w:p>
        </w:tc>
        <w:tc>
          <w:tcPr>
            <w:tcW w:type="dxa" w:w="2121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 w:rsidRPr="00E4541D">
              <w:t>56.779,99</w:t>
            </w:r>
          </w:p>
        </w:tc>
        <w:tc>
          <w:tcPr>
            <w:tcW w:type="dxa" w:w="1624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E56C09" w:rsidP="00F5524F" w:rsidR="00E56C09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E56C09" w:rsidP="00E56C09" w:rsidR="00E56C09">
      <w:pPr>
        <w:tabs>
          <w:tab w:pos="3686" w:val="left"/>
        </w:tabs>
        <w:jc w:val="center"/>
      </w:pPr>
    </w:p>
    <w:p w:rsidRDefault="00E56C09" w:rsidP="00E56C09" w:rsidR="00E56C09">
      <w:pPr>
        <w:tabs>
          <w:tab w:pos="3686" w:val="left"/>
        </w:tabs>
        <w:jc w:val="center"/>
      </w:pPr>
    </w:p>
    <w:p w:rsidRDefault="00E56C09" w:rsidP="00E56C09" w:rsidR="00E56C09" w:rsidRPr="0078359D">
      <w:pPr>
        <w:tabs>
          <w:tab w:pos="3686" w:val="left"/>
        </w:tabs>
        <w:jc w:val="center"/>
      </w:pPr>
    </w:p>
    <w:p w:rsidRDefault="00E56C09" w:rsidP="00E56C09" w:rsidR="00E56C09" w:rsidRPr="00D75B17">
      <w:pPr>
        <w:tabs>
          <w:tab w:pos="3686" w:val="left"/>
        </w:tabs>
        <w:jc w:val="center"/>
      </w:pPr>
      <w:r w:rsidRPr="0078359D">
        <w:t>U Pazi</w:t>
      </w:r>
      <w:r w:rsidRPr="00D75B17">
        <w:t>nu 5. srpnja 2017.</w:t>
      </w:r>
    </w:p>
    <w:p w:rsidRDefault="00E56C09" w:rsidP="00E56C09" w:rsidR="00E56C09" w:rsidRPr="0078359D">
      <w:pPr>
        <w:tabs>
          <w:tab w:pos="3686" w:val="left"/>
        </w:tabs>
        <w:jc w:val="center"/>
      </w:pPr>
    </w:p>
    <w:p w:rsidRDefault="00E56C09" w:rsidP="00E56C09" w:rsidR="00E56C09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E56C09" w:rsidP="00E56C09" w:rsidR="00E56C09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2B7064" w:rsidR="00500701"/>
    <w:sectPr w:rsidSect="00AD67A0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7A0" w:rsidR="00053777">
      <w:r>
        <w:separator/>
      </w:r>
    </w:p>
  </w:endnote>
  <w:endnote w:id="0" w:type="continuationSeparator">
    <w:p w:rsidRDefault="00AD67A0" w:rsidR="00053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7A0" w:rsidR="00053777">
      <w:r>
        <w:separator/>
      </w:r>
    </w:p>
  </w:footnote>
  <w:footnote w:id="0" w:type="continuationSeparator">
    <w:p w:rsidRDefault="00AD67A0" w:rsidR="00053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C0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7064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C0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6C09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St-193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C09"/>
    <w:rsid w:val="00053777"/>
    <w:rsid w:val="002B7064"/>
    <w:rsid w:val="00554328"/>
    <w:rsid w:val="00985388"/>
    <w:rsid w:val="00AD67A0"/>
    <w:rsid w:val="00D75B17"/>
    <w:rsid w:val="00E5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C0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6C0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E56C0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6C09"/>
  </w:style>
  <w:style w:styleId="Tekstrezerviranogmjesta" w:type="character">
    <w:name w:val="Placeholder Text"/>
    <w:basedOn w:val="Zadanifontodlomka"/>
    <w:uiPriority w:val="99"/>
    <w:semiHidden/>
    <w:rsid w:val="002B7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C0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6C0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E56C0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6C09"/>
  </w:style>
  <w:style w:styleId="Tekstrezerviranogmjesta" w:type="character">
    <w:name w:val="Placeholder Text"/>
    <w:basedOn w:val="Zadanifontodlomka"/>
    <w:uiPriority w:val="99"/>
    <w:semiHidden/>
    <w:rsid w:val="002B7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528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2017-06-20T13:03:00Z</dcterms:created>
  <dc:creator>Jasmina Matika</dc:creator>
  <cp:lastModifiedBy>Jasmina Matika</cp:lastModifiedBy>
  <dcterms:modified xmlns:xsi="http://www.w3.org/2001/XMLSchema-instance" xsi:type="dcterms:W3CDTF">2017-07-05T11:29:00Z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