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196c" w14:paraId="176196c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Sp-</w:t>
      </w:r>
      <w:r w:rsidR="001A6E18">
        <w:t>16/17-6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1A6E18">
        <w:t xml:space="preserve">Zvonka Blaževića </w:t>
      </w:r>
      <w:r w:rsidR="007376BE">
        <w:t xml:space="preserve">iz Zagreba, </w:t>
      </w:r>
      <w:r w:rsidR="001A6E18">
        <w:t>Trnsko 38b</w:t>
      </w:r>
      <w:r w:rsidR="007376BE">
        <w:t xml:space="preserve">, OIB: </w:t>
      </w:r>
      <w:r w:rsidR="001A6E18">
        <w:t>90769409228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1A6E18">
        <w:t>16. studenog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1A6E18">
        <w:t>Zvonka Blaževića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1A6E18">
        <w:t>Zvonko Blažević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1A6E18">
        <w:t>13</w:t>
      </w:r>
      <w:r w:rsidR="007376BE">
        <w:t>. siječnja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 xml:space="preserve">Zaključkom od </w:t>
      </w:r>
      <w:r w:rsidR="001A6E18">
        <w:t>10</w:t>
      </w:r>
      <w:r w:rsidR="007376BE">
        <w:t>. veljače</w:t>
      </w:r>
      <w:r w:rsidR="000664E6">
        <w:t xml:space="preserve"> 2017</w:t>
      </w:r>
      <w:r>
        <w:t xml:space="preserve">. </w:t>
      </w:r>
      <w:r w:rsidR="001A6E18">
        <w:t>Zvonko Blažević</w:t>
      </w:r>
      <w:r>
        <w:t xml:space="preserve"> pozvan je da predujmi troškove postupka u iznosu od </w:t>
      </w:r>
      <w:r w:rsidR="007376BE">
        <w:t>1.</w:t>
      </w:r>
      <w:r w:rsidR="001A6E18">
        <w:t>000,00 kuna, u roku od 60 dana, koji rok mu je produljen zaključkom od 28.08.2017. za daljnjih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1A6E18">
        <w:t>16. studenog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1A6E18">
        <w:t>Zvonko Blažević</w:t>
      </w:r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85A06"/>
    <w:rsid w:val="004B3529"/>
    <w:rsid w:val="00593166"/>
    <w:rsid w:val="005D2071"/>
    <w:rsid w:val="005F1484"/>
    <w:rsid w:val="007376BE"/>
    <w:rsid w:val="00896E51"/>
    <w:rsid w:val="00B27C31"/>
    <w:rsid w:val="00C2506B"/>
    <w:rsid w:val="00D20E9C"/>
    <w:rsid w:val="00D72E09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D72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D72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Sp-16/2017</izvorni_sadrzaj>
    <derivirana_varijabla naziv="DomainObject.Predmet.OznakaBroj_1">Sp-16/2017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Blažević</izvorni_sadrzaj>
    <derivirana_varijabla naziv="DomainObject.Predmet.StrankaFormated_1">  Zvonko Blažević</derivirana_varijabla>
  </DomainObject.Predmet.StrankaFormated>
  <DomainObject.Predmet.StrankaFormatedOIB>
    <izvorni_sadrzaj>  Zvonko Blažević, OIB 90769409228</izvorni_sadrzaj>
    <derivirana_varijabla naziv="DomainObject.Predmet.StrankaFormatedOIB_1">  Zvonko Blažević, OIB 90769409228</derivirana_varijabla>
  </DomainObject.Predmet.StrankaFormatedOIB>
  <DomainObject.Predmet.StrankaFormatedWithAdress>
    <izvorni_sadrzaj> Zvonko Blažević, Trnsko 38b, 10000 Zagreb</izvorni_sadrzaj>
    <derivirana_varijabla naziv="DomainObject.Predmet.StrankaFormatedWithAdress_1"> Zvonko Blažević, Trnsko 38b, 10000 Zagreb</derivirana_varijabla>
  </DomainObject.Predmet.StrankaFormatedWithAdress>
  <DomainObject.Predmet.StrankaFormatedWithAdressOIB>
    <izvorni_sadrzaj> Zvonko Blažević, OIB 90769409228, Trnsko 38b, 10000 Zagreb</izvorni_sadrzaj>
    <derivirana_varijabla naziv="DomainObject.Predmet.StrankaFormatedWithAdressOIB_1"> Zvonko Blažević, OIB 90769409228, Trnsko 38b, 10000 Zagreb</derivirana_varijabla>
  </DomainObject.Predmet.StrankaFormatedWithAdressOIB>
  <DomainObject.Predmet.StrankaWithAdress>
    <izvorni_sadrzaj>Zvonko Blažević Trnsko 38b,10000 Zagreb</izvorni_sadrzaj>
    <derivirana_varijabla naziv="DomainObject.Predmet.StrankaWithAdress_1">Zvonko Blažević Trnsko 38b,10000 Zagreb</derivirana_varijabla>
  </DomainObject.Predmet.StrankaWithAdress>
  <DomainObject.Predmet.StrankaWithAdressOIB>
    <izvorni_sadrzaj>Zvonko Blažević, OIB 90769409228, Trnsko 38b,10000 Zagreb</izvorni_sadrzaj>
    <derivirana_varijabla naziv="DomainObject.Predmet.StrankaWithAdressOIB_1">Zvonko Blažević, OIB 90769409228, Trnsko 38b,10000 Zagreb</derivirana_varijabla>
  </DomainObject.Predmet.StrankaWithAdressOIB>
  <DomainObject.Predmet.StrankaNazivFormated>
    <izvorni_sadrzaj>Zvonko Blažević</izvorni_sadrzaj>
    <derivirana_varijabla naziv="DomainObject.Predmet.StrankaNazivFormated_1">Zvonko Blažević</derivirana_varijabla>
  </DomainObject.Predmet.StrankaNazivFormated>
  <DomainObject.Predmet.StrankaNazivFormatedOIB>
    <izvorni_sadrzaj>Zvonko Blažević, OIB 90769409228</izvorni_sadrzaj>
    <derivirana_varijabla naziv="DomainObject.Predmet.StrankaNazivFormatedOIB_1">Zvonko Blažević, OIB 90769409228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Zvonko Blažević</item>
    </izvorni_sadrzaj>
    <derivirana_varijabla naziv="DomainObject.Predmet.StrankaListFormated_1">
      <item>Zvonko Blažević</item>
    </derivirana_varijabla>
  </DomainObject.Predmet.StrankaListFormated>
  <DomainObject.Predmet.StrankaListFormatedOIB>
    <izvorni_sadrzaj>
      <item>Zvonko Blažević, OIB 90769409228</item>
    </izvorni_sadrzaj>
    <derivirana_varijabla naziv="DomainObject.Predmet.StrankaListFormatedOIB_1">
      <item>Zvonko Blažević, OIB 90769409228</item>
    </derivirana_varijabla>
  </DomainObject.Predmet.StrankaListFormatedOIB>
  <DomainObject.Predmet.StrankaListFormatedWithAdress>
    <izvorni_sadrzaj>
      <item>Zvonko Blažević, Trnsko 38b, 10000 Zagreb</item>
    </izvorni_sadrzaj>
    <derivirana_varijabla naziv="DomainObject.Predmet.StrankaListFormatedWithAdress_1">
      <item>Zvonko Blažević, Trnsko 38b, 10000 Zagreb</item>
    </derivirana_varijabla>
  </DomainObject.Predmet.StrankaListFormatedWithAdress>
  <DomainObject.Predmet.StrankaListFormatedWithAdressOIB>
    <izvorni_sadrzaj>
      <item>Zvonko Blažević, OIB 90769409228, Trnsko 38b, 10000 Zagreb</item>
    </izvorni_sadrzaj>
    <derivirana_varijabla naziv="DomainObject.Predmet.StrankaListFormatedWithAdressOIB_1">
      <item>Zvonko Blažević, OIB 90769409228, Trnsko 38b, 10000 Zagreb</item>
    </derivirana_varijabla>
  </DomainObject.Predmet.StrankaListFormatedWithAdressOIB>
  <DomainObject.Predmet.StrankaListNazivFormated>
    <izvorni_sadrzaj>
      <item>Zvonko Blažević</item>
    </izvorni_sadrzaj>
    <derivirana_varijabla naziv="DomainObject.Predmet.StrankaListNazivFormated_1">
      <item>Zvonko Blažević</item>
    </derivirana_varijabla>
  </DomainObject.Predmet.StrankaListNazivFormated>
  <DomainObject.Predmet.StrankaListNazivFormatedOIB>
    <izvorni_sadrzaj>
      <item>Zvonko Blažević, OIB 90769409228</item>
    </izvorni_sadrzaj>
    <derivirana_varijabla naziv="DomainObject.Predmet.StrankaListNazivFormatedOIB_1">
      <item>Zvonko Blažević, OIB 90769409228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Blažević</izvorni_sadrzaj>
    <derivirana_varijabla naziv="DomainObject.Predmet.StrankaIDrugi_1">Zvonko Blažević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Blažević, OIB 90769409228, Trnsko 38b, 10000 Zagreb</izvorni_sadrzaj>
    <derivirana_varijabla naziv="DomainObject.Predmet.StrankaIDrugiAdressOIB_1">Zvonko Blažević, OIB 90769409228, Trnsko 38b,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Blažević</item>
    </izvorni_sadrzaj>
    <derivirana_varijabla naziv="DomainObject.Predmet.SudioniciListNaziv_1">
      <item>Zvonko Blažević</item>
    </derivirana_varijabla>
  </DomainObject.Predmet.SudioniciListNaziv>
  <DomainObject.Predmet.SudioniciListAdressOIB>
    <izvorni_sadrzaj>
      <item>Zvonko Blažević, OIB 90769409228, Trnsko 38b,10000 Zagreb</item>
    </izvorni_sadrzaj>
    <derivirana_varijabla naziv="DomainObject.Predmet.SudioniciListAdressOIB_1">
      <item>Zvonko Blažević, OIB 90769409228, Trnsko 38b,10000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90769409228</item>
    </izvorni_sadrzaj>
    <derivirana_varijabla naziv="DomainObject.Predmet.SudioniciListNazivOIB_1">
      <item>, OIB 90769409228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1194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2017-11-16T11:30:00Z</dcterms:created>
  <dc:creator>Veronika Kolačko</dc:creator>
  <cp:lastModifiedBy>Jelena Pavić</cp:lastModifiedBy>
  <cp:lastPrinted>2017-11-16T11:30:00Z</cp:lastPrinted>
  <dcterms:modified xmlns:xsi="http://www.w3.org/2001/XMLSchema-instance" xsi:type="dcterms:W3CDTF">2017-11-16T12:15:00Z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