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f5a6" w14:paraId="e68f5a6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F40A6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</w:t>
      </w:r>
      <w:r w:rsidR="005D1D4F">
        <w:rPr>
          <w:rFonts w:hAnsi="Times New Roman" w:ascii="Times New Roman"/>
          <w:lang w:val="hr-HR"/>
        </w:rPr>
        <w:t>-7372</w:t>
      </w:r>
      <w:r w:rsidR="00146043">
        <w:rPr>
          <w:rFonts w:hAnsi="Times New Roman" w:ascii="Times New Roman"/>
          <w:lang w:val="hr-HR"/>
        </w:rPr>
        <w:t>/15-</w:t>
      </w:r>
      <w:r w:rsidR="00B427AD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</w:t>
      </w:r>
      <w:r w:rsidR="009960E8">
        <w:rPr>
          <w:rFonts w:hAnsi="Times New Roman" w:ascii="Times New Roman"/>
          <w:szCs w:val="24"/>
          <w:lang w:val="hr-HR"/>
        </w:rPr>
        <w:t xml:space="preserve"> </w:t>
      </w:r>
      <w:r w:rsidR="00195E46">
        <w:rPr>
          <w:rFonts w:hAnsi="Times New Roman" w:ascii="Times New Roman"/>
          <w:szCs w:val="24"/>
          <w:lang w:val="hr-HR"/>
        </w:rPr>
        <w:t xml:space="preserve"> </w:t>
      </w:r>
      <w:r w:rsidR="005D1D4F" w:rsidRPr="005D1D4F">
        <w:rPr>
          <w:rFonts w:hAnsi="Times New Roman" w:ascii="Times New Roman"/>
          <w:szCs w:val="24"/>
        </w:rPr>
        <w:t>UDRUGA OŠTEĆENIH OD STRANE DRUŠTVA ORTIS – COMMERCE d.o.o. ČAVLE, Zagreb, Jablanovac 9, OIB: 49665220097</w:t>
      </w:r>
      <w:r w:rsidR="006A711B" w:rsidRPr="006A711B">
        <w:rPr>
          <w:rFonts w:hAnsi="Times New Roman" w:ascii="Times New Roman"/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427AD">
        <w:rPr>
          <w:rFonts w:hAnsi="Times New Roman" w:ascii="Times New Roman"/>
          <w:szCs w:val="24"/>
          <w:lang w:val="hr-HR"/>
        </w:rPr>
        <w:t>16</w:t>
      </w:r>
      <w:r w:rsidR="00F40A66">
        <w:rPr>
          <w:rFonts w:hAnsi="Times New Roman" w:ascii="Times New Roman"/>
          <w:szCs w:val="24"/>
          <w:lang w:val="hr-HR"/>
        </w:rPr>
        <w:t xml:space="preserve"> . ožujka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A711B">
        <w:rPr>
          <w:rFonts w:hAnsi="Times New Roman" w:ascii="Times New Roman"/>
          <w:szCs w:val="24"/>
        </w:rPr>
        <w:t xml:space="preserve"> </w:t>
      </w:r>
      <w:r w:rsidR="00044F68">
        <w:rPr>
          <w:rFonts w:hAnsi="Times New Roman" w:ascii="Times New Roman"/>
          <w:szCs w:val="24"/>
        </w:rPr>
        <w:t xml:space="preserve"> </w:t>
      </w:r>
      <w:r w:rsidR="005D1D4F" w:rsidRPr="005D1D4F">
        <w:rPr>
          <w:rFonts w:hAnsi="Times New Roman" w:ascii="Times New Roman"/>
          <w:szCs w:val="24"/>
        </w:rPr>
        <w:t>UDRUGA OŠTEĆENIH OD STRANE DRUŠTVA ORTIS – COMMERCE d.o.o. ČAVLE, Zagreb, Jablanovac 9, OIB: 49665220097</w:t>
      </w:r>
      <w:r w:rsidR="005D1D4F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427AD">
        <w:rPr>
          <w:rFonts w:hAnsi="Times New Roman" w:ascii="Times New Roman"/>
          <w:szCs w:val="24"/>
        </w:rPr>
        <w:t>16</w:t>
      </w:r>
      <w:r w:rsidR="00F40A66">
        <w:rPr>
          <w:rFonts w:hAnsi="Times New Roman" w:ascii="Times New Roman"/>
          <w:szCs w:val="24"/>
        </w:rPr>
        <w:t>. ožujka</w:t>
      </w:r>
      <w:r w:rsidR="003E3A62">
        <w:rPr>
          <w:rFonts w:hAnsi="Times New Roman" w:ascii="Times New Roman"/>
          <w:szCs w:val="24"/>
        </w:rPr>
        <w:t xml:space="preserve"> 2016. u </w:t>
      </w:r>
      <w:r w:rsidR="005D1D4F">
        <w:rPr>
          <w:rFonts w:hAnsi="Times New Roman" w:ascii="Times New Roman"/>
          <w:szCs w:val="24"/>
        </w:rPr>
        <w:t>11,00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073D24">
        <w:rPr>
          <w:rFonts w:hAnsi="Times New Roman" w:ascii="Times New Roman"/>
          <w:szCs w:val="24"/>
        </w:rPr>
        <w:t xml:space="preserve"> </w:t>
      </w:r>
      <w:r w:rsidR="00073D24" w:rsidRPr="00073D24">
        <w:rPr>
          <w:rFonts w:hAnsi="Times New Roman" w:ascii="Times New Roman"/>
          <w:szCs w:val="24"/>
        </w:rPr>
        <w:t>Mirjana Dujmović, Bjelovar, 30711927799.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427AD">
        <w:rPr>
          <w:rFonts w:hAnsi="Times New Roman" w:ascii="Times New Roman"/>
          <w:szCs w:val="24"/>
          <w:lang w:val="hr-HR"/>
        </w:rPr>
        <w:t xml:space="preserve">  </w:t>
      </w:r>
      <w:r w:rsidR="005D1D4F" w:rsidRPr="005D1D4F">
        <w:rPr>
          <w:rFonts w:hAnsi="Times New Roman" w:ascii="Times New Roman"/>
          <w:szCs w:val="24"/>
        </w:rPr>
        <w:t>UDRUGA OŠTEĆENIH OD STRANE DRUŠTVA ORTIS – COMMERCE d.o.o. ČAVLE, Zagreb, Jablanovac 9, OIB: 49665220097</w:t>
      </w:r>
      <w:r w:rsidR="005D1D4F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427AD">
        <w:rPr>
          <w:rFonts w:hAnsi="Times New Roman" w:ascii="Times New Roman"/>
          <w:lang w:val="hr-HR"/>
        </w:rPr>
        <w:t>16</w:t>
      </w:r>
      <w:r w:rsidR="00F40A66">
        <w:rPr>
          <w:rFonts w:hAnsi="Times New Roman" w:ascii="Times New Roman"/>
          <w:lang w:val="hr-HR"/>
        </w:rPr>
        <w:t>. ožujka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 xml:space="preserve">.) </w:t>
      </w:r>
      <w:r w:rsidR="00B427AD">
        <w:rPr>
          <w:rFonts w:hAnsi="Times New Roman" w:ascii="Times New Roman"/>
          <w:szCs w:val="24"/>
          <w:lang w:val="hr-HR"/>
        </w:rPr>
        <w:t>Grad Zagreb, Ured državne uprave – preporučeno poštom – po pravomoćnosti rješenja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073D24" w:rsidRPr="00073D2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F40A66">
          <w:rPr>
            <w:rFonts w:hAnsi="Times New Roman" w:ascii="Times New Roman"/>
          </w:rPr>
          <w:t xml:space="preserve">                     75. St-</w:t>
        </w:r>
        <w:r w:rsidR="005D1D4F">
          <w:rPr>
            <w:rFonts w:hAnsi="Times New Roman" w:ascii="Times New Roman"/>
          </w:rPr>
          <w:t>7372</w:t>
        </w:r>
        <w:r>
          <w:rPr>
            <w:rFonts w:hAnsi="Times New Roman" w:ascii="Times New Roman"/>
          </w:rPr>
          <w:t>/15-</w:t>
        </w:r>
        <w:r w:rsidR="00B427AD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6E5"/>
    <w:rsid w:val="00044F68"/>
    <w:rsid w:val="00052D93"/>
    <w:rsid w:val="00073D24"/>
    <w:rsid w:val="00083AAA"/>
    <w:rsid w:val="000B246E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72CBD"/>
    <w:rsid w:val="00182088"/>
    <w:rsid w:val="00192F79"/>
    <w:rsid w:val="00195E46"/>
    <w:rsid w:val="001963C9"/>
    <w:rsid w:val="001C360D"/>
    <w:rsid w:val="001E5365"/>
    <w:rsid w:val="002138EE"/>
    <w:rsid w:val="002B0EB1"/>
    <w:rsid w:val="002C0A2E"/>
    <w:rsid w:val="00385410"/>
    <w:rsid w:val="003E3A62"/>
    <w:rsid w:val="0042162E"/>
    <w:rsid w:val="0044662D"/>
    <w:rsid w:val="004C69B9"/>
    <w:rsid w:val="00506511"/>
    <w:rsid w:val="00532B71"/>
    <w:rsid w:val="005940E9"/>
    <w:rsid w:val="005C029F"/>
    <w:rsid w:val="005C41FF"/>
    <w:rsid w:val="005D1D4F"/>
    <w:rsid w:val="005D55AF"/>
    <w:rsid w:val="0062464F"/>
    <w:rsid w:val="006356C5"/>
    <w:rsid w:val="006866A9"/>
    <w:rsid w:val="0069251D"/>
    <w:rsid w:val="006A711B"/>
    <w:rsid w:val="006D13C5"/>
    <w:rsid w:val="006F3197"/>
    <w:rsid w:val="0071050D"/>
    <w:rsid w:val="00730EAB"/>
    <w:rsid w:val="00793AFF"/>
    <w:rsid w:val="007A29F9"/>
    <w:rsid w:val="007A4D52"/>
    <w:rsid w:val="00813326"/>
    <w:rsid w:val="0081718B"/>
    <w:rsid w:val="00840E3D"/>
    <w:rsid w:val="00867F16"/>
    <w:rsid w:val="0088293F"/>
    <w:rsid w:val="00961D9E"/>
    <w:rsid w:val="009960E8"/>
    <w:rsid w:val="00997BA9"/>
    <w:rsid w:val="009C6C32"/>
    <w:rsid w:val="009F5765"/>
    <w:rsid w:val="00A35E71"/>
    <w:rsid w:val="00A40131"/>
    <w:rsid w:val="00A80290"/>
    <w:rsid w:val="00A90889"/>
    <w:rsid w:val="00A95334"/>
    <w:rsid w:val="00AB1856"/>
    <w:rsid w:val="00AB7883"/>
    <w:rsid w:val="00AF40B4"/>
    <w:rsid w:val="00B03169"/>
    <w:rsid w:val="00B2463B"/>
    <w:rsid w:val="00B36ABC"/>
    <w:rsid w:val="00B427AD"/>
    <w:rsid w:val="00B8494A"/>
    <w:rsid w:val="00B92B1D"/>
    <w:rsid w:val="00C17143"/>
    <w:rsid w:val="00C3758E"/>
    <w:rsid w:val="00C57CAF"/>
    <w:rsid w:val="00CA2B28"/>
    <w:rsid w:val="00CC03A1"/>
    <w:rsid w:val="00CC6379"/>
    <w:rsid w:val="00CF2939"/>
    <w:rsid w:val="00D36B5F"/>
    <w:rsid w:val="00D44D4F"/>
    <w:rsid w:val="00D728C5"/>
    <w:rsid w:val="00D955F3"/>
    <w:rsid w:val="00DA2AB9"/>
    <w:rsid w:val="00DB29D2"/>
    <w:rsid w:val="00DB4528"/>
    <w:rsid w:val="00DC34DC"/>
    <w:rsid w:val="00DC6421"/>
    <w:rsid w:val="00DD5B8E"/>
    <w:rsid w:val="00E45E2E"/>
    <w:rsid w:val="00E956F8"/>
    <w:rsid w:val="00EC3898"/>
    <w:rsid w:val="00EE5750"/>
    <w:rsid w:val="00EE69E5"/>
    <w:rsid w:val="00F000B2"/>
    <w:rsid w:val="00F40A66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0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0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St-7372/2015-8</izvorni_sadrzaj>
    <derivirana_varijabla naziv="DomainObject.Oznaka_1">St-7372/2015-8</derivirana_varijabla>
  </DomainObject.Oznaka>
  <DomainObject.DonositeljOdluke.Ime>
    <izvorni_sadrzaj>Sanda  </izvorni_sadrzaj>
    <derivirana_varijabla naziv="DomainObject.DonositeljOdluke.Ime_1">Sanda  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7372</izvorni_sadrzaj>
    <derivirana_varijabla naziv="DomainObject.Predmet.Broj_1">7372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St-7372/2015</izvorni_sadrzaj>
    <derivirana_varijabla naziv="DomainObject.Predmet.OznakaBroj_1">St-7372/2015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OŠTEĆENIH OD STRANE DRUŠTVA ORTIS - COMMERCE d.o.o. ČAVLE zastupanog po punomoćniku Melita Malus Patačić</izvorni_sadrzaj>
    <derivirana_varijabla naziv="DomainObject.Predmet.ProtustrankaFormated_1">  UDRUGA OŠTEĆENIH OD STRANE DRUŠTVA ORTIS - COMMERCE d.o.o. ČAVLE zastupanog po punomoćniku Melita Malus Patačić</derivirana_varijabla>
  </DomainObject.Predmet.ProtustrankaFormated>
  <DomainObject.Predmet.ProtustrankaFormatedOIB>
    <izvorni_sadrzaj>  UDRUGA OŠTEĆENIH OD STRANE DRUŠTVA ORTIS - COMMERCE d.o.o. ČAVLE, OIB 49665220097 zastupanog po punomoćniku Melita Malus Patačić</izvorni_sadrzaj>
    <derivirana_varijabla naziv="DomainObject.Predmet.ProtustrankaFormatedOIB_1">  UDRUGA OŠTEĆENIH OD STRANE DRUŠTVA ORTIS - COMMERCE d.o.o. ČAVLE, OIB 49665220097 zastupanog po punomoćniku Melita Malus Patačić</derivirana_varijabla>
  </DomainObject.Predmet.ProtustrankaFormatedOIB>
  <DomainObject.Predmet.ProtustrankaFormatedWithAdress>
    <izvorni_sadrzaj> UDRUGA OŠTEĆENIH OD STRANE DRUŠTVA ORTIS - COMMERCE d.o.o. ČAVLE, Jablanovac 9, 10000 Zagreb zastupanog po punomoćniku Melita Malus Patačić</izvorni_sadrzaj>
    <derivirana_varijabla naziv="DomainObject.Predmet.ProtustrankaFormatedWithAdress_1"> UDRUGA OŠTEĆENIH OD STRANE DRUŠTVA ORTIS - COMMERCE d.o.o. ČAVLE, Jablanovac 9, 10000 Zagreb zastupanog po punomoćniku Melita Malus Patačić</derivirana_varijabla>
  </DomainObject.Predmet.ProtustrankaFormatedWithAdress>
  <DomainObject.Predmet.ProtustrankaFormatedWithAdressOIB>
    <izvorni_sadrzaj> UDRUGA OŠTEĆENIH OD STRANE DRUŠTVA ORTIS - COMMERCE d.o.o. ČAVLE, OIB 49665220097, Jablanovac 9, 10000 Zagreb zastupanog po punomoćniku Melita Malus Patačić</izvorni_sadrzaj>
    <derivirana_varijabla naziv="DomainObject.Predmet.ProtustrankaFormatedWithAdressOIB_1"> UDRUGA OŠTEĆENIH OD STRANE DRUŠTVA ORTIS - COMMERCE d.o.o. ČAVLE, OIB 49665220097, Jablanovac 9, 10000 Zagreb zastupanog po punomoćniku Melita Malus Patačić</derivirana_varijabla>
  </DomainObject.Predmet.ProtustrankaFormatedWithAdressOIB>
  <DomainObject.Predmet.ProtustrankaWithAdress>
    <izvorni_sadrzaj>UDRUGA OŠTEĆENIH OD STRANE DRUŠTVA ORTIS - COMMERCE d.o.o. ČAVLE Jablanovac 9, 10000 Zagreb</izvorni_sadrzaj>
    <derivirana_varijabla naziv="DomainObject.Predmet.ProtustrankaWithAdress_1">UDRUGA OŠTEĆENIH OD STRANE DRUŠTVA ORTIS - COMMERCE d.o.o. ČAVLE Jablanovac 9, 10000 Zagreb</derivirana_varijabla>
  </DomainObject.Predmet.ProtustrankaWithAdress>
  <DomainObject.Predmet.ProtustrankaWithAdressOIB>
    <izvorni_sadrzaj>UDRUGA OŠTEĆENIH OD STRANE DRUŠTVA ORTIS - COMMERCE d.o.o. ČAVLE, OIB 49665220097, Jablanovac 9, 10000 Zagreb</izvorni_sadrzaj>
    <derivirana_varijabla naziv="DomainObject.Predmet.ProtustrankaWithAdressOIB_1">UDRUGA OŠTEĆENIH OD STRANE DRUŠTVA ORTIS - COMMERCE d.o.o. ČAVLE, OIB 49665220097, Jablanovac 9, 10000 Zagreb</derivirana_varijabla>
  </DomainObject.Predmet.ProtustrankaWithAdressOIB>
  <DomainObject.Predmet.ProtustrankaNazivFormated>
    <izvorni_sadrzaj>UDRUGA OŠTEĆENIH OD STRANE DRUŠTVA ORTIS - COMMERCE d.o.o. ČAVLE</izvorni_sadrzaj>
    <derivirana_varijabla naziv="DomainObject.Predmet.ProtustrankaNazivFormated_1">UDRUGA OŠTEĆENIH OD STRANE DRUŠTVA ORTIS - COMMERCE d.o.o. ČAVLE</derivirana_varijabla>
  </DomainObject.Predmet.ProtustrankaNazivFormated>
  <DomainObject.Predmet.ProtustrankaNazivFormatedOIB>
    <izvorni_sadrzaj>UDRUGA OŠTEĆENIH OD STRANE DRUŠTVA ORTIS - COMMERCE d.o.o. ČAVLE, OIB 49665220097</izvorni_sadrzaj>
    <derivirana_varijabla naziv="DomainObject.Predmet.ProtustrankaNazivFormatedOIB_1">UDRUGA OŠTEĆENIH OD STRANE DRUŠTVA ORTIS - COMMERCE d.o.o. ČAVLE, OIB 49665220097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 Jeromela</izvorni_sadrzaj>
    <derivirana_varijabla naziv="DomainObject.Predmet.Referada.Sudac_1">Sanda  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OŠTEĆENIH OD STRANE DRUŠTVA ORTIS - COMMERCE d.o.o. ČAVLE zastupanog po punomoćniku Melita Malus Patačić</item>
    </izvorni_sadrzaj>
    <derivirana_varijabla naziv="DomainObject.Predmet.ProtuStrankaListFormated_1">
      <item>UDRUGA OŠTEĆENIH OD STRANE DRUŠTVA ORTIS - COMMERCE d.o.o. ČAVLE zastupanog po punomoćniku Melita Malus Patačić</item>
    </derivirana_varijabla>
  </DomainObject.Predmet.ProtuStrankaListFormated>
  <DomainObject.Predmet.ProtuStrankaListFormatedOIB>
    <izvorni_sadrzaj>
      <item>UDRUGA OŠTEĆENIH OD STRANE DRUŠTVA ORTIS - COMMERCE d.o.o. ČAVLE, OIB 49665220097 zastupanog po punomoćniku Melita Malus Patačić</item>
    </izvorni_sadrzaj>
    <derivirana_varijabla naziv="DomainObject.Predmet.ProtuStrankaListFormatedOIB_1">
      <item>UDRUGA OŠTEĆENIH OD STRANE DRUŠTVA ORTIS - COMMERCE d.o.o. ČAVLE, OIB 49665220097 zastupanog po punomoćniku Melita Malus Patačić</item>
    </derivirana_varijabla>
  </DomainObject.Predmet.ProtuStrankaListFormatedOIB>
  <DomainObject.Predmet.ProtuStrankaListFormatedWithAdress>
    <izvorni_sadrzaj>
      <item>UDRUGA OŠTEĆENIH OD STRANE DRUŠTVA ORTIS - COMMERCE d.o.o. ČAVLE, Jablanovac 9, 10000 Zagreb zastupanog po punomoćniku Melita Malus Patačić</item>
    </izvorni_sadrzaj>
    <derivirana_varijabla naziv="DomainObject.Predmet.ProtuStrankaListFormatedWithAdress_1">
      <item>UDRUGA OŠTEĆENIH OD STRANE DRUŠTVA ORTIS - COMMERCE d.o.o. ČAVLE, Jablanovac 9, 10000 Zagreb zastupanog po punomoćniku Melita Malus Patačić</item>
    </derivirana_varijabla>
  </DomainObject.Predmet.ProtuStrankaListFormatedWithAdress>
  <DomainObject.Predmet.ProtuStrankaListFormatedWithAdressOIB>
    <izvorni_sadrzaj>
      <item>UDRUGA OŠTEĆENIH OD STRANE DRUŠTVA ORTIS - COMMERCE d.o.o. ČAVLE, OIB 49665220097, Jablanovac 9, 10000 Zagreb zastupanog po punomoćniku Melita Malus Patačić</item>
    </izvorni_sadrzaj>
    <derivirana_varijabla naziv="DomainObject.Predmet.ProtuStrankaListFormatedWithAdressOIB_1">
      <item>UDRUGA OŠTEĆENIH OD STRANE DRUŠTVA ORTIS - COMMERCE d.o.o. ČAVLE, OIB 49665220097, Jablanovac 9, 10000 Zagreb zastupanog po punomoćniku Melita Malus Patačić</item>
    </derivirana_varijabla>
  </DomainObject.Predmet.ProtuStrankaListFormatedWithAdressOIB>
  <DomainObject.Predmet.ProtuStrankaListNazivFormated>
    <izvorni_sadrzaj>
      <item>UDRUGA OŠTEĆENIH OD STRANE DRUŠTVA ORTIS - COMMERCE d.o.o. ČAVLE</item>
    </izvorni_sadrzaj>
    <derivirana_varijabla naziv="DomainObject.Predmet.ProtuStrankaListNazivFormated_1">
      <item>UDRUGA OŠTEĆENIH OD STRANE DRUŠTVA ORTIS - COMMERCE d.o.o. ČAVLE</item>
    </derivirana_varijabla>
  </DomainObject.Predmet.ProtuStrankaListNazivFormated>
  <DomainObject.Predmet.ProtuStrankaListNazivFormatedOIB>
    <izvorni_sadrzaj>
      <item>UDRUGA OŠTEĆENIH OD STRANE DRUŠTVA ORTIS - COMMERCE d.o.o. ČAVLE, OIB 49665220097</item>
    </izvorni_sadrzaj>
    <derivirana_varijabla naziv="DomainObject.Predmet.ProtuStrankaListNazivFormatedOIB_1">
      <item>UDRUGA OŠTEĆENIH OD STRANE DRUŠTVA ORTIS - COMMERCE d.o.o. ČAVLE, OIB 49665220097</item>
    </derivirana_varijabla>
  </DomainObject.Predmet.ProtuStrankaListNazivFormatedOIB>
  <DomainObject.Predmet.OstaliListFormated>
    <izvorni_sadrzaj>
      <item>Melita Malus Patačić punomoćnik sudionika u postupku UDRUGA OŠTEĆENIH OD STRANE DRUŠTVA ORTIS - COMMERCE d.o.o. ČAVLE</item>
    </izvorni_sadrzaj>
    <derivirana_varijabla naziv="DomainObject.Predmet.OstaliListFormated_1">
      <item>Melita Malus Patačić punomoćnik sudionika u postupku UDRUGA OŠTEĆENIH OD STRANE DRUŠTVA ORTIS - COMMERCE d.o.o. ČAVLE</item>
    </derivirana_varijabla>
  </DomainObject.Predmet.OstaliListFormated>
  <DomainObject.Predmet.OstaliListFormatedOIB>
    <izvorni_sadrzaj>
      <item>Melita Malus Patačić, OIB 52745346016 punomoćnik sudionika u postupku UDRUGA OŠTEĆENIH OD STRANE DRUŠTVA ORTIS - COMMERCE d.o.o. ČAVLE</item>
    </izvorni_sadrzaj>
    <derivirana_varijabla naziv="DomainObject.Predmet.OstaliListFormatedOIB_1">
      <item>Melita Malus Patačić, OIB 52745346016 punomoćnik sudionika u postupku UDRUGA OŠTEĆENIH OD STRANE DRUŠTVA ORTIS - COMMERCE d.o.o. ČAVLE</item>
    </derivirana_varijabla>
  </DomainObject.Predmet.OstaliListFormatedOIB>
  <DomainObject.Predmet.OstaliListFormatedWithAdress>
    <izvorni_sadrzaj>
      <item>Melita Malus Patačić, Jablanovac 9, 10000 Zagreb punomoćnik sudionika u postupku UDRUGA OŠTEĆENIH OD STRANE DRUŠTVA ORTIS - COMMERCE d.o.o. ČAVLE</item>
    </izvorni_sadrzaj>
    <derivirana_varijabla naziv="DomainObject.Predmet.OstaliListFormatedWithAdress_1">
      <item>Melita Malus Patačić, Jablanovac 9, 10000 Zagreb punomoćnik sudionika u postupku UDRUGA OŠTEĆENIH OD STRANE DRUŠTVA ORTIS - COMMERCE d.o.o. ČAVLE</item>
    </derivirana_varijabla>
  </DomainObject.Predmet.OstaliListFormatedWithAdress>
  <DomainObject.Predmet.OstaliListFormatedWithAdressOIB>
    <izvorni_sadrzaj>
      <item>Melita Malus Patačić, OIB 52745346016, Jablanovac 9, 10000 Zagreb punomoćnik sudionika u postupku UDRUGA OŠTEĆENIH OD STRANE DRUŠTVA ORTIS - COMMERCE d.o.o. ČAVLE</item>
    </izvorni_sadrzaj>
    <derivirana_varijabla naziv="DomainObject.Predmet.OstaliListFormatedWithAdressOIB_1">
      <item>Melita Malus Patačić, OIB 52745346016, Jablanovac 9, 10000 Zagreb punomoćnik sudionika u postupku UDRUGA OŠTEĆENIH OD STRANE DRUŠTVA ORTIS - COMMERCE d.o.o. ČAVLE</item>
    </derivirana_varijabla>
  </DomainObject.Predmet.OstaliListFormatedWithAdressOIB>
  <DomainObject.Predmet.OstaliListNazivFormated>
    <izvorni_sadrzaj>
      <item>Melita Malus Patačić</item>
    </izvorni_sadrzaj>
    <derivirana_varijabla naziv="DomainObject.Predmet.OstaliListNazivFormated_1">
      <item>Melita Malus Patačić</item>
    </derivirana_varijabla>
  </DomainObject.Predmet.OstaliListNazivFormated>
  <DomainObject.Predmet.OstaliListNazivFormatedOIB>
    <izvorni_sadrzaj>
      <item>Melita Malus Patačić, OIB 52745346016</item>
    </izvorni_sadrzaj>
    <derivirana_varijabla naziv="DomainObject.Predmet.OstaliListNazivFormatedOIB_1">
      <item>Melita Malus Patačić, OIB 52745346016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St-7372/2015-8</izvorni_sadrzaj>
    <derivirana_varijabla naziv="DomainObject.PoslovniBrojDokumenta_1">St-7372/2015-8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OŠTEĆENIH OD STRANE DRUŠTVA ORTIS - COMMERCE d.o.o. ČAVLE</izvorni_sadrzaj>
    <derivirana_varijabla naziv="DomainObject.Predmet.ProtustrankaIDrugi_1">UDRUGA OŠTEĆENIH OD STRANE DRUŠTVA ORTIS - COMMERCE d.o.o. ČAVLE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OŠTEĆENIH OD STRANE DRUŠTVA ORTIS - COMMERCE d.o.o. ČAVLE, OIB 49665220097, Jablanovac 9, 10000 Zagreb</izvorni_sadrzaj>
    <derivirana_varijabla naziv="DomainObject.Predmet.ProtustrankaIDrugiAdressOIB_1">UDRUGA OŠTEĆENIH OD STRANE DRUŠTVA ORTIS - COMMERCE d.o.o. ČAVLE, OIB 49665220097, Jablanovac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OŠTEĆENIH OD STRANE DRUŠTVA ORTIS - COMMERCE d.o.o. ČAVLE</item>
      <item>Melita Malus Patačić</item>
    </izvorni_sadrzaj>
    <derivirana_varijabla naziv="DomainObject.Predmet.SudioniciListNaziv_1">
      <item>FINA Regionalni centar Zagreb</item>
      <item>UDRUGA OŠTEĆENIH OD STRANE DRUŠTVA ORTIS - COMMERCE d.o.o. ČAVLE</item>
      <item>Melita Malus Patačić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UDRUGA OŠTEĆENIH OD STRANE DRUŠTVA ORTIS - COMMERCE d.o.o. ČAVLE, OIB 49665220097, Jablanovac 9,10000 Zagreb</item>
      <item>Melita Malus Patačić, OIB 52745346016, Jablanovac 9,10000 Zagreb</item>
    </izvorni_sadrzaj>
    <derivirana_varijabla naziv="DomainObject.Predmet.SudioniciListAdressOIB_1">
      <item>FINA Regionalni centar Zagreb, OIB 85821130368, Trg svibanjskih žrtava 1995. br 1,10000 Zagreb</item>
      <item>UDRUGA OŠTEĆENIH OD STRANE DRUŠTVA ORTIS - COMMERCE d.o.o. ČAVLE, OIB 49665220097, Jablanovac 9,10000 Zagreb</item>
      <item>Melita Malus Patačić, OIB 52745346016, Jablanovac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49665220097</item>
      <item>, OIB 52745346016</item>
    </izvorni_sadrzaj>
    <derivirana_varijabla naziv="DomainObject.Predmet.SudioniciListNazivOIB_1">
      <item>, OIB 85821130368</item>
      <item>, OIB 49665220097</item>
      <item>, OIB 52745346016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477E7-E745-46C9-B1EE-BD0C17D411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433</properties:Words>
  <properties:Characters>2333</properties:Characters>
  <properties:Lines>74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2016-03-16T09:15:00Z</dcterms:created>
  <dc:creator>Sudsko vijeæe</dc:creator>
  <cp:lastModifiedBy>Višnja Svečak</cp:lastModifiedBy>
  <cp:lastPrinted>2016-03-16T09:25:00Z</cp:lastPrinted>
  <dcterms:modified xmlns:xsi="http://www.w3.org/2001/XMLSchema-instance" xsi:type="dcterms:W3CDTF">2016-03-16T09:25:00Z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St-7372/2015-8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