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7024" w14:paraId="b437024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5679AA" w:rsidR="0042249F" w:rsidRPr="003441ED">
      <w:pPr>
        <w:rPr>
          <w:rFonts w:cs="Times New Roman" w:hAnsi="Times New Roman" w:ascii="Times New Roman"/>
          <w:color w:themeColor="text1" w:val="000000"/>
        </w:rPr>
      </w:pPr>
    </w:p>
    <w:p w:rsidRDefault="00EB57B6" w:rsidP="00EB57B6" w:rsidR="005679AA" w:rsidRPr="00EB57B6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EB57B6">
        <w:rPr>
          <w:rFonts w:cs="Times New Roman" w:eastAsia="Calibri" w:hAnsi="Times New Roman" w:ascii="Times New Roman"/>
          <w:lang w:eastAsia="en-US"/>
        </w:rPr>
        <w:t>Trgovački sud u Varaždinu, po sutkinji toga suda Meliti Poljanec Bubaš, kao stečajnom sucu, povodom prijedloga predlagatelja-dužnika UGOSTITELJSTVO PRIGORJE d.o.o., Ulica kralja Tomislava 24, Križevci, OIB: 82215156723 radi pokretanja stečajnog postupka nad dužnikom UGOSTITELJSTVO PRIGORJE d.o.o., Ulica kralja Tomislava 24, Kri</w:t>
      </w:r>
      <w:r w:rsidR="00D41A6F">
        <w:rPr>
          <w:rFonts w:cs="Times New Roman" w:eastAsia="Calibri" w:hAnsi="Times New Roman" w:ascii="Times New Roman"/>
          <w:lang w:eastAsia="en-US"/>
        </w:rPr>
        <w:t>ževci, OIB: 82215156723, dana 13</w:t>
      </w:r>
      <w:r w:rsidRPr="00EB57B6">
        <w:rPr>
          <w:rFonts w:cs="Times New Roman" w:eastAsia="Calibri" w:hAnsi="Times New Roman" w:ascii="Times New Roman"/>
          <w:lang w:eastAsia="en-US"/>
        </w:rPr>
        <w:t xml:space="preserve">. </w:t>
      </w:r>
      <w:r>
        <w:rPr>
          <w:rFonts w:cs="Times New Roman" w:eastAsia="Calibri" w:hAnsi="Times New Roman" w:ascii="Times New Roman"/>
          <w:lang w:eastAsia="en-US"/>
        </w:rPr>
        <w:t>rujna</w:t>
      </w:r>
      <w:r w:rsidRPr="00EB57B6">
        <w:rPr>
          <w:rFonts w:cs="Times New Roman" w:eastAsia="Calibri" w:hAnsi="Times New Roman" w:ascii="Times New Roman"/>
          <w:lang w:eastAsia="en-US"/>
        </w:rPr>
        <w:t xml:space="preserve"> 2016.</w:t>
      </w:r>
      <w:r w:rsidR="005679AA" w:rsidRPr="00EB57B6">
        <w:rPr>
          <w:rFonts w:cs="Times New Roman" w:hAnsi="Times New Roman" w:ascii="Times New Roman"/>
          <w:color w:themeColor="text1" w:val="000000"/>
        </w:rPr>
        <w:tab/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I/ </w:t>
      </w:r>
      <w:r w:rsidRPr="0042249F">
        <w:rPr>
          <w:rFonts w:cs="Times New Roman" w:hAnsi="Times New Roman" w:ascii="Times New Roman"/>
        </w:rPr>
        <w:t>Utvrđene tražbine viših isplatnih redova u kunama</w:t>
      </w:r>
      <w:r>
        <w:rPr>
          <w:rFonts w:cs="Times New Roman" w:hAnsi="Times New Roman" w:ascii="Times New Roman"/>
        </w:rPr>
        <w:t>:</w:t>
      </w:r>
    </w:p>
    <w:p w:rsidRDefault="0042249F" w:rsidP="0042249F" w:rsid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84C65" w:rsidP="0042249F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2249F" w:rsidP="00337178" w:rsidR="00337178" w:rsidRPr="00484C65">
      <w:pPr>
        <w:pStyle w:val="Odlomakpopisa"/>
        <w:numPr>
          <w:ilvl w:val="0"/>
          <w:numId w:val="19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  <w:r w:rsidRPr="00484C65">
        <w:rPr>
          <w:rFonts w:cs="Times New Roman" w:hAnsi="Times New Roman" w:ascii="Times New Roman"/>
          <w:u w:val="single"/>
        </w:rPr>
        <w:t>VIŠI ISPLATNI RED</w:t>
      </w:r>
    </w:p>
    <w:p w:rsidRDefault="00484C65" w:rsidP="00484C65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</w:p>
    <w:p w:rsidRDefault="00484C65" w:rsidP="00484C65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</w:p>
    <w:p w:rsidRDefault="006668BD" w:rsidP="006668BD" w:rsidR="006668BD" w:rsidRPr="006668BD">
      <w:pPr>
        <w:pStyle w:val="Odlomakpopisa"/>
        <w:numPr>
          <w:ilvl w:val="0"/>
          <w:numId w:val="22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RH Ministarstvo financija, Porezna uprava,</w:t>
      </w:r>
    </w:p>
    <w:p w:rsidRDefault="006668BD" w:rsidP="006668BD" w:rsidR="006668BD" w:rsidRPr="006668B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Područni ured sjeverna Hrvatska, zastupan po</w:t>
      </w:r>
    </w:p>
    <w:p w:rsidRDefault="006668BD" w:rsidP="006668BD" w:rsidR="006668BD" w:rsidRPr="006668B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Županijskom državnom odvjetništvu u Varaždinu,</w:t>
      </w:r>
    </w:p>
    <w:p w:rsidRDefault="006668BD" w:rsidP="006668BD" w:rsid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OIB: 18683136487, Graberje 1, Varaždin</w:t>
      </w:r>
      <w:r w:rsidR="00484C65" w:rsidRPr="00484C65">
        <w:rPr>
          <w:rFonts w:cs="Times New Roman" w:hAnsi="Times New Roman" w:ascii="Times New Roman"/>
          <w:lang w:val="en-US"/>
        </w:rPr>
        <w:tab/>
      </w:r>
      <w:r w:rsidR="00EB57B6">
        <w:rPr>
          <w:rFonts w:cs="Times New Roman" w:hAnsi="Times New Roman" w:ascii="Times New Roman"/>
          <w:lang w:val="en-US"/>
        </w:rPr>
        <w:t>54.458,25</w:t>
      </w:r>
      <w:r w:rsidR="00484C65" w:rsidRPr="00484C65">
        <w:rPr>
          <w:rFonts w:cs="Times New Roman" w:hAnsi="Times New Roman" w:ascii="Times New Roman"/>
          <w:lang w:val="en-US"/>
        </w:rPr>
        <w:t xml:space="preserve"> kn</w:t>
      </w:r>
    </w:p>
    <w:p w:rsidRDefault="00EB57B6" w:rsidP="00484C65" w:rsidR="00EB57B6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</w:p>
    <w:p w:rsidRDefault="00EB57B6" w:rsidP="006668BD" w:rsidR="00EB57B6">
      <w:pPr>
        <w:pStyle w:val="Odlomakpopisa"/>
        <w:numPr>
          <w:ilvl w:val="0"/>
          <w:numId w:val="22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 xml:space="preserve">BATINJAN IVANA, Majurec 47, </w:t>
      </w:r>
    </w:p>
    <w:p w:rsidRDefault="006668BD" w:rsidP="00EB57B6" w:rsidR="00EB57B6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 xml:space="preserve"> </w:t>
      </w:r>
      <w:r w:rsidR="00EB57B6" w:rsidRPr="00EB57B6">
        <w:rPr>
          <w:rFonts w:cs="Times New Roman" w:hAnsi="Times New Roman" w:ascii="Times New Roman"/>
          <w:lang w:val="en-US"/>
        </w:rPr>
        <w:t xml:space="preserve">Križevci, OIB: </w:t>
      </w:r>
      <w:r w:rsidR="00EB57B6">
        <w:rPr>
          <w:rFonts w:cs="Times New Roman" w:hAnsi="Times New Roman" w:ascii="Times New Roman"/>
          <w:lang w:val="en-US"/>
        </w:rPr>
        <w:t>9950554305</w:t>
      </w:r>
      <w:r w:rsidR="00EB57B6">
        <w:rPr>
          <w:rFonts w:cs="Times New Roman" w:hAnsi="Times New Roman" w:ascii="Times New Roman"/>
          <w:lang w:val="en-US"/>
        </w:rPr>
        <w:tab/>
      </w:r>
      <w:r w:rsidR="00EB57B6">
        <w:rPr>
          <w:rFonts w:cs="Times New Roman" w:hAnsi="Times New Roman" w:ascii="Times New Roman"/>
          <w:lang w:val="en-US"/>
        </w:rPr>
        <w:tab/>
        <w:t>26.207,02 kn</w:t>
      </w:r>
    </w:p>
    <w:p w:rsidRDefault="00EB57B6" w:rsidP="00EB57B6" w:rsidR="00EB57B6" w:rsidRPr="00EB57B6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  <w:r w:rsidRPr="00EB57B6">
        <w:rPr>
          <w:rFonts w:cs="Times New Roman" w:hAnsi="Times New Roman" w:ascii="Times New Roman"/>
          <w:lang w:val="en-US"/>
        </w:rPr>
        <w:tab/>
      </w:r>
    </w:p>
    <w:p w:rsidRDefault="00EB57B6" w:rsidP="006668BD" w:rsidR="00061547" w:rsidRPr="00061547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rPr>
          <w:rFonts w:eastAsiaTheme="minorHAnsi" w:cs="Times New Roman" w:hAnsi="Times New Roman" w:ascii="Times New Roman"/>
          <w:lang w:eastAsia="en-US"/>
        </w:rPr>
      </w:pPr>
      <w:r w:rsidRPr="00EB57B6">
        <w:rPr>
          <w:rFonts w:eastAsiaTheme="minorHAnsi" w:cs="Times New Roman" w:hAnsi="Times New Roman" w:ascii="Times New Roman"/>
          <w:lang w:eastAsia="en-US"/>
        </w:rPr>
        <w:t>Delić Petra, Stara Ves Ravneska 36, Raven, OIB:</w:t>
      </w:r>
      <w:r>
        <w:rPr>
          <w:rFonts w:eastAsiaTheme="minorHAnsi" w:cs="Times New Roman" w:hAnsi="Times New Roman" w:ascii="Times New Roman"/>
          <w:lang w:eastAsia="en-US"/>
        </w:rPr>
        <w:tab/>
      </w:r>
      <w:r>
        <w:rPr>
          <w:rFonts w:eastAsiaTheme="minorHAnsi" w:cs="Times New Roman" w:hAnsi="Times New Roman" w:ascii="Times New Roman"/>
          <w:lang w:eastAsia="en-US"/>
        </w:rPr>
        <w:tab/>
        <w:t xml:space="preserve">   </w:t>
      </w:r>
      <w:r w:rsidRPr="00EB57B6">
        <w:rPr>
          <w:rFonts w:eastAsiaTheme="minorHAnsi" w:cs="Times New Roman" w:hAnsi="Times New Roman" w:ascii="Times New Roman"/>
          <w:lang w:eastAsia="en-US"/>
        </w:rPr>
        <w:t>13.509,40 kn</w:t>
      </w:r>
    </w:p>
    <w:p w:rsidRDefault="00EB57B6" w:rsidP="00EB57B6" w:rsidR="00061547">
      <w:pPr>
        <w:pStyle w:val="Odlomakpopisa"/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 w:rsidRPr="00EB57B6">
        <w:rPr>
          <w:rFonts w:eastAsiaTheme="minorHAnsi" w:cs="Times New Roman" w:hAnsi="Times New Roman" w:ascii="Times New Roman"/>
          <w:lang w:eastAsia="en-US"/>
        </w:rPr>
        <w:t>56838596149</w:t>
      </w:r>
      <w:r w:rsidRPr="00EB57B6">
        <w:rPr>
          <w:rFonts w:cs="Times New Roman" w:hAnsi="Times New Roman" w:ascii="Times New Roman"/>
          <w:lang w:val="en-US"/>
        </w:rPr>
        <w:tab/>
      </w:r>
    </w:p>
    <w:p w:rsidRDefault="00061547" w:rsidP="00061547" w:rsidR="00061547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</w:p>
    <w:p w:rsidRDefault="00061547" w:rsidP="006668BD" w:rsidR="00EB57B6">
      <w:pPr>
        <w:pStyle w:val="Odlomakpopisa"/>
        <w:numPr>
          <w:ilvl w:val="0"/>
          <w:numId w:val="22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 w:rsidRPr="006668BD">
        <w:rPr>
          <w:rFonts w:eastAsiaTheme="minorHAnsi" w:cs="Times New Roman" w:hAnsi="Times New Roman" w:ascii="Times New Roman"/>
          <w:lang w:eastAsia="en-US"/>
        </w:rPr>
        <w:t>Jež Josipa, Šopron 74, Klanik, OIB: 96631784933</w:t>
      </w:r>
      <w:r w:rsidR="006668BD" w:rsidRPr="006668BD">
        <w:rPr>
          <w:rFonts w:eastAsiaTheme="minorHAnsi" w:cs="Times New Roman" w:hAnsi="Times New Roman" w:ascii="Times New Roman"/>
          <w:lang w:eastAsia="en-US"/>
        </w:rPr>
        <w:tab/>
      </w:r>
      <w:r w:rsidR="006668BD" w:rsidRPr="006668BD">
        <w:rPr>
          <w:rFonts w:eastAsiaTheme="minorHAnsi" w:cs="Times New Roman" w:hAnsi="Times New Roman" w:ascii="Times New Roman"/>
          <w:bCs/>
          <w:lang w:eastAsia="en-US"/>
        </w:rPr>
        <w:t>33.828,52 kn</w:t>
      </w:r>
      <w:r w:rsidR="00EB57B6" w:rsidRPr="006668BD">
        <w:rPr>
          <w:rFonts w:cs="Times New Roman" w:hAnsi="Times New Roman" w:ascii="Times New Roman"/>
          <w:lang w:val="en-US"/>
        </w:rPr>
        <w:tab/>
      </w:r>
    </w:p>
    <w:p w:rsidRDefault="006668BD" w:rsidP="006668BD" w:rsidR="006668BD">
      <w:pPr>
        <w:pStyle w:val="Odlomakpopisa"/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</w:p>
    <w:p w:rsidRDefault="006668BD" w:rsidP="006668BD" w:rsidR="006668BD" w:rsidRPr="006668BD">
      <w:pPr>
        <w:pStyle w:val="Odlomakpopisa"/>
        <w:numPr>
          <w:ilvl w:val="0"/>
          <w:numId w:val="22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 w:rsidRPr="006668BD">
        <w:rPr>
          <w:rFonts w:eastAsiaTheme="minorHAnsi" w:cs="Times New Roman" w:hAnsi="Times New Roman" w:ascii="Times New Roman"/>
          <w:lang w:eastAsia="en-US"/>
        </w:rPr>
        <w:t>Lacko Višnjica, Kamenica 22, Kalnik, OIB:</w:t>
      </w:r>
      <w:r w:rsidRPr="006668BD">
        <w:rPr>
          <w:rFonts w:cs="Times New Roman" w:hAnsi="Times New Roman" w:ascii="Times New Roman"/>
        </w:rPr>
        <w:t xml:space="preserve"> </w:t>
      </w:r>
      <w:r w:rsidRPr="006668BD">
        <w:rPr>
          <w:rFonts w:eastAsiaTheme="minorHAnsi" w:cs="Times New Roman" w:hAnsi="Times New Roman" w:ascii="Times New Roman"/>
          <w:lang w:eastAsia="en-US"/>
        </w:rPr>
        <w:t>18495930415</w:t>
      </w:r>
      <w:r w:rsidRPr="006668BD">
        <w:rPr>
          <w:rFonts w:eastAsiaTheme="minorHAnsi" w:cs="Times New Roman" w:hAnsi="Times New Roman" w:ascii="Times New Roman"/>
          <w:lang w:eastAsia="en-US"/>
        </w:rPr>
        <w:tab/>
      </w:r>
      <w:r w:rsidRPr="006668BD">
        <w:rPr>
          <w:rFonts w:eastAsiaTheme="minorHAnsi" w:cs="Times New Roman" w:hAnsi="Times New Roman" w:ascii="Times New Roman"/>
          <w:bCs/>
          <w:lang w:eastAsia="en-US"/>
        </w:rPr>
        <w:t>34.233,31 kn</w:t>
      </w:r>
    </w:p>
    <w:p w:rsidRDefault="006668BD" w:rsidP="006668BD" w:rsidR="006668BD" w:rsidRPr="006668BD">
      <w:pPr>
        <w:pStyle w:val="Odlomakpopisa"/>
        <w:rPr>
          <w:rFonts w:cs="Times New Roman" w:hAnsi="Times New Roman" w:ascii="Times New Roman"/>
          <w:lang w:val="en-US"/>
        </w:rPr>
      </w:pPr>
    </w:p>
    <w:p w:rsidRDefault="006668BD" w:rsidP="006668BD" w:rsidR="006668BD" w:rsidRPr="006668BD">
      <w:pPr>
        <w:pStyle w:val="Odlomakpopisa"/>
        <w:numPr>
          <w:ilvl w:val="0"/>
          <w:numId w:val="22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Nemec Mirjana, Kamenica 20, Kalnik, OIB:</w:t>
      </w:r>
      <w:r>
        <w:rPr>
          <w:rFonts w:cs="Times New Roman" w:hAnsi="Times New Roman" w:ascii="Times New Roman"/>
          <w:lang w:val="en-US"/>
        </w:rPr>
        <w:tab/>
      </w:r>
      <w:r w:rsidRPr="006668BD">
        <w:rPr>
          <w:rFonts w:cs="Times New Roman" w:hAnsi="Times New Roman" w:ascii="Times New Roman"/>
          <w:lang w:val="en-US"/>
        </w:rPr>
        <w:t>40.738,39</w:t>
      </w:r>
      <w:r>
        <w:rPr>
          <w:rFonts w:cs="Times New Roman" w:hAnsi="Times New Roman" w:ascii="Times New Roman"/>
          <w:lang w:val="en-US"/>
        </w:rPr>
        <w:t xml:space="preserve"> kn</w:t>
      </w:r>
    </w:p>
    <w:p w:rsidRDefault="006668BD" w:rsidP="006668BD" w:rsidR="006668BD" w:rsidRPr="006668B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 xml:space="preserve">     </w:t>
      </w:r>
      <w:r w:rsidRPr="006668BD">
        <w:rPr>
          <w:rFonts w:cs="Times New Roman" w:hAnsi="Times New Roman" w:ascii="Times New Roman"/>
          <w:lang w:val="en-US"/>
        </w:rPr>
        <w:t>32638358807</w:t>
      </w:r>
    </w:p>
    <w:p w:rsidRDefault="006668BD" w:rsidP="006668BD" w:rsidR="006668B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</w:p>
    <w:p w:rsidRDefault="006668BD" w:rsidP="006668BD" w:rsidR="006668BD" w:rsidRPr="006668BD">
      <w:pPr>
        <w:pStyle w:val="Odlomakpopisa"/>
        <w:numPr>
          <w:ilvl w:val="0"/>
          <w:numId w:val="22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Palić Nikica, K. P. Krešimira 7, Križevci, OIB:</w:t>
      </w:r>
      <w:r>
        <w:rPr>
          <w:rFonts w:cs="Times New Roman" w:hAnsi="Times New Roman" w:ascii="Times New Roman"/>
          <w:lang w:val="en-US"/>
        </w:rPr>
        <w:tab/>
      </w:r>
      <w:r w:rsidRPr="006668BD">
        <w:rPr>
          <w:rFonts w:cs="Times New Roman" w:hAnsi="Times New Roman" w:ascii="Times New Roman"/>
          <w:lang w:val="en-US"/>
        </w:rPr>
        <w:t>33.423,61</w:t>
      </w:r>
      <w:r>
        <w:rPr>
          <w:rFonts w:cs="Times New Roman" w:hAnsi="Times New Roman" w:ascii="Times New Roman"/>
          <w:lang w:val="en-US"/>
        </w:rPr>
        <w:t xml:space="preserve"> kn</w:t>
      </w:r>
    </w:p>
    <w:p w:rsidRDefault="006668BD" w:rsidP="006668BD" w:rsidR="006668B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720"/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90717364565</w:t>
      </w:r>
    </w:p>
    <w:p w:rsidRDefault="006668BD" w:rsidP="006668BD" w:rsidR="006668B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</w:p>
    <w:p w:rsidRDefault="006668BD" w:rsidP="006668BD" w:rsidR="006668B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</w:p>
    <w:p w:rsidRDefault="006668BD" w:rsidP="006668BD" w:rsidR="006668BD">
      <w:pPr>
        <w:pStyle w:val="Odlomakpopisa"/>
        <w:numPr>
          <w:ilvl w:val="0"/>
          <w:numId w:val="22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 xml:space="preserve"> Škrlec Jež Nikolina, Šopron 74, Kalnik, OIB:</w:t>
      </w:r>
      <w:r>
        <w:rPr>
          <w:rFonts w:cs="Times New Roman" w:hAnsi="Times New Roman" w:ascii="Times New Roman"/>
          <w:lang w:val="en-US"/>
        </w:rPr>
        <w:tab/>
        <w:t>14.200,47 kn</w:t>
      </w:r>
    </w:p>
    <w:p w:rsidRDefault="006668BD" w:rsidP="006668BD" w:rsidR="006668BD">
      <w:pPr>
        <w:pStyle w:val="Odlomakpopisa"/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OIB: 00017444230</w:t>
      </w:r>
    </w:p>
    <w:p w:rsidRDefault="006668BD" w:rsidP="006668BD" w:rsidR="006668B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</w:p>
    <w:p w:rsidRDefault="006668BD" w:rsidP="006668BD" w:rsidR="006668BD" w:rsidRPr="006668BD">
      <w:pPr>
        <w:pStyle w:val="Odlomakpopisa"/>
        <w:numPr>
          <w:ilvl w:val="0"/>
          <w:numId w:val="22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 xml:space="preserve">  </w:t>
      </w:r>
      <w:r w:rsidRPr="006668BD">
        <w:rPr>
          <w:rFonts w:cs="Times New Roman" w:hAnsi="Times New Roman" w:ascii="Times New Roman"/>
          <w:lang w:val="en-US"/>
        </w:rPr>
        <w:t>Štefojić Andreja, Potočka ulica 123, Križevci, OIB:</w:t>
      </w:r>
      <w:r>
        <w:rPr>
          <w:rFonts w:cs="Times New Roman" w:hAnsi="Times New Roman" w:ascii="Times New Roman"/>
          <w:lang w:val="en-US"/>
        </w:rPr>
        <w:tab/>
      </w:r>
      <w:r w:rsidRPr="006668BD">
        <w:rPr>
          <w:rFonts w:eastAsiaTheme="minorHAnsi" w:cs="Times New Roman" w:hAnsi="Times New Roman" w:ascii="Times New Roman"/>
          <w:bCs/>
          <w:lang w:eastAsia="en-US"/>
        </w:rPr>
        <w:t>9.083,99 kn</w:t>
      </w:r>
    </w:p>
    <w:p w:rsidRDefault="006668BD" w:rsidP="006668BD" w:rsidR="006668BD">
      <w:pPr>
        <w:pStyle w:val="Odlomakpopisa"/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64320611684</w:t>
      </w:r>
    </w:p>
    <w:p w:rsidRDefault="006668BD" w:rsidP="006668BD" w:rsidR="006668B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</w:p>
    <w:p w:rsidRDefault="006668BD" w:rsidP="006668BD" w:rsidR="006668BD" w:rsidRPr="006668BD">
      <w:pPr>
        <w:pStyle w:val="Odlomakpopisa"/>
        <w:numPr>
          <w:ilvl w:val="0"/>
          <w:numId w:val="22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Štubelj Valentino, Gornja Obrež 6, Obrež Kalnički,</w:t>
      </w:r>
      <w:r>
        <w:rPr>
          <w:rFonts w:cs="Times New Roman" w:hAnsi="Times New Roman" w:ascii="Times New Roman"/>
          <w:lang w:val="en-US"/>
        </w:rPr>
        <w:tab/>
      </w:r>
      <w:r w:rsidRPr="006668BD">
        <w:rPr>
          <w:rFonts w:eastAsiaTheme="minorHAnsi" w:cs="Times New Roman" w:hAnsi="Times New Roman" w:ascii="Times New Roman"/>
          <w:bCs/>
          <w:lang w:eastAsia="en-US"/>
        </w:rPr>
        <w:t>13.503,47 kn</w:t>
      </w:r>
    </w:p>
    <w:p w:rsidRDefault="006668BD" w:rsidP="006668BD" w:rsidR="006668BD">
      <w:pPr>
        <w:pStyle w:val="Odlomakpopisa"/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Sveti Petar Orehovec, OIB: 46174176802</w:t>
      </w:r>
    </w:p>
    <w:p w:rsidRDefault="006668BD" w:rsidP="006668BD" w:rsidR="006668B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</w:p>
    <w:p w:rsidRDefault="006668BD" w:rsidP="006668BD" w:rsidR="006668BD" w:rsidRPr="006668BD">
      <w:pPr>
        <w:pStyle w:val="Odlomakpopisa"/>
        <w:numPr>
          <w:ilvl w:val="0"/>
          <w:numId w:val="22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Tandara Ozana, D. Lambla 32, Križevci, OIB:</w:t>
      </w:r>
      <w:r>
        <w:rPr>
          <w:rFonts w:cs="Times New Roman" w:hAnsi="Times New Roman" w:ascii="Times New Roman"/>
          <w:lang w:val="en-US"/>
        </w:rPr>
        <w:tab/>
      </w:r>
      <w:r w:rsidRPr="006668BD">
        <w:rPr>
          <w:rFonts w:eastAsiaTheme="minorHAnsi" w:cs="Times New Roman" w:hAnsi="Times New Roman" w:ascii="Times New Roman"/>
          <w:bCs/>
          <w:lang w:eastAsia="en-US"/>
        </w:rPr>
        <w:t>13.977,68 kn</w:t>
      </w:r>
    </w:p>
    <w:p w:rsidRDefault="006668BD" w:rsidP="006668BD" w:rsidR="006668BD">
      <w:pPr>
        <w:pStyle w:val="Odlomakpopisa"/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16052895280</w:t>
      </w:r>
    </w:p>
    <w:p w:rsidRDefault="006668BD" w:rsidP="006668BD" w:rsidR="006668BD">
      <w:pPr>
        <w:pStyle w:val="Odlomakpopisa"/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</w:p>
    <w:p w:rsidRDefault="006668BD" w:rsidP="006668BD" w:rsidR="006668BD" w:rsidRPr="006668BD">
      <w:pPr>
        <w:pStyle w:val="Odlomakpopisa"/>
        <w:numPr>
          <w:ilvl w:val="0"/>
          <w:numId w:val="22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Vuković Draženka, Kamenica 31, Kalnik, OIB:</w:t>
      </w:r>
      <w:r>
        <w:rPr>
          <w:rFonts w:cs="Times New Roman" w:hAnsi="Times New Roman" w:ascii="Times New Roman"/>
          <w:lang w:val="en-US"/>
        </w:rPr>
        <w:tab/>
      </w:r>
      <w:r w:rsidRPr="006668BD">
        <w:rPr>
          <w:rFonts w:eastAsiaTheme="minorHAnsi" w:cs="Times New Roman" w:hAnsi="Times New Roman" w:ascii="Times New Roman"/>
          <w:bCs/>
          <w:lang w:eastAsia="en-US"/>
        </w:rPr>
        <w:t>20.833,25 kn</w:t>
      </w:r>
    </w:p>
    <w:p w:rsidRDefault="006668BD" w:rsidP="006668BD" w:rsidR="006668BD" w:rsidRPr="006668BD">
      <w:pPr>
        <w:pStyle w:val="Odlomakpopisa"/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80148617750</w:t>
      </w:r>
    </w:p>
    <w:p w:rsidRDefault="006668BD" w:rsidP="006668BD" w:rsidR="006668BD" w:rsidRPr="006668BD">
      <w:pPr>
        <w:pStyle w:val="Odlomakpopisa"/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</w:p>
    <w:p w:rsidRDefault="00175E70" w:rsidP="006668BD" w:rsidR="006668BD" w:rsidRPr="00175E7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b/>
          <w:lang w:val="en-US"/>
        </w:rPr>
      </w:pPr>
      <w:r>
        <w:rPr>
          <w:rFonts w:cs="Times New Roman" w:hAnsi="Times New Roman" w:ascii="Times New Roman"/>
          <w:lang w:val="en-US"/>
        </w:rPr>
        <w:tab/>
      </w:r>
      <w:r w:rsidRPr="00175E70">
        <w:rPr>
          <w:rFonts w:cs="Times New Roman" w:hAnsi="Times New Roman" w:ascii="Times New Roman"/>
          <w:b/>
          <w:lang w:val="en-US"/>
        </w:rPr>
        <w:t xml:space="preserve">UKUPNO: </w:t>
      </w:r>
      <w:r w:rsidRPr="00175E70">
        <w:rPr>
          <w:rFonts w:cs="Times New Roman" w:hAnsi="Times New Roman" w:ascii="Times New Roman"/>
          <w:b/>
          <w:lang w:val="en-US"/>
        </w:rPr>
        <w:tab/>
      </w:r>
      <w:r w:rsidRPr="00175E70">
        <w:rPr>
          <w:rFonts w:cs="Times New Roman" w:hAnsi="Times New Roman" w:ascii="Times New Roman"/>
          <w:b/>
          <w:lang w:val="en-US"/>
        </w:rPr>
        <w:tab/>
      </w:r>
      <w:r w:rsidRPr="00175E70">
        <w:rPr>
          <w:rFonts w:eastAsiaTheme="minorHAnsi" w:cs="Times New Roman" w:hAnsi="Times New Roman" w:ascii="Times New Roman"/>
          <w:b/>
          <w:bCs/>
          <w:lang w:eastAsia="en-US"/>
        </w:rPr>
        <w:t>307.997,36 kn</w:t>
      </w:r>
    </w:p>
    <w:p w:rsidRDefault="00484C65" w:rsidP="00484C65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</w:p>
    <w:p w:rsidRDefault="00484C65" w:rsidP="00484C65" w:rsidR="0042249F" w:rsidRPr="006668B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u w:val="single"/>
        </w:rPr>
      </w:pPr>
      <w:r w:rsidRPr="006668BD">
        <w:rPr>
          <w:rFonts w:cs="Times New Roman" w:hAnsi="Times New Roman" w:ascii="Times New Roman"/>
          <w:lang w:val="en-US"/>
        </w:rPr>
        <w:tab/>
      </w:r>
      <w:r w:rsidRPr="006668BD">
        <w:rPr>
          <w:rFonts w:cs="Times New Roman" w:hAnsi="Times New Roman" w:ascii="Times New Roman"/>
          <w:lang w:val="en-US"/>
        </w:rPr>
        <w:tab/>
      </w:r>
      <w:r w:rsidRPr="006668BD">
        <w:rPr>
          <w:rFonts w:cs="Times New Roman" w:hAnsi="Times New Roman" w:ascii="Times New Roman"/>
          <w:lang w:val="en-US"/>
        </w:rPr>
        <w:tab/>
      </w:r>
      <w:r w:rsidR="0042249F" w:rsidRPr="006668BD">
        <w:rPr>
          <w:rFonts w:cs="Times New Roman" w:hAnsi="Times New Roman" w:ascii="Times New Roman"/>
        </w:rPr>
        <w:tab/>
      </w:r>
      <w:r w:rsidR="0042249F" w:rsidRPr="006668BD">
        <w:rPr>
          <w:rFonts w:cs="Times New Roman" w:hAnsi="Times New Roman" w:ascii="Times New Roman"/>
        </w:rPr>
        <w:tab/>
      </w:r>
      <w:r w:rsidR="0042249F" w:rsidRPr="006668BD">
        <w:rPr>
          <w:rFonts w:cs="Times New Roman" w:hAnsi="Times New Roman" w:ascii="Times New Roman"/>
        </w:rPr>
        <w:tab/>
      </w:r>
      <w:r w:rsidR="0042249F" w:rsidRPr="006668BD">
        <w:rPr>
          <w:rFonts w:cs="Times New Roman" w:hAnsi="Times New Roman" w:ascii="Times New Roman"/>
        </w:rPr>
        <w:tab/>
      </w:r>
      <w:r w:rsidR="0042249F" w:rsidRPr="006668BD">
        <w:rPr>
          <w:rFonts w:cs="Times New Roman" w:hAnsi="Times New Roman" w:ascii="Times New Roman"/>
        </w:rPr>
        <w:tab/>
        <w:t> </w:t>
      </w:r>
      <w:r w:rsidR="0042249F" w:rsidRPr="006668BD">
        <w:rPr>
          <w:rFonts w:cs="Times New Roman" w:hAnsi="Times New Roman" w:ascii="Times New Roman"/>
        </w:rPr>
        <w:tab/>
        <w:t> </w:t>
      </w:r>
      <w:r w:rsidR="0042249F" w:rsidRPr="006668BD">
        <w:rPr>
          <w:rFonts w:cs="Times New Roman" w:hAnsi="Times New Roman" w:ascii="Times New Roman"/>
        </w:rPr>
        <w:tab/>
        <w:t> </w:t>
      </w:r>
      <w:r w:rsidR="0042249F" w:rsidRPr="006668BD">
        <w:rPr>
          <w:rFonts w:cs="Times New Roman" w:hAnsi="Times New Roman" w:ascii="Times New Roman"/>
        </w:rPr>
        <w:tab/>
        <w:t> </w:t>
      </w:r>
      <w:r w:rsidR="0042249F" w:rsidRPr="006668BD">
        <w:rPr>
          <w:rFonts w:cs="Times New Roman" w:hAnsi="Times New Roman" w:ascii="Times New Roman"/>
        </w:rPr>
        <w:tab/>
        <w:t> </w:t>
      </w:r>
      <w:r w:rsidR="0042249F" w:rsidRPr="006668BD">
        <w:rPr>
          <w:rFonts w:cs="Times New Roman" w:hAnsi="Times New Roman" w:ascii="Times New Roman"/>
        </w:rPr>
        <w:tab/>
      </w:r>
      <w:r w:rsidR="0042249F" w:rsidRPr="006668BD">
        <w:rPr>
          <w:rFonts w:cs="Times New Roman" w:hAnsi="Times New Roman" w:ascii="Times New Roman"/>
        </w:rPr>
        <w:tab/>
      </w:r>
      <w:r w:rsidR="0042249F" w:rsidRPr="006668BD">
        <w:rPr>
          <w:rFonts w:cs="Times New Roman" w:hAnsi="Times New Roman" w:ascii="Times New Roman"/>
        </w:rPr>
        <w:tab/>
      </w:r>
      <w:r w:rsidR="0042249F" w:rsidRPr="006668BD">
        <w:rPr>
          <w:rFonts w:cs="Times New Roman" w:hAnsi="Times New Roman" w:ascii="Times New Roman"/>
        </w:rPr>
        <w:tab/>
        <w:t> </w:t>
      </w:r>
      <w:r w:rsidR="0042249F" w:rsidRPr="006668BD">
        <w:rPr>
          <w:rFonts w:cs="Times New Roman" w:hAnsi="Times New Roman" w:ascii="Times New Roman"/>
        </w:rPr>
        <w:tab/>
        <w:t> </w:t>
      </w:r>
      <w:r w:rsidR="0042249F" w:rsidRPr="006668BD">
        <w:rPr>
          <w:rFonts w:cs="Times New Roman" w:hAnsi="Times New Roman" w:ascii="Times New Roman"/>
        </w:rPr>
        <w:tab/>
      </w:r>
      <w:r w:rsidR="0042249F" w:rsidRPr="006668BD">
        <w:rPr>
          <w:rFonts w:cs="Times New Roman" w:hAnsi="Times New Roman" w:ascii="Times New Roman"/>
        </w:rPr>
        <w:tab/>
      </w:r>
      <w:r w:rsidR="0042249F" w:rsidRPr="006668BD">
        <w:rPr>
          <w:rFonts w:cs="Times New Roman" w:hAnsi="Times New Roman" w:ascii="Times New Roman"/>
        </w:rPr>
        <w:tab/>
      </w:r>
      <w:r w:rsidR="0042249F" w:rsidRPr="006668BD">
        <w:rPr>
          <w:rFonts w:cs="Times New Roman" w:hAnsi="Times New Roman" w:ascii="Times New Roman"/>
        </w:rPr>
        <w:tab/>
      </w:r>
      <w:r w:rsidR="0042249F" w:rsidRPr="006668BD">
        <w:rPr>
          <w:rFonts w:cs="Times New Roman" w:hAnsi="Times New Roman" w:ascii="Times New Roman"/>
        </w:rPr>
        <w:tab/>
      </w:r>
      <w:r w:rsidR="0042249F" w:rsidRPr="006668BD">
        <w:rPr>
          <w:rFonts w:cs="Times New Roman" w:hAnsi="Times New Roman" w:ascii="Times New Roman"/>
        </w:rPr>
        <w:tab/>
      </w:r>
      <w:r w:rsidR="0042249F" w:rsidRPr="006668BD">
        <w:rPr>
          <w:rFonts w:cs="Times New Roman" w:hAnsi="Times New Roman" w:ascii="Times New Roman"/>
        </w:rPr>
        <w:tab/>
      </w:r>
      <w:r w:rsidR="0042249F" w:rsidRPr="006668BD">
        <w:rPr>
          <w:rFonts w:cs="Times New Roman" w:hAnsi="Times New Roman" w:ascii="Times New Roman"/>
        </w:rPr>
        <w:tab/>
      </w:r>
    </w:p>
    <w:p w:rsidRDefault="0042249F" w:rsidP="0042249F" w:rsidR="0042249F" w:rsidRPr="006668BD">
      <w:pPr>
        <w:jc w:val="both"/>
        <w:rPr>
          <w:rFonts w:cs="Times New Roman" w:hAnsi="Times New Roman" w:ascii="Times New Roman"/>
          <w:bCs/>
        </w:rPr>
      </w:pPr>
    </w:p>
    <w:p w:rsidRDefault="0042249F" w:rsidP="00337178" w:rsidR="00337178" w:rsidRPr="006668BD">
      <w:pPr>
        <w:pStyle w:val="Odlomakpopisa"/>
        <w:numPr>
          <w:ilvl w:val="0"/>
          <w:numId w:val="19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  <w:r w:rsidRPr="006668BD">
        <w:rPr>
          <w:rFonts w:cs="Times New Roman" w:hAnsi="Times New Roman" w:ascii="Times New Roman"/>
          <w:u w:val="single"/>
        </w:rPr>
        <w:t>VIŠI ISPLATNI RED</w:t>
      </w:r>
    </w:p>
    <w:p w:rsidRDefault="00484C65" w:rsidP="00484C65" w:rsidR="00484C65" w:rsidRPr="006668B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</w:p>
    <w:p w:rsidRDefault="006668BD" w:rsidP="006668BD" w:rsidR="006668BD" w:rsidRPr="006668BD">
      <w:pPr>
        <w:pStyle w:val="Odlomakpopisa"/>
        <w:numPr>
          <w:ilvl w:val="0"/>
          <w:numId w:val="21"/>
        </w:numPr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RH Ministarstvo financija, Porezna uprava,</w:t>
      </w:r>
    </w:p>
    <w:p w:rsidRDefault="006668BD" w:rsidP="006668BD" w:rsidR="006668BD" w:rsidRPr="006668BD">
      <w:pPr>
        <w:pStyle w:val="Odlomakpopisa"/>
        <w:ind w:left="786"/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Područni ured sjeverna Hrvatska, zastupan po</w:t>
      </w:r>
    </w:p>
    <w:p w:rsidRDefault="006668BD" w:rsidP="006668BD" w:rsidR="006668BD" w:rsidRPr="006668BD">
      <w:pPr>
        <w:pStyle w:val="Odlomakpopisa"/>
        <w:ind w:left="786"/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Županijskom državnom odvjetništvu u Varaždinu,</w:t>
      </w:r>
    </w:p>
    <w:p w:rsidRDefault="006668BD" w:rsidP="006668BD" w:rsidR="00484C65">
      <w:pPr>
        <w:pStyle w:val="Odlomakpopisa"/>
        <w:ind w:left="786"/>
        <w:rPr>
          <w:rFonts w:eastAsiaTheme="minorHAnsi" w:cs="Times New Roman" w:hAnsi="Times New Roman" w:ascii="Times New Roman"/>
          <w:bCs/>
          <w:lang w:eastAsia="en-US"/>
        </w:rPr>
      </w:pPr>
      <w:r w:rsidRPr="006668BD">
        <w:rPr>
          <w:rFonts w:cs="Times New Roman" w:hAnsi="Times New Roman" w:ascii="Times New Roman"/>
          <w:lang w:val="en-US"/>
        </w:rPr>
        <w:t>OIB: 18683136487, Graberje 1, Varaždin</w:t>
      </w:r>
      <w:r w:rsidR="00484C65" w:rsidRPr="006668BD">
        <w:rPr>
          <w:rFonts w:cs="Times New Roman" w:hAnsi="Times New Roman" w:ascii="Times New Roman"/>
          <w:lang w:val="en-US"/>
        </w:rPr>
        <w:tab/>
      </w:r>
      <w:r w:rsidR="00484C65" w:rsidRPr="006668BD">
        <w:rPr>
          <w:rFonts w:cs="Times New Roman" w:hAnsi="Times New Roman" w:ascii="Times New Roman"/>
          <w:lang w:val="en-US"/>
        </w:rPr>
        <w:tab/>
      </w:r>
      <w:r w:rsidRPr="006668BD">
        <w:rPr>
          <w:rFonts w:cs="Times New Roman" w:hAnsi="Times New Roman" w:ascii="Times New Roman"/>
          <w:color w:val="FF0000"/>
          <w:lang w:val="en-US"/>
        </w:rPr>
        <w:tab/>
      </w:r>
      <w:r w:rsidRPr="006668BD">
        <w:rPr>
          <w:rFonts w:eastAsiaTheme="minorHAnsi" w:cs="Times New Roman" w:hAnsi="Times New Roman" w:ascii="Times New Roman"/>
          <w:bCs/>
          <w:lang w:eastAsia="en-US"/>
        </w:rPr>
        <w:t>32.320,50 kn</w:t>
      </w:r>
    </w:p>
    <w:p w:rsidRDefault="006668BD" w:rsidP="006668BD" w:rsidR="006668BD" w:rsidRPr="00D41A6F">
      <w:pPr>
        <w:rPr>
          <w:rFonts w:cs="Times New Roman" w:hAnsi="Times New Roman" w:ascii="Times New Roman"/>
          <w:lang w:val="en-US"/>
        </w:rPr>
      </w:pPr>
    </w:p>
    <w:p w:rsidRDefault="006668BD" w:rsidP="006668BD" w:rsidR="006668BD" w:rsidRPr="00D41A6F">
      <w:pPr>
        <w:pStyle w:val="Odlomakpopisa"/>
        <w:numPr>
          <w:ilvl w:val="0"/>
          <w:numId w:val="21"/>
        </w:numPr>
        <w:rPr>
          <w:rFonts w:cs="Times New Roman" w:hAnsi="Times New Roman" w:ascii="Times New Roman"/>
          <w:lang w:val="en-US"/>
        </w:rPr>
      </w:pPr>
      <w:r w:rsidRPr="00D41A6F">
        <w:rPr>
          <w:rFonts w:cs="Times New Roman" w:hAnsi="Times New Roman" w:ascii="Times New Roman"/>
          <w:lang w:val="en-US"/>
        </w:rPr>
        <w:t>Hrvatska radiotelevizija, javna ustanova, Prisavlje</w:t>
      </w:r>
    </w:p>
    <w:p w:rsidRDefault="006668BD" w:rsidP="006668BD" w:rsidR="006668BD" w:rsidRPr="00D41A6F">
      <w:pPr>
        <w:pStyle w:val="Odlomakpopisa"/>
        <w:ind w:left="786"/>
        <w:rPr>
          <w:rFonts w:cs="Times New Roman" w:hAnsi="Times New Roman" w:ascii="Times New Roman"/>
          <w:lang w:val="en-US"/>
        </w:rPr>
      </w:pPr>
      <w:r w:rsidRPr="00D41A6F">
        <w:rPr>
          <w:rFonts w:cs="Times New Roman" w:hAnsi="Times New Roman" w:ascii="Times New Roman"/>
          <w:lang w:val="en-US"/>
        </w:rPr>
        <w:t>3, Zagreb, OIB: 68419124305, zastupano po</w:t>
      </w:r>
    </w:p>
    <w:p w:rsidRDefault="006668BD" w:rsidP="006668BD" w:rsidR="006668BD" w:rsidRPr="00D41A6F">
      <w:pPr>
        <w:pStyle w:val="Odlomakpopisa"/>
        <w:ind w:left="786"/>
        <w:rPr>
          <w:rFonts w:cs="Times New Roman" w:hAnsi="Times New Roman" w:ascii="Times New Roman"/>
          <w:lang w:val="en-US"/>
        </w:rPr>
      </w:pPr>
      <w:r w:rsidRPr="00D41A6F">
        <w:rPr>
          <w:rFonts w:cs="Times New Roman" w:hAnsi="Times New Roman" w:ascii="Times New Roman"/>
          <w:lang w:val="en-US"/>
        </w:rPr>
        <w:t>Odvjetničkom uredu Cenić, Pavla Hatza 21, 10000</w:t>
      </w:r>
    </w:p>
    <w:p w:rsidRDefault="006668BD" w:rsidP="006668BD" w:rsidR="006668BD">
      <w:pPr>
        <w:pStyle w:val="Odlomakpopisa"/>
        <w:ind w:left="786"/>
        <w:rPr>
          <w:rFonts w:eastAsiaTheme="minorHAnsi" w:cs="Times New Roman" w:hAnsi="Times New Roman" w:ascii="Times New Roman"/>
          <w:bCs/>
          <w:lang w:eastAsia="en-US"/>
        </w:rPr>
      </w:pPr>
      <w:r w:rsidRPr="00D41A6F">
        <w:rPr>
          <w:rFonts w:cs="Times New Roman" w:hAnsi="Times New Roman" w:ascii="Times New Roman"/>
          <w:lang w:val="en-US"/>
        </w:rPr>
        <w:t>Zagreb</w:t>
      </w:r>
      <w:r w:rsidR="00D41A6F" w:rsidRPr="00D41A6F">
        <w:rPr>
          <w:rFonts w:cs="Times New Roman" w:hAnsi="Times New Roman" w:ascii="Times New Roman"/>
          <w:lang w:val="en-US"/>
        </w:rPr>
        <w:tab/>
      </w:r>
      <w:r w:rsidR="00D41A6F" w:rsidRPr="00D41A6F">
        <w:rPr>
          <w:rFonts w:cs="Times New Roman" w:hAnsi="Times New Roman" w:ascii="Times New Roman"/>
          <w:lang w:val="en-US"/>
        </w:rPr>
        <w:tab/>
      </w:r>
      <w:r w:rsidR="00D41A6F" w:rsidRPr="00D41A6F">
        <w:rPr>
          <w:rFonts w:cs="Times New Roman" w:hAnsi="Times New Roman" w:ascii="Times New Roman"/>
          <w:lang w:val="en-US"/>
        </w:rPr>
        <w:tab/>
      </w:r>
      <w:r w:rsidR="00D41A6F" w:rsidRPr="00D41A6F">
        <w:rPr>
          <w:rFonts w:cs="Times New Roman" w:hAnsi="Times New Roman" w:ascii="Times New Roman"/>
          <w:lang w:val="en-US"/>
        </w:rPr>
        <w:tab/>
      </w:r>
      <w:r w:rsidR="00D41A6F" w:rsidRPr="00D41A6F">
        <w:rPr>
          <w:rFonts w:cs="Times New Roman" w:hAnsi="Times New Roman" w:ascii="Times New Roman"/>
          <w:lang w:val="en-US"/>
        </w:rPr>
        <w:tab/>
      </w:r>
      <w:r w:rsidR="00D41A6F" w:rsidRPr="00D41A6F">
        <w:rPr>
          <w:rFonts w:cs="Times New Roman" w:hAnsi="Times New Roman" w:ascii="Times New Roman"/>
          <w:lang w:val="en-US"/>
        </w:rPr>
        <w:tab/>
      </w:r>
      <w:r w:rsidR="00D41A6F" w:rsidRPr="00D41A6F">
        <w:rPr>
          <w:rFonts w:cs="Times New Roman" w:hAnsi="Times New Roman" w:ascii="Times New Roman"/>
          <w:lang w:val="en-US"/>
        </w:rPr>
        <w:tab/>
      </w:r>
      <w:r w:rsidR="00D41A6F" w:rsidRPr="00D41A6F">
        <w:rPr>
          <w:rFonts w:eastAsiaTheme="minorHAnsi" w:cs="Times New Roman" w:hAnsi="Times New Roman" w:ascii="Times New Roman"/>
          <w:bCs/>
          <w:lang w:eastAsia="en-US"/>
        </w:rPr>
        <w:t>4.534,76 kn</w:t>
      </w:r>
    </w:p>
    <w:p w:rsidRDefault="00D41A6F" w:rsidP="00D41A6F" w:rsidR="00D41A6F">
      <w:pPr>
        <w:rPr>
          <w:rFonts w:cs="Times New Roman" w:hAnsi="Times New Roman" w:ascii="Times New Roman"/>
          <w:lang w:val="en-US"/>
        </w:rPr>
      </w:pPr>
    </w:p>
    <w:p w:rsidRDefault="00D41A6F" w:rsidP="00D41A6F" w:rsidR="00D41A6F" w:rsidRPr="00D41A6F">
      <w:pPr>
        <w:pStyle w:val="Odlomakpopisa"/>
        <w:numPr>
          <w:ilvl w:val="0"/>
          <w:numId w:val="21"/>
        </w:numPr>
        <w:rPr>
          <w:rFonts w:cs="Times New Roman" w:hAnsi="Times New Roman" w:ascii="Times New Roman"/>
          <w:lang w:val="en-US"/>
        </w:rPr>
      </w:pPr>
      <w:r w:rsidRPr="00D41A6F">
        <w:rPr>
          <w:rFonts w:cs="Times New Roman" w:hAnsi="Times New Roman" w:ascii="Times New Roman"/>
          <w:lang w:val="en-US"/>
        </w:rPr>
        <w:t>Croatia osiguranje d.d., Miramarska 22, Zagreb,</w:t>
      </w:r>
    </w:p>
    <w:p w:rsidRDefault="00D41A6F" w:rsidP="00D41A6F" w:rsidR="00D41A6F" w:rsidRPr="00D41A6F">
      <w:pPr>
        <w:pStyle w:val="Odlomakpopisa"/>
        <w:ind w:left="786"/>
        <w:rPr>
          <w:rFonts w:cs="Times New Roman" w:hAnsi="Times New Roman" w:ascii="Times New Roman"/>
          <w:lang w:val="en-US"/>
        </w:rPr>
      </w:pPr>
      <w:r w:rsidRPr="00D41A6F">
        <w:rPr>
          <w:rFonts w:cs="Times New Roman" w:hAnsi="Times New Roman" w:ascii="Times New Roman"/>
          <w:lang w:val="en-US"/>
        </w:rPr>
        <w:t>OIB: 26187994862, zastupano po Dubravki Zebec,</w:t>
      </w:r>
    </w:p>
    <w:p w:rsidRDefault="00D41A6F" w:rsidP="00D41A6F" w:rsidR="00D41A6F">
      <w:pPr>
        <w:pStyle w:val="Odlomakpopisa"/>
        <w:ind w:left="786"/>
        <w:rPr>
          <w:rFonts w:eastAsiaTheme="minorHAnsi" w:cs="Times New Roman" w:hAnsi="Times New Roman" w:ascii="Times New Roman"/>
          <w:bCs/>
          <w:lang w:eastAsia="en-US"/>
        </w:rPr>
      </w:pPr>
      <w:r w:rsidRPr="00D41A6F">
        <w:rPr>
          <w:rFonts w:cs="Times New Roman" w:hAnsi="Times New Roman" w:ascii="Times New Roman"/>
          <w:lang w:val="en-US"/>
        </w:rPr>
        <w:t>dipl. iur. -zaposlena u Croatia osiguranje d.d.</w:t>
      </w:r>
      <w:r w:rsidRPr="00D41A6F">
        <w:rPr>
          <w:rFonts w:cs="Times New Roman" w:hAnsi="Times New Roman" w:ascii="Times New Roman"/>
          <w:lang w:val="en-US"/>
        </w:rPr>
        <w:tab/>
      </w:r>
      <w:r w:rsidRPr="00D41A6F">
        <w:rPr>
          <w:rFonts w:cs="Times New Roman" w:hAnsi="Times New Roman" w:ascii="Times New Roman"/>
          <w:lang w:val="en-US"/>
        </w:rPr>
        <w:tab/>
      </w:r>
      <w:r w:rsidRPr="00D41A6F">
        <w:rPr>
          <w:rFonts w:eastAsiaTheme="minorHAnsi" w:cs="Times New Roman" w:hAnsi="Times New Roman" w:ascii="Times New Roman"/>
          <w:bCs/>
          <w:lang w:eastAsia="en-US"/>
        </w:rPr>
        <w:t>28.043,15 kn</w:t>
      </w:r>
    </w:p>
    <w:p w:rsidRDefault="00D41A6F" w:rsidP="00D41A6F" w:rsidR="00D41A6F">
      <w:pPr>
        <w:rPr>
          <w:rFonts w:cs="Times New Roman" w:hAnsi="Times New Roman" w:ascii="Times New Roman"/>
          <w:lang w:val="en-US"/>
        </w:rPr>
      </w:pPr>
    </w:p>
    <w:p w:rsidRDefault="00D41A6F" w:rsidP="00D41A6F" w:rsidR="00D41A6F" w:rsidRPr="00D41A6F">
      <w:pPr>
        <w:pStyle w:val="Odlomakpopisa"/>
        <w:numPr>
          <w:ilvl w:val="0"/>
          <w:numId w:val="21"/>
        </w:numPr>
        <w:rPr>
          <w:rFonts w:cs="Times New Roman" w:hAnsi="Times New Roman" w:ascii="Times New Roman"/>
          <w:lang w:val="en-US"/>
        </w:rPr>
      </w:pPr>
      <w:r w:rsidRPr="00D41A6F">
        <w:rPr>
          <w:rFonts w:cs="Times New Roman" w:hAnsi="Times New Roman" w:ascii="Times New Roman"/>
          <w:lang w:val="en-US"/>
        </w:rPr>
        <w:t>Hrvatsko društvo skladatelja, Berislavićeva 9,</w:t>
      </w:r>
    </w:p>
    <w:p w:rsidRDefault="00D41A6F" w:rsidP="00D41A6F" w:rsidR="00D41A6F" w:rsidRPr="00D41A6F">
      <w:pPr>
        <w:pStyle w:val="Odlomakpopisa"/>
        <w:ind w:left="786"/>
        <w:rPr>
          <w:rFonts w:cs="Times New Roman" w:hAnsi="Times New Roman" w:ascii="Times New Roman"/>
          <w:lang w:val="en-US"/>
        </w:rPr>
      </w:pPr>
      <w:r w:rsidRPr="00D41A6F">
        <w:rPr>
          <w:rFonts w:cs="Times New Roman" w:hAnsi="Times New Roman" w:ascii="Times New Roman"/>
          <w:lang w:val="en-US"/>
        </w:rPr>
        <w:t>Zagreb, zastupano po Odvjetniku Pavle Fellner,</w:t>
      </w:r>
    </w:p>
    <w:p w:rsidRDefault="00D41A6F" w:rsidP="00D41A6F" w:rsidR="00D41A6F" w:rsidRPr="00D41A6F">
      <w:pPr>
        <w:pStyle w:val="Odlomakpopisa"/>
        <w:ind w:left="786"/>
        <w:rPr>
          <w:rFonts w:cs="Times New Roman" w:hAnsi="Times New Roman" w:ascii="Times New Roman"/>
          <w:lang w:val="en-US"/>
        </w:rPr>
      </w:pPr>
      <w:r w:rsidRPr="00D41A6F">
        <w:rPr>
          <w:rFonts w:cs="Times New Roman" w:hAnsi="Times New Roman" w:ascii="Times New Roman"/>
          <w:lang w:val="en-US"/>
        </w:rPr>
        <w:t>Jurišićeva 1A, 10000 Zagreb</w:t>
      </w:r>
      <w:r>
        <w:rPr>
          <w:rFonts w:cs="Times New Roman" w:hAnsi="Times New Roman" w:ascii="Times New Roman"/>
          <w:lang w:val="en-US"/>
        </w:rPr>
        <w:tab/>
      </w:r>
      <w:r>
        <w:rPr>
          <w:rFonts w:cs="Times New Roman" w:hAnsi="Times New Roman" w:ascii="Times New Roman"/>
          <w:lang w:val="en-US"/>
        </w:rPr>
        <w:tab/>
      </w:r>
      <w:r>
        <w:rPr>
          <w:rFonts w:cs="Times New Roman" w:hAnsi="Times New Roman" w:ascii="Times New Roman"/>
          <w:lang w:val="en-US"/>
        </w:rPr>
        <w:tab/>
      </w:r>
      <w:r>
        <w:rPr>
          <w:rFonts w:cs="Times New Roman" w:hAnsi="Times New Roman" w:ascii="Times New Roman"/>
          <w:lang w:val="en-US"/>
        </w:rPr>
        <w:tab/>
      </w:r>
      <w:r w:rsidRPr="00D41A6F">
        <w:rPr>
          <w:rFonts w:cs="Times New Roman" w:hAnsi="Times New Roman" w:ascii="Times New Roman"/>
          <w:lang w:val="en-US"/>
        </w:rPr>
        <w:t>26.125,87</w:t>
      </w:r>
      <w:r>
        <w:rPr>
          <w:rFonts w:cs="Times New Roman" w:hAnsi="Times New Roman" w:ascii="Times New Roman"/>
          <w:lang w:val="en-US"/>
        </w:rPr>
        <w:t xml:space="preserve"> kn</w:t>
      </w:r>
    </w:p>
    <w:p w:rsidRDefault="00484C65" w:rsidP="00035004" w:rsidR="00484C65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175E70" w:rsidP="002E3F0D" w:rsidR="002E3F0D" w:rsidRPr="00175E70">
      <w:pPr>
        <w:rPr>
          <w:rFonts w:cs="Times New Roman" w:hAnsi="Times New Roman" w:ascii="Times New Roman"/>
          <w:b/>
        </w:rPr>
      </w:pPr>
      <w:r w:rsidRPr="00175E70">
        <w:rPr>
          <w:rFonts w:cs="Times New Roman" w:hAnsi="Times New Roman" w:ascii="Times New Roman"/>
          <w:b/>
        </w:rPr>
        <w:tab/>
        <w:t>UKUPNO</w:t>
      </w:r>
      <w:r w:rsidRPr="00175E70">
        <w:rPr>
          <w:rFonts w:cs="Times New Roman" w:hAnsi="Times New Roman" w:ascii="Times New Roman"/>
          <w:b/>
        </w:rPr>
        <w:tab/>
      </w:r>
      <w:r w:rsidRPr="00175E70">
        <w:rPr>
          <w:rFonts w:cs="Times New Roman" w:hAnsi="Times New Roman" w:ascii="Times New Roman"/>
          <w:b/>
        </w:rPr>
        <w:tab/>
      </w:r>
      <w:r w:rsidRPr="00175E70">
        <w:rPr>
          <w:rFonts w:cs="Times New Roman" w:hAnsi="Times New Roman" w:ascii="Times New Roman"/>
          <w:b/>
        </w:rPr>
        <w:tab/>
      </w:r>
      <w:r w:rsidRPr="00175E70">
        <w:rPr>
          <w:rFonts w:cs="Times New Roman" w:hAnsi="Times New Roman" w:ascii="Times New Roman"/>
          <w:b/>
        </w:rPr>
        <w:tab/>
      </w:r>
      <w:r w:rsidRPr="00175E70">
        <w:rPr>
          <w:rFonts w:cs="Times New Roman" w:hAnsi="Times New Roman" w:ascii="Times New Roman"/>
          <w:b/>
        </w:rPr>
        <w:tab/>
      </w:r>
      <w:r w:rsidRPr="00175E70">
        <w:rPr>
          <w:rFonts w:cs="Times New Roman" w:hAnsi="Times New Roman" w:ascii="Times New Roman"/>
          <w:b/>
        </w:rPr>
        <w:tab/>
      </w:r>
      <w:r w:rsidRPr="00175E70">
        <w:rPr>
          <w:rFonts w:cs="Times New Roman" w:hAnsi="Times New Roman" w:ascii="Times New Roman"/>
          <w:b/>
        </w:rPr>
        <w:tab/>
        <w:t>91.024,28</w:t>
      </w:r>
      <w:r>
        <w:rPr>
          <w:rFonts w:cs="Times New Roman" w:hAnsi="Times New Roman" w:ascii="Times New Roman"/>
          <w:b/>
        </w:rPr>
        <w:t xml:space="preserve"> kn</w:t>
      </w:r>
    </w:p>
    <w:p w:rsidRDefault="002E3F0D" w:rsidP="002E3F0D" w:rsidR="002E3F0D">
      <w:pPr>
        <w:rPr>
          <w:rFonts w:cs="Times New Roman" w:hAnsi="Times New Roman" w:ascii="Times New Roman"/>
        </w:rPr>
      </w:pPr>
    </w:p>
    <w:p w:rsidRDefault="00D41A6F" w:rsidP="002E3F0D" w:rsidR="00D41A6F">
      <w:pPr>
        <w:rPr>
          <w:rFonts w:cs="Times New Roman" w:hAnsi="Times New Roman" w:ascii="Times New Roman"/>
        </w:rPr>
      </w:pPr>
    </w:p>
    <w:p w:rsidRDefault="00D41A6F" w:rsidP="002E3F0D" w:rsidR="00D41A6F">
      <w:pPr>
        <w:rPr>
          <w:rFonts w:cs="Times New Roman" w:hAnsi="Times New Roman" w:ascii="Times New Roman"/>
        </w:rPr>
      </w:pPr>
    </w:p>
    <w:p w:rsidRDefault="00D41A6F" w:rsidP="002E3F0D" w:rsidR="00D41A6F">
      <w:pPr>
        <w:rPr>
          <w:rFonts w:cs="Times New Roman" w:hAnsi="Times New Roman" w:ascii="Times New Roman"/>
        </w:rPr>
      </w:pPr>
    </w:p>
    <w:p w:rsidRDefault="00D41A6F" w:rsidP="002E3F0D" w:rsidR="00D41A6F">
      <w:pPr>
        <w:rPr>
          <w:rFonts w:cs="Times New Roman" w:hAnsi="Times New Roman" w:ascii="Times New Roman"/>
        </w:rPr>
      </w:pPr>
    </w:p>
    <w:p w:rsidRDefault="00D41A6F" w:rsidP="002E3F0D" w:rsidR="00D41A6F">
      <w:pPr>
        <w:rPr>
          <w:rFonts w:cs="Times New Roman" w:hAnsi="Times New Roman" w:ascii="Times New Roman"/>
        </w:rPr>
      </w:pPr>
    </w:p>
    <w:p w:rsidRDefault="00D41A6F" w:rsidP="002E3F0D" w:rsidR="00D41A6F">
      <w:pPr>
        <w:rPr>
          <w:rFonts w:cs="Times New Roman" w:hAnsi="Times New Roman" w:ascii="Times New Roman"/>
        </w:rPr>
      </w:pPr>
    </w:p>
    <w:p w:rsidRDefault="00D41A6F" w:rsidP="002E3F0D" w:rsidR="00D41A6F">
      <w:pPr>
        <w:rPr>
          <w:rFonts w:cs="Times New Roman" w:hAnsi="Times New Roman" w:ascii="Times New Roman"/>
        </w:rPr>
      </w:pPr>
    </w:p>
    <w:p w:rsidRDefault="00D41A6F" w:rsidP="002E3F0D" w:rsidR="00D41A6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>II/ Osporene tražbine viših isplatnih redova u kunama</w:t>
      </w:r>
    </w:p>
    <w:p w:rsidRDefault="00D41A6F" w:rsidP="002E3F0D" w:rsidR="00D41A6F">
      <w:pPr>
        <w:rPr>
          <w:rFonts w:cs="Times New Roman" w:hAnsi="Times New Roman" w:ascii="Times New Roman"/>
        </w:rPr>
      </w:pPr>
    </w:p>
    <w:p w:rsidRDefault="00D41A6F" w:rsidP="00D41A6F" w:rsidR="00D41A6F" w:rsidRPr="00D41A6F">
      <w:pPr>
        <w:pStyle w:val="Odlomakpopisa"/>
        <w:numPr>
          <w:ilvl w:val="0"/>
          <w:numId w:val="25"/>
        </w:numPr>
        <w:rPr>
          <w:rFonts w:cs="Times New Roman" w:hAnsi="Times New Roman" w:ascii="Times New Roman"/>
          <w:u w:val="single"/>
        </w:rPr>
      </w:pPr>
      <w:r w:rsidRPr="00D41A6F">
        <w:rPr>
          <w:rFonts w:cs="Times New Roman" w:hAnsi="Times New Roman" w:ascii="Times New Roman"/>
          <w:u w:val="single"/>
        </w:rPr>
        <w:t>VIŠI ISPLATNI RED</w:t>
      </w:r>
    </w:p>
    <w:p w:rsidRDefault="00D41A6F" w:rsidP="00D41A6F" w:rsidR="00D41A6F">
      <w:pPr>
        <w:pStyle w:val="Odlomakpopisa"/>
        <w:ind w:left="1080"/>
        <w:rPr>
          <w:rFonts w:cs="Times New Roman" w:hAnsi="Times New Roman" w:ascii="Times New Roman"/>
        </w:rPr>
      </w:pPr>
    </w:p>
    <w:p w:rsidRDefault="00D41A6F" w:rsidP="00D41A6F" w:rsidR="00D41A6F" w:rsidRPr="00D41A6F">
      <w:pPr>
        <w:pStyle w:val="Odlomakpopisa"/>
        <w:numPr>
          <w:ilvl w:val="0"/>
          <w:numId w:val="24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lang w:val="en-US"/>
        </w:rPr>
      </w:pPr>
      <w:r w:rsidRPr="00D41A6F">
        <w:rPr>
          <w:rFonts w:cs="Times New Roman" w:hAnsi="Times New Roman" w:ascii="Times New Roman"/>
          <w:lang w:val="en-US"/>
        </w:rPr>
        <w:t>RH Ministarstvo financija, Porezna uprava,</w:t>
      </w:r>
    </w:p>
    <w:p w:rsidRDefault="00D41A6F" w:rsidP="00D41A6F" w:rsidR="00D41A6F" w:rsidRPr="006668B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Područni ured sjeverna Hrvatska, zastupan po</w:t>
      </w:r>
    </w:p>
    <w:p w:rsidRDefault="00D41A6F" w:rsidP="00D41A6F" w:rsidR="00D41A6F" w:rsidRPr="006668B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Županijskom državnom odvjetništvu u Varaždinu,</w:t>
      </w:r>
    </w:p>
    <w:p w:rsidRDefault="00D41A6F" w:rsidP="00D41A6F" w:rsidR="00D41A6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  <w:r w:rsidRPr="006668BD">
        <w:rPr>
          <w:rFonts w:cs="Times New Roman" w:hAnsi="Times New Roman" w:ascii="Times New Roman"/>
          <w:lang w:val="en-US"/>
        </w:rPr>
        <w:t>OIB: 18683136487, Graberje 1, Varaždin</w:t>
      </w:r>
      <w:r w:rsidRPr="00484C65">
        <w:rPr>
          <w:rFonts w:cs="Times New Roman" w:hAnsi="Times New Roman" w:ascii="Times New Roman"/>
          <w:lang w:val="en-US"/>
        </w:rPr>
        <w:tab/>
      </w:r>
      <w:r w:rsidRPr="00D41A6F">
        <w:rPr>
          <w:rFonts w:cs="Times New Roman" w:hAnsi="Times New Roman" w:ascii="Times New Roman"/>
          <w:lang w:val="en-US"/>
        </w:rPr>
        <w:t>46.708,60</w:t>
      </w:r>
      <w:r>
        <w:rPr>
          <w:rFonts w:cs="Times New Roman" w:hAnsi="Times New Roman" w:ascii="Times New Roman"/>
          <w:lang w:val="en-US"/>
        </w:rPr>
        <w:t xml:space="preserve"> kn</w:t>
      </w:r>
    </w:p>
    <w:p w:rsidRDefault="001F4FED" w:rsidP="00D41A6F" w:rsidR="001F4FE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</w:p>
    <w:p w:rsidRDefault="001F4FED" w:rsidP="00D41A6F" w:rsidR="001F4FE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ab/>
      </w:r>
    </w:p>
    <w:p w:rsidRDefault="001F4FED" w:rsidP="001F4FED" w:rsidR="001F4FED" w:rsidRPr="001F4FE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 III/ </w:t>
      </w:r>
      <w:r w:rsidRPr="001F4FED">
        <w:rPr>
          <w:rFonts w:cs="Times New Roman" w:hAnsi="Times New Roman" w:ascii="Times New Roman"/>
        </w:rPr>
        <w:t xml:space="preserve">Vjerovnik </w:t>
      </w:r>
      <w:r w:rsidRPr="001F4FED">
        <w:rPr>
          <w:rFonts w:cs="Times New Roman" w:hAnsi="Times New Roman" w:ascii="Times New Roman"/>
          <w:lang w:val="en-US"/>
        </w:rPr>
        <w:t>RH Ministarstvo financija, Porezna uprava, Područni ured sjeverna Hrvatska OIB: 18683136487, Graberje 1, Varaždin</w:t>
      </w:r>
      <w:r w:rsidRPr="001F4FED">
        <w:rPr>
          <w:rFonts w:cs="Times New Roman" w:hAnsi="Times New Roman" w:ascii="Times New Roman"/>
        </w:rPr>
        <w:t xml:space="preserve"> čija je tražbina osporena,  </w:t>
      </w:r>
      <w:r>
        <w:rPr>
          <w:rFonts w:cs="Times New Roman" w:hAnsi="Times New Roman" w:ascii="Times New Roman"/>
        </w:rPr>
        <w:t>upućuje se</w:t>
      </w:r>
      <w:r w:rsidRPr="001F4FED">
        <w:rPr>
          <w:rFonts w:cs="Times New Roman" w:hAnsi="Times New Roman" w:ascii="Times New Roman"/>
        </w:rPr>
        <w:t xml:space="preserve">  na pokretanje parnice protiv stečajnog dužnika, radi utvrđivanja osporenog iznosa tražbine, odnosno na nastavak započetih parnica, u roku od 8 dana od dana dostave ovog rješenja.</w:t>
      </w:r>
    </w:p>
    <w:p w:rsidRDefault="001F4FED" w:rsidP="001F4FED" w:rsidR="001F4FED">
      <w:pPr>
        <w:ind w:left="708"/>
        <w:jc w:val="both"/>
        <w:rPr>
          <w:rFonts w:cs="Times New Roman" w:hAnsi="Times New Roman" w:ascii="Times New Roman"/>
        </w:rPr>
      </w:pPr>
    </w:p>
    <w:p w:rsidRDefault="001F4FED" w:rsidP="001F4FED" w:rsidR="001F4FED" w:rsidRPr="00035004">
      <w:pPr>
        <w:ind w:left="708"/>
        <w:jc w:val="both"/>
        <w:rPr>
          <w:rFonts w:cs="Times New Roman" w:hAnsi="Times New Roman" w:ascii="Times New Roman"/>
        </w:rPr>
      </w:pPr>
    </w:p>
    <w:p w:rsidRDefault="001F4FED" w:rsidP="001F4FED" w:rsidR="001F4FED" w:rsidRPr="00434736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ab/>
        <w:t xml:space="preserve">IV/ </w:t>
      </w:r>
      <w:r w:rsidRPr="00434736">
        <w:rPr>
          <w:rFonts w:cs="Times New Roman" w:hAnsi="Times New Roman" w:ascii="Times New Roman"/>
        </w:rPr>
        <w:t>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1F4FED" w:rsidP="001F4FED" w:rsidR="001F4FED" w:rsidRPr="00035004">
      <w:pPr>
        <w:tabs>
          <w:tab w:pos="840" w:val="left"/>
        </w:tabs>
        <w:ind w:left="708"/>
        <w:jc w:val="both"/>
        <w:rPr>
          <w:rFonts w:cs="Times New Roman" w:hAnsi="Times New Roman" w:ascii="Times New Roman"/>
        </w:rPr>
      </w:pPr>
    </w:p>
    <w:p w:rsidRDefault="001F4FED" w:rsidP="001F4FED" w:rsidR="001F4FE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V/ </w:t>
      </w:r>
      <w:r w:rsidRPr="00434736">
        <w:rPr>
          <w:rFonts w:cs="Times New Roman" w:hAnsi="Times New Roman" w:ascii="Times New Roman"/>
        </w:rPr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1F4FED" w:rsidP="001F4FED" w:rsidR="001F4FED">
      <w:pPr>
        <w:jc w:val="both"/>
        <w:rPr>
          <w:rFonts w:cs="Times New Roman" w:hAnsi="Times New Roman" w:ascii="Times New Roman"/>
        </w:rPr>
      </w:pPr>
    </w:p>
    <w:p w:rsidRDefault="00D41A6F" w:rsidP="00D41A6F" w:rsidR="00D41A6F" w:rsidRPr="00D41A6F">
      <w:pPr>
        <w:pStyle w:val="Odlomakpopisa"/>
        <w:ind w:left="1080"/>
        <w:rPr>
          <w:rFonts w:cs="Times New Roman" w:hAnsi="Times New Roman" w:ascii="Times New Roman"/>
        </w:rPr>
      </w:pPr>
    </w:p>
    <w:p w:rsidRDefault="001F4FED" w:rsidP="00D41A6F" w:rsidR="001F4FED">
      <w:pPr>
        <w:jc w:val="center"/>
        <w:rPr>
          <w:rFonts w:cs="Times New Roman" w:hAnsi="Times New Roman" w:ascii="Times New Roman"/>
        </w:rPr>
      </w:pPr>
    </w:p>
    <w:p w:rsidRDefault="00D41A6F" w:rsidP="00D41A6F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D41A6F" w:rsidP="00D41A6F" w:rsidR="00D41A6F" w:rsidRPr="00EB57B6">
      <w:pPr>
        <w:ind w:firstLine="708"/>
        <w:jc w:val="both"/>
      </w:pPr>
      <w:r w:rsidRPr="003441ED">
        <w:rPr>
          <w:rFonts w:cs="Times New Roman" w:hAnsi="Times New Roman" w:ascii="Times New Roman"/>
          <w:color w:themeColor="text1" w:val="000000"/>
        </w:rPr>
        <w:t>Rješe</w:t>
      </w:r>
      <w:r>
        <w:rPr>
          <w:rFonts w:cs="Times New Roman" w:hAnsi="Times New Roman" w:ascii="Times New Roman"/>
          <w:color w:themeColor="text1" w:val="000000"/>
        </w:rPr>
        <w:t>njem ovoga suda poslovni broj</w:t>
      </w: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 xml:space="preserve">St-125/15-6 od 20. svibnja 2016., </w:t>
      </w:r>
      <w:r w:rsidRPr="003441ED">
        <w:rPr>
          <w:rFonts w:cs="Times New Roman" w:hAnsi="Times New Roman" w:ascii="Times New Roman"/>
          <w:color w:themeColor="text1" w:val="000000"/>
        </w:rPr>
        <w:t xml:space="preserve">otvoren je stečajni postupak nad stečajnim dužnikom </w:t>
      </w:r>
      <w:r w:rsidRPr="00EB57B6">
        <w:rPr>
          <w:rFonts w:cs="Times New Roman" w:eastAsia="Calibri" w:hAnsi="Times New Roman" w:ascii="Times New Roman"/>
          <w:lang w:eastAsia="en-US"/>
        </w:rPr>
        <w:t>UGOSTITELJSTVO PRIGORJE d.o.o., Ulica kralja Tomislava 24, Križevci, OIB: 82215156723</w:t>
      </w:r>
      <w:r>
        <w:t>,</w:t>
      </w:r>
      <w:r w:rsidRPr="003441ED">
        <w:rPr>
          <w:rFonts w:cs="Times New Roman" w:hAnsi="Times New Roman" w:ascii="Times New Roman"/>
          <w:color w:themeColor="text1" w:val="000000"/>
        </w:rPr>
        <w:t xml:space="preserve"> s danom </w:t>
      </w:r>
      <w:r>
        <w:rPr>
          <w:rFonts w:cs="Times New Roman" w:hAnsi="Times New Roman" w:ascii="Times New Roman"/>
          <w:color w:themeColor="text1" w:val="000000"/>
        </w:rPr>
        <w:t xml:space="preserve">od 20. svibnja 2016. u  15,00 sati.              </w:t>
      </w:r>
    </w:p>
    <w:p w:rsidRDefault="00D41A6F" w:rsidP="00D41A6F" w:rsidR="00D41A6F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D41A6F" w:rsidP="00D41A6F" w:rsidR="00D41A6F" w:rsidRPr="003441ED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>Na ispitnom ročištu održanom</w:t>
      </w:r>
      <w:r>
        <w:rPr>
          <w:rFonts w:cs="Times New Roman" w:hAnsi="Times New Roman" w:ascii="Times New Roman"/>
          <w:color w:themeColor="text1" w:val="000000"/>
        </w:rPr>
        <w:t xml:space="preserve"> dana</w:t>
      </w: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>20. srpnja 2016.</w:t>
      </w:r>
      <w:r w:rsidRPr="003441ED">
        <w:rPr>
          <w:rFonts w:cs="Times New Roman" w:hAnsi="Times New Roman" w:ascii="Times New Roman"/>
          <w:color w:themeColor="text1" w:val="000000"/>
        </w:rPr>
        <w:t xml:space="preserve"> ispitane su sve tražbine koje su prijavljene u roku iz oglasa o otvaranju stečajnog postupka koji je objavljen </w:t>
      </w:r>
      <w:r>
        <w:rPr>
          <w:rFonts w:cs="Times New Roman" w:hAnsi="Times New Roman" w:ascii="Times New Roman"/>
          <w:color w:themeColor="text1" w:val="000000"/>
        </w:rPr>
        <w:t>na e-Oglasnoj ploči suda 20. svibnja 2016.</w:t>
      </w:r>
    </w:p>
    <w:p w:rsidRDefault="00D41A6F" w:rsidP="00D41A6F" w:rsidR="00D41A6F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D41A6F" w:rsidP="00D41A6F" w:rsidR="00D41A6F" w:rsidRPr="007B4AFD">
      <w:pPr>
        <w:autoSpaceDE w:val="false"/>
        <w:autoSpaceDN w:val="false"/>
        <w:adjustRightInd w:val="false"/>
        <w:ind w:firstLine="708"/>
        <w:jc w:val="both"/>
        <w:rPr>
          <w:rFonts w:eastAsiaTheme="minorHAnsi" w:cs="TimesNewRomanPSMT" w:hAnsi="TimesNewRomanPSMT" w:ascii="TimesNewRomanPSMT"/>
          <w:lang w:eastAsia="en-US"/>
        </w:rPr>
      </w:pPr>
      <w:r w:rsidRPr="003441ED">
        <w:rPr>
          <w:rFonts w:cs="Times New Roman" w:hAnsi="Times New Roman" w:ascii="Times New Roman"/>
          <w:color w:themeColor="text1" w:val="000000"/>
        </w:rPr>
        <w:t>Prijavljene su tražbine I</w:t>
      </w:r>
      <w:r>
        <w:rPr>
          <w:rFonts w:cs="Times New Roman" w:hAnsi="Times New Roman" w:ascii="Times New Roman"/>
          <w:color w:themeColor="text1" w:val="000000"/>
        </w:rPr>
        <w:t xml:space="preserve">. </w:t>
      </w:r>
      <w:r w:rsidRPr="003441ED">
        <w:rPr>
          <w:rFonts w:cs="Times New Roman" w:hAnsi="Times New Roman" w:ascii="Times New Roman"/>
          <w:color w:themeColor="text1" w:val="000000"/>
        </w:rPr>
        <w:t>višeg isplatnog reda u iznosu od</w:t>
      </w:r>
      <w:r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lang w:val="en-US"/>
        </w:rPr>
        <w:t>354.705,96</w:t>
      </w:r>
      <w:r w:rsidRPr="00484C65">
        <w:rPr>
          <w:rFonts w:cs="Times New Roman" w:hAnsi="Times New Roman" w:ascii="Times New Roman"/>
          <w:lang w:val="en-US"/>
        </w:rPr>
        <w:t xml:space="preserve"> </w:t>
      </w:r>
      <w:r w:rsidRPr="00136765">
        <w:rPr>
          <w:rFonts w:cs="Times New Roman" w:hAnsi="Times New Roman" w:ascii="Times New Roman"/>
          <w:bCs/>
        </w:rPr>
        <w:t>kn</w:t>
      </w:r>
      <w:r>
        <w:rPr>
          <w:rFonts w:cs="Times New Roman" w:hAnsi="Times New Roman" w:ascii="Times New Roman"/>
          <w:bCs/>
        </w:rPr>
        <w:t xml:space="preserve"> od čega je priznat iznos od 307.997,36 kn, dok nije priznat iznos od 46.708,60 kn koji se odnosi na tražbinu Republike Hrvatske, Ministarstvo financija, Porezna uprava, Područni ured Sjeverna Hrvatska, i </w:t>
      </w:r>
      <w:r w:rsidRPr="007B4AFD">
        <w:rPr>
          <w:rFonts w:cs="Times New Roman" w:hAnsi="Times New Roman" w:ascii="Times New Roman"/>
          <w:bCs/>
        </w:rPr>
        <w:t xml:space="preserve">to </w:t>
      </w:r>
      <w:r w:rsidRPr="007B4AFD">
        <w:rPr>
          <w:rFonts w:eastAsiaTheme="minorHAnsi" w:cs="Times New Roman" w:hAnsi="Times New Roman" w:ascii="Times New Roman"/>
          <w:lang w:eastAsia="en-US"/>
        </w:rPr>
        <w:t>iz razloga što</w:t>
      </w:r>
      <w:r>
        <w:rPr>
          <w:rFonts w:eastAsiaTheme="minorHAnsi" w:cs="Times New Roman" w:hAnsi="Times New Roman" w:ascii="Times New Roman"/>
          <w:lang w:eastAsia="en-US"/>
        </w:rPr>
        <w:t xml:space="preserve"> se radi o razlici koja je priznata </w:t>
      </w:r>
      <w:r w:rsidR="001F4FED">
        <w:rPr>
          <w:rFonts w:eastAsiaTheme="minorHAnsi" w:cs="Times New Roman" w:hAnsi="Times New Roman" w:ascii="Times New Roman"/>
          <w:lang w:eastAsia="en-US"/>
        </w:rPr>
        <w:t>u okviru bruto tražbina radnika, te je s tim dijelom vjerovnik Republika Hrvatska upućen na parnicu.</w:t>
      </w:r>
    </w:p>
    <w:p w:rsidRDefault="00D41A6F" w:rsidP="00D41A6F" w:rsidR="00D41A6F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bCs/>
        </w:rPr>
      </w:pPr>
    </w:p>
    <w:p w:rsidRDefault="00D41A6F" w:rsidP="00D41A6F" w:rsidR="00D41A6F">
      <w:pPr>
        <w:ind w:firstLine="708"/>
        <w:jc w:val="both"/>
        <w:rPr>
          <w:rFonts w:cs="Times New Roman" w:hAnsi="Times New Roman" w:ascii="Times New Roman"/>
        </w:rPr>
      </w:pPr>
      <w:r w:rsidRPr="00AF69C3">
        <w:rPr>
          <w:rFonts w:cs="Times New Roman" w:hAnsi="Times New Roman" w:ascii="Times New Roman"/>
        </w:rPr>
        <w:t xml:space="preserve">U II. višem isplatnom redu prijavljene su tražbine u iznosu od </w:t>
      </w:r>
      <w:r>
        <w:rPr>
          <w:rFonts w:cs="Times New Roman" w:hAnsi="Times New Roman" w:ascii="Times New Roman"/>
        </w:rPr>
        <w:t>91.024,28</w:t>
      </w:r>
      <w:r w:rsidRPr="00AF69C3">
        <w:rPr>
          <w:rFonts w:cs="Times New Roman" w:hAnsi="Times New Roman" w:ascii="Times New Roman"/>
        </w:rPr>
        <w:t xml:space="preserve"> kn,</w:t>
      </w:r>
      <w:r>
        <w:rPr>
          <w:rFonts w:cs="Times New Roman" w:hAnsi="Times New Roman" w:ascii="Times New Roman"/>
        </w:rPr>
        <w:t xml:space="preserve"> koji iznos je u cijelosti priznat.</w:t>
      </w:r>
    </w:p>
    <w:p w:rsidRDefault="00D41A6F" w:rsidP="00D41A6F" w:rsidR="00D41A6F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</w:p>
    <w:p w:rsidRDefault="00D41A6F" w:rsidP="00D41A6F" w:rsidR="00D41A6F" w:rsidRPr="004B0E81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lastRenderedPageBreak/>
        <w:tab/>
        <w:t>Stoga je na temelju odredbe čl. 177. i  178. st. 6. Stečajnog zakona (Narodne novine br. 44/96, 29/99, 129/00, 123/03, 197/03, 187/04, 82/06, 116/10, 25/2012, 133/12 i 45/13 dalje skraćeno: SZ-a) doneseno rješenje o utvrđenim i osporenim tražbinama  i odlučeno kao u izreci toga rješenja.</w:t>
      </w:r>
    </w:p>
    <w:p w:rsidRDefault="007B5C14" w:rsidP="00434736" w:rsidR="007B5C14">
      <w:pPr>
        <w:ind w:firstLine="708"/>
        <w:jc w:val="both"/>
        <w:rPr>
          <w:rFonts w:cs="Times New Roman" w:hAnsi="Times New Roman" w:ascii="Times New Roman"/>
        </w:rPr>
      </w:pPr>
    </w:p>
    <w:p w:rsidRDefault="005C3DDA" w:rsidP="007B5C14" w:rsidR="005C3DD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035004" w:rsidR="005679A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B2330">
      <w:pPr>
        <w:jc w:val="center"/>
        <w:rPr>
          <w:rFonts w:cs="Times New Roman" w:hAnsi="Times New Roman" w:ascii="Times New Roman"/>
        </w:rPr>
      </w:pPr>
      <w:r w:rsidRPr="004B2330">
        <w:rPr>
          <w:rFonts w:cs="Times New Roman" w:hAnsi="Times New Roman" w:ascii="Times New Roman"/>
        </w:rPr>
        <w:t xml:space="preserve">U Varaždinu, </w:t>
      </w:r>
      <w:r w:rsidR="00D41A6F">
        <w:rPr>
          <w:rFonts w:cs="Times New Roman" w:hAnsi="Times New Roman" w:ascii="Times New Roman"/>
        </w:rPr>
        <w:t>13</w:t>
      </w:r>
      <w:r w:rsidR="00764793" w:rsidRPr="004B2330">
        <w:rPr>
          <w:rFonts w:cs="Times New Roman" w:hAnsi="Times New Roman" w:ascii="Times New Roman"/>
        </w:rPr>
        <w:t xml:space="preserve">. </w:t>
      </w:r>
      <w:r w:rsidR="00D41A6F">
        <w:rPr>
          <w:rFonts w:cs="Times New Roman" w:hAnsi="Times New Roman" w:ascii="Times New Roman"/>
        </w:rPr>
        <w:t>rujna</w:t>
      </w:r>
      <w:r w:rsidR="00764793" w:rsidRPr="004B2330">
        <w:rPr>
          <w:rFonts w:cs="Times New Roman" w:hAnsi="Times New Roman" w:ascii="Times New Roman"/>
        </w:rPr>
        <w:t xml:space="preserve"> 2016.</w:t>
      </w:r>
      <w:r w:rsidR="004B2330" w:rsidRPr="004B2330">
        <w:rPr>
          <w:rFonts w:cs="Times New Roman" w:hAnsi="Times New Roman" w:ascii="Times New Roman"/>
        </w:rPr>
        <w:t xml:space="preserve"> godine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7601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C64FF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  </w:t>
      </w:r>
    </w:p>
    <w:p w:rsidRDefault="00C64FFD" w:rsidP="00FF6AAA" w:rsidR="00C64FFD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F3074A" w:rsidP="005679AA" w:rsidR="006A5677" w:rsidRPr="006A5677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Stečajni upravitelj</w:t>
      </w:r>
      <w:r w:rsidR="009A0745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Tomislavu Đuričinu iz Varaždina, Dravska Poljana 1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E-</w:t>
      </w:r>
      <w:r w:rsidR="004A6953" w:rsidRPr="003441ED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1F4FED" w:rsidP="005679AA" w:rsidR="001F4F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Vjerovnik RH</w:t>
      </w:r>
      <w:r w:rsidRPr="001F4FED">
        <w:rPr>
          <w:rFonts w:cs="Times New Roman" w:hAnsi="Times New Roman" w:ascii="Times New Roman"/>
          <w:lang w:val="en-US"/>
        </w:rPr>
        <w:t xml:space="preserve"> Ministarstvo financija, Porezna uprava, Područni ured sjeverna Hrvatska OIB: 18683136487, Graberje 1, Varaždin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CD1" w:rsidR="00B25CD1">
      <w:r>
        <w:separator/>
      </w:r>
    </w:p>
  </w:endnote>
  <w:endnote w:id="0" w:type="continuationSeparator">
    <w:p w:rsidRDefault="00B25CD1" w:rsidR="00B25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altName w:val="Arial"/>
    <w:panose1 w:val="00000000000000000000"/>
    <w:charset w:val="00"/>
    <w:family w:val="swiss"/>
    <w:notTrueType/>
    <w:pitch w:val="default"/>
    <w:sig w:csb1="00000000" w:csb0="00000003" w:usb3="00000000" w:usb2="00000000" w:usb1="0000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CD1" w:rsidR="00B25CD1">
      <w:r>
        <w:separator/>
      </w:r>
    </w:p>
  </w:footnote>
  <w:footnote w:id="0" w:type="continuationSeparator">
    <w:p w:rsidRDefault="00B25CD1" w:rsidR="00B25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1D12A4">
          <w:rPr>
            <w:rFonts w:cs="Times New Roman" w:hAnsi="Times New Roman" w:ascii="Times New Roman"/>
            <w:noProof/>
          </w:rPr>
          <w:t>4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7E74D3" w:rsidP="0000114E" w:rsidR="00335D55">
    <w:pPr>
      <w:pStyle w:val="Zaglavlje"/>
      <w:jc w:val="right"/>
    </w:pPr>
    <w:r w:rsidRPr="007E74D3">
      <w:rPr>
        <w:rFonts w:cs="Times New Roman" w:hAnsi="Times New Roman" w:ascii="Times New Roman"/>
      </w:rPr>
      <w:t>Poslovni broj: 2 St-125/15-12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 xml:space="preserve">roj: </w:t>
    </w:r>
    <w:r w:rsidR="007B5C14">
      <w:rPr>
        <w:rFonts w:cs="Times New Roman" w:hAnsi="Times New Roman" w:ascii="Times New Roman"/>
      </w:rPr>
      <w:t>2 St-</w:t>
    </w:r>
    <w:r w:rsidR="00D41A6F">
      <w:rPr>
        <w:rFonts w:cs="Times New Roman" w:hAnsi="Times New Roman" w:ascii="Times New Roman"/>
      </w:rPr>
      <w:t>125/15-</w:t>
    </w:r>
    <w:r w:rsidR="007E74D3">
      <w:rPr>
        <w:rFonts w:cs="Times New Roman" w:hAnsi="Times New Roman" w:ascii="Times New Roman"/>
      </w:rPr>
      <w:t>12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3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1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2"/>
  </w:num>
  <w:num w:numId="18">
    <w:abstractNumId w:val="16"/>
  </w:num>
  <w:num w:numId="19">
    <w:abstractNumId w:val="12"/>
  </w:num>
  <w:num w:numId="20">
    <w:abstractNumId w:val="11"/>
  </w:num>
  <w:num w:numId="21">
    <w:abstractNumId w:val="24"/>
  </w:num>
  <w:num w:numId="22">
    <w:abstractNumId w:val="8"/>
  </w:num>
  <w:num w:numId="23">
    <w:abstractNumId w:val="5"/>
  </w:num>
  <w:num w:numId="24">
    <w:abstractNumId w:val="15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92B14"/>
    <w:rsid w:val="000D63AF"/>
    <w:rsid w:val="00136765"/>
    <w:rsid w:val="0015732B"/>
    <w:rsid w:val="00165DFF"/>
    <w:rsid w:val="001741C2"/>
    <w:rsid w:val="00175E70"/>
    <w:rsid w:val="00183418"/>
    <w:rsid w:val="001A540C"/>
    <w:rsid w:val="001B6478"/>
    <w:rsid w:val="001D12A4"/>
    <w:rsid w:val="001E682D"/>
    <w:rsid w:val="001F00B4"/>
    <w:rsid w:val="001F4FED"/>
    <w:rsid w:val="002010CE"/>
    <w:rsid w:val="002170C1"/>
    <w:rsid w:val="0024279A"/>
    <w:rsid w:val="00252B8C"/>
    <w:rsid w:val="00255A85"/>
    <w:rsid w:val="0026095B"/>
    <w:rsid w:val="00261588"/>
    <w:rsid w:val="002A4D35"/>
    <w:rsid w:val="002C0D86"/>
    <w:rsid w:val="002D3DF9"/>
    <w:rsid w:val="002D4C05"/>
    <w:rsid w:val="002E3F0D"/>
    <w:rsid w:val="00316F4A"/>
    <w:rsid w:val="0031728C"/>
    <w:rsid w:val="00335D55"/>
    <w:rsid w:val="00337178"/>
    <w:rsid w:val="003441ED"/>
    <w:rsid w:val="0039789F"/>
    <w:rsid w:val="003A172E"/>
    <w:rsid w:val="003B1784"/>
    <w:rsid w:val="003E58C6"/>
    <w:rsid w:val="003F20BD"/>
    <w:rsid w:val="0040129C"/>
    <w:rsid w:val="0042249F"/>
    <w:rsid w:val="00424C2D"/>
    <w:rsid w:val="00433163"/>
    <w:rsid w:val="00434736"/>
    <w:rsid w:val="00440DB8"/>
    <w:rsid w:val="00465FFD"/>
    <w:rsid w:val="0048155E"/>
    <w:rsid w:val="00484C65"/>
    <w:rsid w:val="00490F04"/>
    <w:rsid w:val="00492FBD"/>
    <w:rsid w:val="004939A4"/>
    <w:rsid w:val="004A2576"/>
    <w:rsid w:val="004A41AD"/>
    <w:rsid w:val="004A6953"/>
    <w:rsid w:val="004A6C71"/>
    <w:rsid w:val="004B04E5"/>
    <w:rsid w:val="004B1340"/>
    <w:rsid w:val="004B2330"/>
    <w:rsid w:val="0054459E"/>
    <w:rsid w:val="0055287A"/>
    <w:rsid w:val="005679AA"/>
    <w:rsid w:val="0057002E"/>
    <w:rsid w:val="005A7567"/>
    <w:rsid w:val="005C3DDA"/>
    <w:rsid w:val="00613F7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714513"/>
    <w:rsid w:val="00720B91"/>
    <w:rsid w:val="00727E47"/>
    <w:rsid w:val="007601D3"/>
    <w:rsid w:val="00764793"/>
    <w:rsid w:val="0077371C"/>
    <w:rsid w:val="007902A7"/>
    <w:rsid w:val="007A258D"/>
    <w:rsid w:val="007B127C"/>
    <w:rsid w:val="007B5C14"/>
    <w:rsid w:val="007D0590"/>
    <w:rsid w:val="007E74D3"/>
    <w:rsid w:val="00803B87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71D16"/>
    <w:rsid w:val="00973FA6"/>
    <w:rsid w:val="009A0745"/>
    <w:rsid w:val="009C347F"/>
    <w:rsid w:val="009D0A45"/>
    <w:rsid w:val="009E640F"/>
    <w:rsid w:val="00A05A12"/>
    <w:rsid w:val="00A440F3"/>
    <w:rsid w:val="00A60F20"/>
    <w:rsid w:val="00A73C0D"/>
    <w:rsid w:val="00A80EFF"/>
    <w:rsid w:val="00AB4345"/>
    <w:rsid w:val="00AC7216"/>
    <w:rsid w:val="00AD3C7B"/>
    <w:rsid w:val="00B0741E"/>
    <w:rsid w:val="00B25CD1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64FFD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775A1"/>
    <w:rsid w:val="00D808F7"/>
    <w:rsid w:val="00DD544B"/>
    <w:rsid w:val="00DF58C7"/>
    <w:rsid w:val="00E05F79"/>
    <w:rsid w:val="00E44B1F"/>
    <w:rsid w:val="00E52D87"/>
    <w:rsid w:val="00E5314E"/>
    <w:rsid w:val="00E61059"/>
    <w:rsid w:val="00EB4348"/>
    <w:rsid w:val="00EB57B6"/>
    <w:rsid w:val="00F014C9"/>
    <w:rsid w:val="00F215D9"/>
    <w:rsid w:val="00F23A3F"/>
    <w:rsid w:val="00F3074A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84C6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D12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2A4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2A4"/>
    <w:rPr>
      <w:rFonts w:eastAsiaTheme="minorHAnsi" w:cs="Times New Roman"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2A4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2A4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84C6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D12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2A4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2A4"/>
    <w:rPr>
      <w:rFonts w:ascii="Times New Roman" w:cs="Times New Roman" w:eastAsiaTheme="minorHAnsi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2A4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2A4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82215156723</item>
      <item>, OIB 56784962093</item>
      <item>, OIB 39532276633</item>
      <item>, OIB 01733609458</item>
      <item>, OIB null</item>
      <item>, OIB null</item>
    </izvorni_sadrzaj>
    <derivirana_varijabla naziv="DomainObject.Predmet.SudioniciListNazivOIB_1">
      <item>, OIB 82215156723</item>
      <item>, OIB 56784962093</item>
      <item>, OIB 39532276633</item>
      <item>, OIB 01733609458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AE91C-EAED-44F7-99B6-33E8AC6961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883</properties:Words>
  <properties:Characters>4930</properties:Characters>
  <properties:Lines>176</properties:Lines>
  <properties:Paragraphs>77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2016-09-13T11:59:00Z</dcterms:created>
  <dc:creator>Tihana Martinez</dc:creator>
  <cp:lastModifiedBy>Marko Makaj</cp:lastModifiedBy>
  <cp:lastPrinted>2016-09-13T12:54:00Z</cp:lastPrinted>
  <dcterms:modified xmlns:xsi="http://www.w3.org/2001/XMLSchema-instance" xsi:type="dcterms:W3CDTF">2016-09-13T12:56:00Z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