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8e78" w14:paraId="d758e7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Zagreb, Amruševa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64298F">
        <w:rPr>
          <w:b/>
        </w:rPr>
        <w:t>44. St-16</w:t>
      </w:r>
      <w:r w:rsidR="00E056C3">
        <w:rPr>
          <w:b/>
        </w:rPr>
        <w:t>2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954B11">
        <w:t xml:space="preserve"> </w:t>
      </w:r>
      <w:r w:rsidR="002C6061">
        <w:t xml:space="preserve">SAMONESI  do.o.o, za trgovinu, turizam i usluge, iz Vrbišnica ( Hum na </w:t>
      </w:r>
      <w:r w:rsidR="00D46DA1">
        <w:t>S</w:t>
      </w:r>
      <w:r w:rsidR="002C6061">
        <w:t xml:space="preserve">utli ) , Vrbišnica 10,  OIB 81404137955,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056C3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F65051" w:rsidRPr="00F65051">
        <w:t xml:space="preserve"> </w:t>
      </w:r>
      <w:r w:rsidR="002C6061">
        <w:t>SAMONESI  do.o.o, za trgovinu, turizam i</w:t>
      </w:r>
      <w:r w:rsidR="00D46DA1">
        <w:t xml:space="preserve"> usluge, iz Vrbišnica ( Hum na S</w:t>
      </w:r>
      <w:r w:rsidR="002C6061">
        <w:t>utli ), Vrbišnica 10,  OIB 81404137955</w:t>
      </w:r>
      <w:r w:rsidR="00D46DA1">
        <w:t>.</w:t>
      </w:r>
    </w:p>
    <w:p w:rsidRDefault="00E056C3" w:rsidP="00E85BA1" w:rsidR="00E056C3"/>
    <w:p w:rsidRDefault="00F6505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64298F">
        <w:t xml:space="preserve"> </w:t>
      </w:r>
      <w:r w:rsidR="002C6061">
        <w:t xml:space="preserve">57.920,30 </w:t>
      </w:r>
      <w:r w:rsidR="00E056C3">
        <w:t xml:space="preserve"> </w:t>
      </w:r>
      <w:r w:rsidR="00974706">
        <w:t xml:space="preserve"> 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4298F"/>
    <w:rsid w:val="00685999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D46DA1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SAMONESI d.o.o. zastupanog po punomoćniku Samo Mužina</izvorni_sadrzaj>
    <derivirana_varijabla naziv="DomainObject.Predmet.ProtustrankaFormated_1">  SAMONESI d.o.o. zastupanog po punomoćniku Samo Mužina</derivirana_varijabla>
  </DomainObject.Predmet.ProtustrankaFormated>
  <DomainObject.Predmet.ProtustrankaFormatedOIB>
    <izvorni_sadrzaj>  SAMONESI d.o.o., OIB 81404137955 zastupanog po punomoćniku Samo Mužina</izvorni_sadrzaj>
    <derivirana_varijabla naziv="DomainObject.Predmet.ProtustrankaFormatedOIB_1">  SAMONESI d.o.o., OIB 81404137955 zastupanog po punomoćniku Samo Mužina</derivirana_varijabla>
  </DomainObject.Predmet.ProtustrankaFormatedOIB>
  <DomainObject.Predmet.ProtustrankaFormatedWithAdress>
    <izvorni_sadrzaj> SAMONESI d.o.o., Vrbišnica 10, 49231 Vrbišnica zastupanog po punomoćniku Samo Mužina</izvorni_sadrzaj>
    <derivirana_varijabla naziv="DomainObject.Predmet.ProtustrankaFormatedWithAdress_1"> SAMONESI d.o.o., Vrbišnica 10, 49231 Vrbišnica zastupanog po punomoćniku Samo Mužina</derivirana_varijabla>
  </DomainObject.Predmet.ProtustrankaFormatedWithAdress>
  <DomainObject.Predmet.ProtustrankaFormatedWithAdressOIB>
    <izvorni_sadrzaj> SAMONESI d.o.o., OIB 81404137955, Vrbišnica 10, 49231 Vrbišnica zastupanog po punomoćniku Samo Mužina</izvorni_sadrzaj>
    <derivirana_varijabla naziv="DomainObject.Predmet.ProtustrankaFormatedWithAdressOIB_1"> SAMONESI d.o.o., OIB 81404137955, Vrbišnica 10, 49231 Vrbišnica zastupanog po punomoćniku Samo Mužina</derivirana_varijabla>
  </DomainObject.Predmet.ProtustrankaFormatedWithAdressOIB>
  <DomainObject.Predmet.ProtustrankaWithAdress>
    <izvorni_sadrzaj>SAMONESI d.o.o. Vrbišnica 10, 49231 Vrbišnica</izvorni_sadrzaj>
    <derivirana_varijabla naziv="DomainObject.Predmet.ProtustrankaWithAdress_1">SAMONESI d.o.o. Vrbišnica 10, 49231 Vrbišnica</derivirana_varijabla>
  </DomainObject.Predmet.ProtustrankaWithAdress>
  <DomainObject.Predmet.ProtustrankaWithAdressOIB>
    <izvorni_sadrzaj>SAMONESI d.o.o., OIB 81404137955, Vrbišnica 10, 49231 Vrbišnica</izvorni_sadrzaj>
    <derivirana_varijabla naziv="DomainObject.Predmet.ProtustrankaWithAdressOIB_1">SAMONESI d.o.o., OIB 81404137955, Vrbišnica 10, 49231 Vrbišnica</derivirana_varijabla>
  </DomainObject.Predmet.ProtustrankaWithAdressOIB>
  <DomainObject.Predmet.ProtustrankaNazivFormated>
    <izvorni_sadrzaj>SAMONESI d.o.o.</izvorni_sadrzaj>
    <derivirana_varijabla naziv="DomainObject.Predmet.ProtustrankaNazivFormated_1">SAMONESI d.o.o.</derivirana_varijabla>
  </DomainObject.Predmet.ProtustrankaNazivFormated>
  <DomainObject.Predmet.ProtustrankaNazivFormatedOIB>
    <izvorni_sadrzaj>SAMONESI d.o.o., OIB 81404137955</izvorni_sadrzaj>
    <derivirana_varijabla naziv="DomainObject.Predmet.ProtustrankaNazivFormatedOIB_1">SAMONESI d.o.o., OIB 81404137955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SAMONESI d.o.o. zastupanog po punomoćniku Samo Mužina</item>
    </izvorni_sadrzaj>
    <derivirana_varijabla naziv="DomainObject.Predmet.ProtuStrankaListFormated_1">
      <item>SAMONESI d.o.o. zastupanog po punomoćniku Samo Mužina</item>
    </derivirana_varijabla>
  </DomainObject.Predmet.ProtuStrankaListFormated>
  <DomainObject.Predmet.ProtuStrankaListFormatedOIB>
    <izvorni_sadrzaj>
      <item>SAMONESI d.o.o., OIB 81404137955 zastupanog po punomoćniku Samo Mužina</item>
    </izvorni_sadrzaj>
    <derivirana_varijabla naziv="DomainObject.Predmet.ProtuStrankaListFormatedOIB_1">
      <item>SAMONESI d.o.o., OIB 81404137955 zastupanog po punomoćniku Samo Mužina</item>
    </derivirana_varijabla>
  </DomainObject.Predmet.ProtuStrankaListFormatedOIB>
  <DomainObject.Predmet.ProtuStrankaListFormatedWithAdress>
    <izvorni_sadrzaj>
      <item>SAMONESI d.o.o., Vrbišnica 10, 49231 Vrbišnica zastupanog po punomoćniku Samo Mužina</item>
    </izvorni_sadrzaj>
    <derivirana_varijabla naziv="DomainObject.Predmet.ProtuStrankaListFormatedWithAdress_1">
      <item>SAMONESI d.o.o., Vrbišnica 10, 49231 Vrbišnica zastupanog po punomoćniku Samo Mužina</item>
    </derivirana_varijabla>
  </DomainObject.Predmet.ProtuStrankaListFormatedWithAdress>
  <DomainObject.Predmet.ProtuStrankaListFormatedWithAdressOIB>
    <izvorni_sadrzaj>
      <item>SAMONESI d.o.o., OIB 81404137955, Vrbišnica 10, 49231 Vrbišnica zastupanog po punomoćniku Samo Mužina</item>
    </izvorni_sadrzaj>
    <derivirana_varijabla naziv="DomainObject.Predmet.ProtuStrankaListFormatedWithAdressOIB_1">
      <item>SAMONESI d.o.o., OIB 81404137955, Vrbišnica 10, 49231 Vrbišnica zastupanog po punomoćniku Samo Mužina</item>
    </derivirana_varijabla>
  </DomainObject.Predmet.ProtuStrankaListFormatedWithAdressOIB>
  <DomainObject.Predmet.ProtuStrankaListNazivFormated>
    <izvorni_sadrzaj>
      <item>SAMONESI d.o.o.</item>
    </izvorni_sadrzaj>
    <derivirana_varijabla naziv="DomainObject.Predmet.ProtuStrankaListNazivFormated_1">
      <item>SAMONESI d.o.o.</item>
    </derivirana_varijabla>
  </DomainObject.Predmet.ProtuStrankaListNazivFormated>
  <DomainObject.Predmet.ProtuStrankaListNazivFormatedOIB>
    <izvorni_sadrzaj>
      <item>SAMONESI d.o.o., OIB 81404137955</item>
    </izvorni_sadrzaj>
    <derivirana_varijabla naziv="DomainObject.Predmet.ProtuStrankaListNazivFormatedOIB_1">
      <item>SAMONESI d.o.o., OIB 81404137955</item>
    </derivirana_varijabla>
  </DomainObject.Predmet.ProtuStrankaListNazivFormatedOIB>
  <DomainObject.Predmet.OstaliListFormated>
    <izvorni_sadrzaj>
      <item>Samo Mužina punomoćnik sudionika u postupku SAMONESI d.o.o.</item>
    </izvorni_sadrzaj>
    <derivirana_varijabla naziv="DomainObject.Predmet.OstaliListFormated_1">
      <item>Samo Mužina punomoćnik sudionika u postupku SAMONESI d.o.o.</item>
    </derivirana_varijabla>
  </DomainObject.Predmet.OstaliListFormated>
  <DomainObject.Predmet.OstaliListFormatedOIB>
    <izvorni_sadrzaj>
      <item>Samo Mužina, OIB 13271835882 punomoćnik sudionika u postupku SAMONESI d.o.o.</item>
    </izvorni_sadrzaj>
    <derivirana_varijabla naziv="DomainObject.Predmet.OstaliListFormatedOIB_1">
      <item>Samo Mužina, OIB 13271835882 punomoćnik sudionika u postupku SAMONESI d.o.o.</item>
    </derivirana_varijabla>
  </DomainObject.Predmet.OstaliListFormatedOIB>
  <DomainObject.Predmet.OstaliListFormatedWithAdress>
    <izvorni_sadrzaj>
      <item>Samo Mužina, Na Livadi 21, Rogaška Slatina punomoćnik sudionika u postupku SAMONESI d.o.o.</item>
    </izvorni_sadrzaj>
    <derivirana_varijabla naziv="DomainObject.Predmet.OstaliListFormatedWithAdress_1">
      <item>Samo Mužina, Na Livadi 21, Rogaška Slatina punomoćnik sudionika u postupku SAMONESI d.o.o.</item>
    </derivirana_varijabla>
  </DomainObject.Predmet.OstaliListFormatedWithAdress>
  <DomainObject.Predmet.OstaliListFormatedWithAdressOIB>
    <izvorni_sadrzaj>
      <item>Samo Mužina, OIB 13271835882, Na Livadi 21, Rogaška Slatina punomoćnik sudionika u postupku SAMONESI d.o.o.</item>
    </izvorni_sadrzaj>
    <derivirana_varijabla naziv="DomainObject.Predmet.OstaliListFormatedWithAdressOIB_1">
      <item>Samo Mužina, OIB 13271835882, Na Livadi 21, Rogaška Slatina punomoćnik sudionika u postupku SAMONESI d.o.o.</item>
    </derivirana_varijabla>
  </DomainObject.Predmet.OstaliListFormatedWithAdressOIB>
  <DomainObject.Predmet.OstaliListNazivFormated>
    <izvorni_sadrzaj>
      <item>Samo Mužina</item>
    </izvorni_sadrzaj>
    <derivirana_varijabla naziv="DomainObject.Predmet.OstaliListNazivFormated_1">
      <item>Samo Mužina</item>
    </derivirana_varijabla>
  </DomainObject.Predmet.OstaliListNazivFormated>
  <DomainObject.Predmet.OstaliListNazivFormatedOIB>
    <izvorni_sadrzaj>
      <item>Samo Mužina, OIB 13271835882</item>
    </izvorni_sadrzaj>
    <derivirana_varijabla naziv="DomainObject.Predmet.OstaliListNazivFormatedOIB_1">
      <item>Samo Mužina, OIB 13271835882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SAMONESI d.o.o.</izvorni_sadrzaj>
    <derivirana_varijabla naziv="DomainObject.Predmet.ProtustrankaIDrugi_1">SAMONESI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SAMONESI d.o.o., OIB 81404137955, Vrbišnica 10, 49231 Vrbišnica</izvorni_sadrzaj>
    <derivirana_varijabla naziv="DomainObject.Predmet.ProtustrankaIDrugiAdressOIB_1">SAMONESI d.o.o., OIB 81404137955, Vrbišnica 10, 49231 Vrbišnica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SAMONESI d.o.o.</item>
      <item>Samo Mužina</item>
    </izvorni_sadrzaj>
    <derivirana_varijabla naziv="DomainObject.Predmet.SudioniciListNaziv_1">
      <item>FINA Regionalni centar Zagreb</item>
      <item>SAMONESI d.o.o.</item>
      <item>Samo Mužina</item>
    </derivirana_varijabla>
  </DomainObject.Predmet.SudioniciListNaziv>
  <DomainObject.Predmet.SudioniciListAdressOIB>
    <izvorni_sadrzaj>
      <item>FINA Regionalni centar Zagreb, OIB 85821130368, Trg svibanjskih žrtava 1995.1,10000 Zagreb</item>
      <item>SAMONESI d.o.o., OIB 81404137955, Vrbišnica 10,49231 Vrbišnica</item>
      <item>Samo Mužina, OIB 13271835882, Na Livadi 21,Rogaška Slatina</item>
    </izvorni_sadrzaj>
    <derivirana_varijabla naziv="DomainObject.Predmet.SudioniciListAdressOIB_1">
      <item>FINA Regionalni centar Zagreb, OIB 85821130368, Trg svibanjskih žrtava 1995.1,10000 Zagreb</item>
      <item>SAMONESI d.o.o., OIB 81404137955, Vrbišnica 10,49231 Vrbišnica</item>
      <item>Samo Mužina, OIB 13271835882, Na Livadi 21,Rogaška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81404137955</item>
      <item>, OIB 13271835882</item>
    </izvorni_sadrzaj>
    <derivirana_varijabla naziv="DomainObject.Predmet.SudioniciListNazivOIB_1">
      <item>, OIB 85821130368</item>
      <item>, OIB 81404137955</item>
      <item>, OIB 13271835882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1411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2017-03-09T08:46:00Z</dcterms:created>
  <dc:creator>Nada Nekić Plevko</dc:creator>
  <cp:lastModifiedBy>Nada Nekić Plevko</cp:lastModifiedBy>
  <cp:lastPrinted>2017-03-09T08:35:00Z</cp:lastPrinted>
  <dcterms:modified xmlns:xsi="http://www.w3.org/2001/XMLSchema-instance" xsi:type="dcterms:W3CDTF">2017-03-09T08:48:00Z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