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a433" w14:paraId="f45a433" w:rsidRDefault="00780EDE" w:rsidP="00F349AA" w:rsidR="003E43D7" w:rsidRPr="00247D5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47D5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4530</w:t>
      </w:r>
      <w:r w:rsidR="00A6039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47D5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96DE3">
        <w:rPr>
          <w:rFonts w:hAnsi="Times New Roman" w:ascii="Times New Roman"/>
          <w:sz w:val="24"/>
          <w:szCs w:val="24"/>
        </w:rPr>
        <w:t>ALTUS ORDO d.o.o., Brezovica, Brezovička cesta 83 g, OIB: 38143347419</w:t>
      </w:r>
      <w:r w:rsidR="00684648" w:rsidRPr="00247D5F">
        <w:rPr>
          <w:rFonts w:hAnsi="Times New Roman" w:ascii="Times New Roman"/>
          <w:sz w:val="24"/>
          <w:szCs w:val="24"/>
        </w:rPr>
        <w:t xml:space="preserve">, </w:t>
      </w:r>
      <w:r w:rsidR="00981DB6">
        <w:rPr>
          <w:rFonts w:hAnsi="Times New Roman" w:ascii="Times New Roman"/>
          <w:sz w:val="24"/>
          <w:szCs w:val="24"/>
        </w:rPr>
        <w:t>23</w:t>
      </w:r>
      <w:r w:rsidR="00CA7229" w:rsidRPr="00247D5F">
        <w:rPr>
          <w:rFonts w:hAnsi="Times New Roman" w:ascii="Times New Roman"/>
          <w:sz w:val="24"/>
          <w:szCs w:val="24"/>
        </w:rPr>
        <w:t>. listopada</w:t>
      </w:r>
      <w:r w:rsidR="00684648" w:rsidRPr="00247D5F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F96DE3" w:rsidRPr="00F96DE3">
        <w:t xml:space="preserve"> </w:t>
      </w:r>
      <w:r w:rsidR="00F96DE3" w:rsidRPr="00F96DE3">
        <w:rPr>
          <w:rFonts w:hAnsi="Times New Roman" w:ascii="Times New Roman"/>
          <w:color w:val="auto"/>
          <w:sz w:val="24"/>
          <w:szCs w:val="24"/>
          <w:lang w:val="hr-HR"/>
        </w:rPr>
        <w:t>ALTUS ORDO d.o.o., Brezovica, Brezovička cesta 83 g, OIB: 38143347419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453016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47D5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47D5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23. svibnja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273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58.142,84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464ED8" w:rsidR="00464ED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pet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F349AA" w:rsidP="00F349AA" w:rsidR="002B2B94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4530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CA7229" w:rsidP="00F349AA" w:rsidR="00CA7229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nad dužnikom, održanom 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17. listopada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pristupio je zakonski zastupnik dužnika te se 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protivio prijedlogu za otvaranje stečajnog postupka, navodeći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 kako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 xml:space="preserve">nema mogućnosti nastavka poslovanja, a društvo nema imovine. Navodi kako trenutno ima dva zaposlenika, od kojih je jedan na dužem bolovanju. </w:t>
      </w:r>
    </w:p>
    <w:p w:rsidRDefault="005F1B57" w:rsidP="00813A11" w:rsidR="0080762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891448">
        <w:rPr>
          <w:rFonts w:hAnsi="Times New Roman" w:ascii="Times New Roman"/>
          <w:color w:val="auto"/>
          <w:sz w:val="24"/>
          <w:szCs w:val="24"/>
          <w:lang w:val="hr-HR"/>
        </w:rPr>
        <w:t>06. ožujka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824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F96DE3">
        <w:rPr>
          <w:rFonts w:hAnsi="Times New Roman" w:ascii="Times New Roman"/>
          <w:color w:val="auto"/>
          <w:sz w:val="24"/>
          <w:szCs w:val="24"/>
          <w:lang w:val="hr-HR"/>
        </w:rPr>
        <w:t>259.867,14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47D5F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91448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993A4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F531E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F531E" w:rsidP="006F531E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 Službenik:</w:t>
      </w:r>
    </w:p>
    <w:p w:rsidRDefault="006F531E" w:rsidP="006F531E" w:rsidR="006F531E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6F531E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506" w:rsidR="004C2506">
      <w:r>
        <w:separator/>
      </w:r>
    </w:p>
  </w:endnote>
  <w:endnote w:id="0" w:type="continuationSeparator">
    <w:p w:rsidRDefault="004C2506" w:rsidR="004C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506" w:rsidR="004C2506">
      <w:r>
        <w:separator/>
      </w:r>
    </w:p>
  </w:footnote>
  <w:footnote w:id="0" w:type="continuationSeparator">
    <w:p w:rsidRDefault="004C2506" w:rsidR="004C2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F531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96DE3">
      <w:rPr>
        <w:rFonts w:hAnsi="Verdana" w:ascii="Verdana"/>
        <w:color w:val="000000"/>
      </w:rPr>
      <w:t>4530</w:t>
    </w:r>
    <w:r w:rsidR="00C8420E" w:rsidRPr="00247D5F">
      <w:rPr>
        <w:rFonts w:hAnsi="Verdana" w:ascii="Verdana"/>
        <w:color w:val="000000"/>
      </w:rPr>
      <w:t>/16</w:t>
    </w:r>
    <w:r w:rsidR="00CA7229">
      <w:rPr>
        <w:rFonts w:hAnsi="Verdana" w:ascii="Verdana"/>
        <w:color w:val="000000"/>
      </w:rPr>
      <w:t>-</w:t>
    </w:r>
    <w:r w:rsidR="00F96DE3">
      <w:rPr>
        <w:rFonts w:hAnsi="Verdana" w:ascii="Verdana"/>
        <w:color w:val="000000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24AC1"/>
    <w:rsid w:val="00247D5F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2506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6F531E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91448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1DB6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A7229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96DE3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5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31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31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31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31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5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31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31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31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31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4530</izvorni_sadrzaj>
    <derivirana_varijabla naziv="DomainObject.Predmet.Broj_1">4530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St-4530/2016</izvorni_sadrzaj>
    <derivirana_varijabla naziv="DomainObject.Predmet.OznakaBroj_1">St-4530/2016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ALTUS ORDO d.o.o. zastupanog po punomoćniku Igor Rožanković; Katarina Rožanković</izvorni_sadrzaj>
    <derivirana_varijabla naziv="DomainObject.Predmet.ProtustrankaFormated_1">  ALTUS ORDO d.o.o. zastupanog po punomoćniku Igor Rožanković; Katarina Rožanković</derivirana_varijabla>
  </DomainObject.Predmet.ProtustrankaFormated>
  <DomainObject.Predmet.ProtustrankaFormatedOIB>
    <izvorni_sadrzaj>  ALTUS ORDO d.o.o., OIB 38143347419 zastupanog po punomoćniku Igor Rožanković; Katarina Rožanković</izvorni_sadrzaj>
    <derivirana_varijabla naziv="DomainObject.Predmet.ProtustrankaFormatedOIB_1">  ALTUS ORDO d.o.o., OIB 38143347419 zastupanog po punomoćniku Igor Rožanković; Katarina Rožanković</derivirana_varijabla>
  </DomainObject.Predmet.ProtustrankaFormatedOIB>
  <DomainObject.Predmet.ProtustrankaFormatedWithAdress>
    <izvorni_sadrzaj> ALTUS ORDO d.o.o., Brezovička cesta 83 g, 10257 Brezovica zastupanog po punomoćniku Igor Rožanković; Katarina Rožanković</izvorni_sadrzaj>
    <derivirana_varijabla naziv="DomainObject.Predmet.ProtustrankaFormatedWithAdress_1"> ALTUS ORDO d.o.o., Brezovička cesta 83 g, 10257 Brezovica zastupanog po punomoćniku Igor Rožanković; Katarina Rožanković</derivirana_varijabla>
  </DomainObject.Predmet.ProtustrankaFormatedWithAdress>
  <DomainObject.Predmet.ProtustrankaFormatedWithAdressOIB>
    <izvorni_sadrzaj> ALTUS ORDO d.o.o., OIB 38143347419, Brezovička cesta 83 g, 10257 Brezovica zastupanog po punomoćniku Igor Rožanković; Katarina Rožanković</izvorni_sadrzaj>
    <derivirana_varijabla naziv="DomainObject.Predmet.ProtustrankaFormatedWithAdressOIB_1"> ALTUS ORDO d.o.o., OIB 38143347419, Brezovička cesta 83 g, 10257 Brezovica zastupanog po punomoćniku Igor Rožanković; Katarina Rožanković</derivirana_varijabla>
  </DomainObject.Predmet.ProtustrankaFormatedWithAdressOIB>
  <DomainObject.Predmet.ProtustrankaWithAdress>
    <izvorni_sadrzaj>ALTUS ORDO d.o.o. Brezovička cesta 83 g, 10257 Brezovica</izvorni_sadrzaj>
    <derivirana_varijabla naziv="DomainObject.Predmet.ProtustrankaWithAdress_1">ALTUS ORDO d.o.o. Brezovička cesta 83 g, 10257 Brezovica</derivirana_varijabla>
  </DomainObject.Predmet.ProtustrankaWithAdress>
  <DomainObject.Predmet.ProtustrankaWithAdressOIB>
    <izvorni_sadrzaj>ALTUS ORDO d.o.o., OIB 38143347419, Brezovička cesta 83 g, 10257 Brezovica</izvorni_sadrzaj>
    <derivirana_varijabla naziv="DomainObject.Predmet.ProtustrankaWithAdressOIB_1">ALTUS ORDO d.o.o., OIB 38143347419, Brezovička cesta 83 g, 10257 Brezovica</derivirana_varijabla>
  </DomainObject.Predmet.ProtustrankaWithAdressOIB>
  <DomainObject.Predmet.ProtustrankaNazivFormated>
    <izvorni_sadrzaj>ALTUS ORDO d.o.o.</izvorni_sadrzaj>
    <derivirana_varijabla naziv="DomainObject.Predmet.ProtustrankaNazivFormated_1">ALTUS ORDO d.o.o.</derivirana_varijabla>
  </DomainObject.Predmet.ProtustrankaNazivFormated>
  <DomainObject.Predmet.ProtustrankaNazivFormatedOIB>
    <izvorni_sadrzaj>ALTUS ORDO d.o.o., OIB 38143347419</izvorni_sadrzaj>
    <derivirana_varijabla naziv="DomainObject.Predmet.ProtustrankaNazivFormatedOIB_1">ALTUS ORDO d.o.o., OIB 38143347419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Rožanković; Katarina Rožanković</izvorni_sadrzaj>
    <derivirana_varijabla naziv="DomainObject.Predmet.StrankaFormated_1">  FINA Regionalni centar Zagreb; Igor Rožanković; Katarina Rožanković</derivirana_varijabla>
  </DomainObject.Predmet.StrankaFormated>
  <DomainObject.Predmet.StrankaFormatedOIB>
    <izvorni_sadrzaj>  FINA Regionalni centar Zagreb, OIB 85821130368; Igor Rožanković, OIB 68426253394; Katarina Rožanković, OIB 80742034971</izvorni_sadrzaj>
    <derivirana_varijabla naziv="DomainObject.Predmet.StrankaFormatedOIB_1">  FINA Regionalni centar Zagreb, OIB 85821130368; Igor Rožanković, OIB 68426253394; Katarina Rožanković, OIB 80742034971</derivirana_varijabla>
  </DomainObject.Predmet.StrankaFormatedOIB>
  <DomainObject.Predmet.StrankaFormatedWithAdress>
    <izvorni_sadrzaj> FINA Regionalni centar Zagreb, Trg svibanjskih žrtava 1995. br. 1, 10000 Zagreb; Igor Rožanković, Brezovička Cesta 83g, 10257 Brezovica; Katarina Rožanković, Brezovička Cesta 83g, 10257 Brezovica</izvorni_sadrzaj>
    <derivirana_varijabla naziv="DomainObject.Predmet.StrankaFormatedWithAdress_1"> FINA Regionalni centar Zagreb, Trg svibanjskih žrtava 1995. br. 1, 10000 Zagreb; Igor Rožanković, Brezovička Cesta 83g, 10257 Brezovica; Katarina Rožanković, Brezovička Cesta 83g, 10257 Brezovica</derivirana_varijabla>
  </DomainObject.Predmet.StrankaFormatedWithAdress>
  <DomainObject.Predmet.StrankaFormatedWithAdressOIB>
    <izvorni_sadrzaj> FINA Regionalni centar Zagreb, OIB 85821130368, Trg svibanjskih žrtava 1995. br. 1, 10000 Zagreb; Igor Rožanković, OIB 68426253394, Brezovička Cesta 83g, 10257 Brezovica; Katarina Rožanković, OIB 80742034971, Brezovička Cesta 83g, 10257 Brezovica</izvorni_sadrzaj>
    <derivirana_varijabla naziv="DomainObject.Predmet.StrankaFormatedWithAdressOIB_1"> FINA Regionalni centar Zagreb, OIB 85821130368, Trg svibanjskih žrtava 1995. br. 1, 10000 Zagreb; Igor Rožanković, OIB 68426253394, Brezovička Cesta 83g, 10257 Brezovica; Katarina Rožanković, OIB 80742034971, Brezovička Cesta 83g, 10257 Brezovica</derivirana_varijabla>
  </DomainObject.Predmet.StrankaFormatedWithAdressOIB>
  <DomainObject.Predmet.StrankaWithAdress>
    <izvorni_sadrzaj>FINA Regionalni centar Zagreb Trg svibanjskih žrtava 1995. br. 1,10000 Zagreb,Igor Rožanković Brezovička Cesta 83g,10257 Brezovica,Katarina Rožanković Brezovička Cesta 83g,10257 Brezovica</izvorni_sadrzaj>
    <derivirana_varijabla naziv="DomainObject.Predmet.StrankaWithAdress_1">FINA Regionalni centar Zagreb Trg svibanjskih žrtava 1995. br. 1,10000 Zagreb,Igor Rožanković Brezovička Cesta 83g,10257 Brezovica,Katarina Rožanković Brezovička Cesta 83g,10257 Brezovica</derivirana_varijabla>
  </DomainObject.Predmet.StrankaWithAdress>
  <DomainObject.Predmet.StrankaWithAdressOIB>
    <izvorni_sadrzaj>FINA Regionalni centar Zagreb, OIB 85821130368, Trg svibanjskih žrtava 1995. br. 1,10000 Zagreb,Igor Rožanković, OIB 68426253394, Brezovička Cesta 83g,10257 Brezovica,Katarina Rožanković, OIB 80742034971, Brezovička Cesta 83g,10257 Brezovica</izvorni_sadrzaj>
    <derivirana_varijabla naziv="DomainObject.Predmet.StrankaWithAdressOIB_1">FINA Regionalni centar Zagreb, OIB 85821130368, Trg svibanjskih žrtava 1995. br. 1,10000 Zagreb,Igor Rožanković, OIB 68426253394, Brezovička Cesta 83g,10257 Brezovica,Katarina Rožanković, OIB 80742034971, Brezovička Cesta 83g,10257 Brezovica</derivirana_varijabla>
  </DomainObject.Predmet.StrankaWithAdressOIB>
  <DomainObject.Predmet.StrankaNazivFormated>
    <izvorni_sadrzaj>FINA Regionalni centar Zagreb,Igor Rožanković,Katarina Rožanković</izvorni_sadrzaj>
    <derivirana_varijabla naziv="DomainObject.Predmet.StrankaNazivFormated_1">FINA Regionalni centar Zagreb,Igor Rožanković,Katarina Rožanković</derivirana_varijabla>
  </DomainObject.Predmet.StrankaNazivFormated>
  <DomainObject.Predmet.StrankaNazivFormatedOIB>
    <izvorni_sadrzaj>FINA Regionalni centar Zagreb, OIB 85821130368,Igor Rožanković, OIB 68426253394,Katarina Rožanković, OIB 80742034971</izvorni_sadrzaj>
    <derivirana_varijabla naziv="DomainObject.Predmet.StrankaNazivFormatedOIB_1">FINA Regionalni centar Zagreb, OIB 85821130368,Igor Rožanković, OIB 68426253394,Katarina Rožanković, OIB 80742034971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Igor Rožanković</item>
      <item>Katarina Rožanković</item>
    </izvorni_sadrzaj>
    <derivirana_varijabla naziv="DomainObject.Predmet.StrankaListFormated_1">
      <item>FINA Regionalni centar Zagreb</item>
      <item>Igor Rožanković</item>
      <item>Katarina Rožanković</item>
    </derivirana_varijabla>
  </DomainObject.Predmet.StrankaListFormated>
  <DomainObject.Predmet.StrankaListFormatedOIB>
    <izvorni_sadrzaj>
      <item>FINA Regionalni centar Zagreb, OIB 85821130368</item>
      <item>Igor Rožanković, OIB 68426253394</item>
      <item>Katarina Rožanković, OIB 80742034971</item>
    </izvorni_sadrzaj>
    <derivirana_varijabla naziv="DomainObject.Predmet.StrankaListFormatedOIB_1">
      <item>FINA Regionalni centar Zagreb, OIB 85821130368</item>
      <item>Igor Rožanković, OIB 68426253394</item>
      <item>Katarina Rožanković, OIB 80742034971</item>
    </derivirana_varijabla>
  </DomainObject.Predmet.StrankaListFormatedOIB>
  <DomainObject.Predmet.StrankaListFormatedWithAdress>
    <izvorni_sadrzaj>
      <item>FINA Regionalni centar Zagreb, Trg svibanjskih žrtava 1995. br. 1, 10000 Zagreb</item>
      <item>Igor Rožanković, Brezovička Cesta 83g, 10257 Brezovica</item>
      <item>Katarina Rožanković, Brezovička Cesta 83g, 10257 Brezovica</item>
    </izvorni_sadrzaj>
    <derivirana_varijabla naziv="DomainObject.Predmet.StrankaListFormatedWithAdress_1">
      <item>FINA Regionalni centar Zagreb, Trg svibanjskih žrtava 1995. br. 1, 10000 Zagreb</item>
      <item>Igor Rožanković, Brezovička Cesta 83g, 10257 Brezovica</item>
      <item>Katarina Rožanković, Brezovička Cesta 83g, 10257 Brezovica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Rožanković, OIB 68426253394, Brezovička Cesta 83g, 10257 Brezovica</item>
      <item>Katarina Rožanković, OIB 80742034971, Brezovička Cesta 83g, 10257 Brezovica</item>
    </izvorni_sadrzaj>
    <derivirana_varijabla naziv="DomainObject.Predmet.StrankaListFormatedWithAdressOIB_1">
      <item>FINA Regionalni centar Zagreb, OIB 85821130368, Trg svibanjskih žrtava 1995. br. 1, 10000 Zagreb</item>
      <item>Igor Rožanković, OIB 68426253394, Brezovička Cesta 83g, 10257 Brezovica</item>
      <item>Katarina Rožanković, OIB 80742034971, Brezovička Cesta 83g, 10257 Brezovica</item>
    </derivirana_varijabla>
  </DomainObject.Predmet.StrankaListFormatedWithAdressOIB>
  <DomainObject.Predmet.StrankaListNazivFormated>
    <izvorni_sadrzaj>
      <item>FINA Regionalni centar Zagreb</item>
      <item>Igor Rožanković</item>
      <item>Katarina Rožanković</item>
    </izvorni_sadrzaj>
    <derivirana_varijabla naziv="DomainObject.Predmet.StrankaListNazivFormated_1">
      <item>FINA Regionalni centar Zagreb</item>
      <item>Igor Rožanković</item>
      <item>Katarina Rožanković</item>
    </derivirana_varijabla>
  </DomainObject.Predmet.StrankaListNazivFormated>
  <DomainObject.Predmet.StrankaListNazivFormatedOIB>
    <izvorni_sadrzaj>
      <item>FINA Regionalni centar Zagreb, OIB 85821130368</item>
      <item>Igor Rožanković, OIB 68426253394</item>
      <item>Katarina Rožanković, OIB 80742034971</item>
    </izvorni_sadrzaj>
    <derivirana_varijabla naziv="DomainObject.Predmet.StrankaListNazivFormatedOIB_1">
      <item>FINA Regionalni centar Zagreb, OIB 85821130368</item>
      <item>Igor Rožanković, OIB 68426253394</item>
      <item>Katarina Rožanković, OIB 80742034971</item>
    </derivirana_varijabla>
  </DomainObject.Predmet.StrankaListNazivFormatedOIB>
  <DomainObject.Predmet.ProtuStrankaListFormated>
    <izvorni_sadrzaj>
      <item>ALTUS ORDO d.o.o. zastupanog po punomoćniku Igor Rožanković; Katarina Rožanković</item>
    </izvorni_sadrzaj>
    <derivirana_varijabla naziv="DomainObject.Predmet.ProtuStrankaListFormated_1">
      <item>ALTUS ORDO d.o.o. zastupanog po punomoćniku Igor Rožanković; Katarina Rožanković</item>
    </derivirana_varijabla>
  </DomainObject.Predmet.ProtuStrankaListFormated>
  <DomainObject.Predmet.ProtuStrankaListFormatedOIB>
    <izvorni_sadrzaj>
      <item>ALTUS ORDO d.o.o., OIB 38143347419 zastupanog po punomoćniku Igor Rožanković; Katarina Rožanković</item>
    </izvorni_sadrzaj>
    <derivirana_varijabla naziv="DomainObject.Predmet.ProtuStrankaListFormatedOIB_1">
      <item>ALTUS ORDO d.o.o., OIB 38143347419 zastupanog po punomoćniku Igor Rožanković; Katarina Rožanković</item>
    </derivirana_varijabla>
  </DomainObject.Predmet.ProtuStrankaListFormatedOIB>
  <DomainObject.Predmet.ProtuStrankaListFormatedWithAdress>
    <izvorni_sadrzaj>
      <item>ALTUS ORDO d.o.o., Brezovička cesta 83 g, 10257 Brezovica zastupanog po punomoćniku Igor Rožanković; Katarina Rožanković</item>
    </izvorni_sadrzaj>
    <derivirana_varijabla naziv="DomainObject.Predmet.ProtuStrankaListFormatedWithAdress_1">
      <item>ALTUS ORDO d.o.o., Brezovička cesta 83 g, 10257 Brezovica zastupanog po punomoćniku Igor Rožanković; Katarina Rožanković</item>
    </derivirana_varijabla>
  </DomainObject.Predmet.ProtuStrankaListFormatedWithAdress>
  <DomainObject.Predmet.ProtuStrankaListFormatedWithAdressOIB>
    <izvorni_sadrzaj>
      <item>ALTUS ORDO d.o.o., OIB 38143347419, Brezovička cesta 83 g, 10257 Brezovica zastupanog po punomoćniku Igor Rožanković; Katarina Rožanković</item>
    </izvorni_sadrzaj>
    <derivirana_varijabla naziv="DomainObject.Predmet.ProtuStrankaListFormatedWithAdressOIB_1">
      <item>ALTUS ORDO d.o.o., OIB 38143347419, Brezovička cesta 83 g, 10257 Brezovica zastupanog po punomoćniku Igor Rožanković; Katarina Rožanković</item>
    </derivirana_varijabla>
  </DomainObject.Predmet.ProtuStrankaListFormatedWithAdressOIB>
  <DomainObject.Predmet.ProtuStrankaListNazivFormated>
    <izvorni_sadrzaj>
      <item>ALTUS ORDO d.o.o.</item>
    </izvorni_sadrzaj>
    <derivirana_varijabla naziv="DomainObject.Predmet.ProtuStrankaListNazivFormated_1">
      <item>ALTUS ORDO d.o.o.</item>
    </derivirana_varijabla>
  </DomainObject.Predmet.ProtuStrankaListNazivFormated>
  <DomainObject.Predmet.ProtuStrankaListNazivFormatedOIB>
    <izvorni_sadrzaj>
      <item>ALTUS ORDO d.o.o., OIB 38143347419</item>
    </izvorni_sadrzaj>
    <derivirana_varijabla naziv="DomainObject.Predmet.ProtuStrankaListNazivFormatedOIB_1">
      <item>ALTUS ORDO d.o.o., OIB 38143347419</item>
    </derivirana_varijabla>
  </DomainObject.Predmet.ProtuStrankaListNazivFormatedOIB>
  <DomainObject.Predmet.OstaliListFormated>
    <izvorni_sadrzaj>
      <item>Igor Rožanković punomoćnik sudionika u postupku ALTUS ORDO d.o.o.</item>
      <item>Katarina Rožanković punomoćnik sudionika u postupku ALTUS ORDO d.o.o.</item>
    </izvorni_sadrzaj>
    <derivirana_varijabla naziv="DomainObject.Predmet.OstaliListFormated_1">
      <item>Igor Rožanković punomoćnik sudionika u postupku ALTUS ORDO d.o.o.</item>
      <item>Katarina Rožanković punomoćnik sudionika u postupku ALTUS ORDO d.o.o.</item>
    </derivirana_varijabla>
  </DomainObject.Predmet.OstaliListFormated>
  <DomainObject.Predmet.OstaliListFormatedOIB>
    <izvorni_sadrzaj>
      <item>Igor Rožanković, OIB 68426253394 punomoćnik sudionika u postupku ALTUS ORDO d.o.o.</item>
      <item>Katarina Rožanković, OIB 80742034971 punomoćnik sudionika u postupku ALTUS ORDO d.o.o.</item>
    </izvorni_sadrzaj>
    <derivirana_varijabla naziv="DomainObject.Predmet.OstaliListFormatedOIB_1">
      <item>Igor Rožanković, OIB 68426253394 punomoćnik sudionika u postupku ALTUS ORDO d.o.o.</item>
      <item>Katarina Rožanković, OIB 80742034971 punomoćnik sudionika u postupku ALTUS ORDO d.o.o.</item>
    </derivirana_varijabla>
  </DomainObject.Predmet.OstaliListFormatedOIB>
  <DomainObject.Predmet.OstaliListFormatedWithAdress>
    <izvorni_sadrzaj>
      <item>Igor Rožanković, Brezovička Cesta 83g, 10257 Brezovica punomoćnik sudionika u postupku ALTUS ORDO d.o.o.</item>
      <item>Katarina Rožanković, Brezovička Cesta 83g, 10257 Brezovica punomoćnik sudionika u postupku ALTUS ORDO d.o.o.</item>
    </izvorni_sadrzaj>
    <derivirana_varijabla naziv="DomainObject.Predmet.OstaliListFormatedWithAdress_1">
      <item>Igor Rožanković, Brezovička Cesta 83g, 10257 Brezovica punomoćnik sudionika u postupku ALTUS ORDO d.o.o.</item>
      <item>Katarina Rožanković, Brezovička Cesta 83g, 10257 Brezovica punomoćnik sudionika u postupku ALTUS ORDO d.o.o.</item>
    </derivirana_varijabla>
  </DomainObject.Predmet.OstaliListFormatedWithAdress>
  <DomainObject.Predmet.OstaliListFormatedWithAdressOIB>
    <izvorni_sadrzaj>
      <item>Igor Rožanković, OIB 68426253394, Brezovička Cesta 83g, 10257 Brezovica punomoćnik sudionika u postupku ALTUS ORDO d.o.o.</item>
      <item>Katarina Rožanković, OIB 80742034971, Brezovička Cesta 83g, 10257 Brezovica punomoćnik sudionika u postupku ALTUS ORDO d.o.o.</item>
    </izvorni_sadrzaj>
    <derivirana_varijabla naziv="DomainObject.Predmet.OstaliListFormatedWithAdressOIB_1">
      <item>Igor Rožanković, OIB 68426253394, Brezovička Cesta 83g, 10257 Brezovica punomoćnik sudionika u postupku ALTUS ORDO d.o.o.</item>
      <item>Katarina Rožanković, OIB 80742034971, Brezovička Cesta 83g, 10257 Brezovica punomoćnik sudionika u postupku ALTUS ORDO d.o.o.</item>
    </derivirana_varijabla>
  </DomainObject.Predmet.OstaliListFormatedWithAdressOIB>
  <DomainObject.Predmet.OstaliListNazivFormated>
    <izvorni_sadrzaj>
      <item>Igor Rožanković</item>
      <item>Katarina Rožanković</item>
    </izvorni_sadrzaj>
    <derivirana_varijabla naziv="DomainObject.Predmet.OstaliListNazivFormated_1">
      <item>Igor Rožanković</item>
      <item>Katarina Rožanković</item>
    </derivirana_varijabla>
  </DomainObject.Predmet.OstaliListNazivFormated>
  <DomainObject.Predmet.OstaliListNazivFormatedOIB>
    <izvorni_sadrzaj>
      <item>Igor Rožanković, OIB 68426253394</item>
      <item>Katarina Rožanković, OIB 80742034971</item>
    </izvorni_sadrzaj>
    <derivirana_varijabla naziv="DomainObject.Predmet.OstaliListNazivFormatedOIB_1">
      <item>Igor Rožanković, OIB 68426253394</item>
      <item>Katarina Rožanković, OIB 80742034971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ALTUS ORDO d.o.o.</izvorni_sadrzaj>
    <derivirana_varijabla naziv="DomainObject.Predmet.ProtustrankaIDrugi_1">ALTUS ORDO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ALTUS ORDO d.o.o., OIB 38143347419, Brezovička cesta 83 g, 10257 Brezovica</izvorni_sadrzaj>
    <derivirana_varijabla naziv="DomainObject.Predmet.ProtustrankaIDrugiAdressOIB_1">ALTUS ORDO d.o.o., OIB 38143347419, Brezovička cesta 83 g,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ALTUS ORDO d.o.o.</item>
      <item>Igor Rožanković</item>
      <item>Katarina Rožanković</item>
      <item>Igor Rožanković</item>
      <item>Katarina Rožanković</item>
    </izvorni_sadrzaj>
    <derivirana_varijabla naziv="DomainObject.Predmet.SudioniciListNaziv_1">
      <item>FINA Regionalni centar Zagreb</item>
      <item>ALTUS ORDO d.o.o.</item>
      <item>Igor Rožanković</item>
      <item>Katarina Rožanković</item>
      <item>Igor Rožanković</item>
      <item>Katarina Rožanković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ALTUS ORDO d.o.o., OIB 38143347419, Brezovička cesta 83 g,10257 Brezovica</item>
      <item>Igor Rožanković, OIB 68426253394, Brezovička Cesta 83g,10257 Brezovica</item>
      <item>Katarina Rožanković, OIB 80742034971, Brezovička Cesta 83g,10257 Brezovica</item>
      <item>Igor Rožanković, OIB 68426253394, Brezovička Cesta 83g,10257 Brezovica</item>
      <item>Katarina Rožanković, OIB 80742034971, Brezovička Cesta 83g,10257 Brezovica</item>
    </izvorni_sadrzaj>
    <derivirana_varijabla naziv="DomainObject.Predmet.SudioniciListAdressOIB_1">
      <item>FINA Regionalni centar Zagreb, OIB 85821130368, Trg svibanjskih žrtava 1995. br. 1,10000 Zagreb</item>
      <item>ALTUS ORDO d.o.o., OIB 38143347419, Brezovička cesta 83 g,10257 Brezovica</item>
      <item>Igor Rožanković, OIB 68426253394, Brezovička Cesta 83g,10257 Brezovica</item>
      <item>Katarina Rožanković, OIB 80742034971, Brezovička Cesta 83g,10257 Brezovica</item>
      <item>Igor Rožanković, OIB 68426253394, Brezovička Cesta 83g,10257 Brezovica</item>
      <item>Katarina Rožanković, OIB 80742034971, Brezovička Cesta 83g,10257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38143347419</item>
      <item>, OIB 68426253394</item>
      <item>, OIB 80742034971</item>
      <item>, OIB 68426253394</item>
      <item>, OIB 80742034971</item>
    </izvorni_sadrzaj>
    <derivirana_varijabla naziv="DomainObject.Predmet.SudioniciListNazivOIB_1">
      <item>, OIB 85821130368</item>
      <item>, OIB 38143347419</item>
      <item>, OIB 68426253394</item>
      <item>, OIB 80742034971</item>
      <item>, OIB 68426253394</item>
      <item>, OIB 80742034971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665</properties:Words>
  <properties:Characters>3601</properties:Characters>
  <properties:Lines>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2017-10-23T06:59:00Z</dcterms:created>
  <dc:creator>MINISTARSTVO PRAVOSUĐA</dc:creator>
  <cp:lastModifiedBy>Maja Renić</cp:lastModifiedBy>
  <cp:lastPrinted>2017-10-23T06:57:00Z</cp:lastPrinted>
  <dcterms:modified xmlns:xsi="http://www.w3.org/2001/XMLSchema-instance" xsi:type="dcterms:W3CDTF">2017-10-23T07:00:00Z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