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b7f5" w14:paraId="c6db7f5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206725">
        <w:rPr>
          <w:sz w:val="22"/>
          <w:szCs w:val="22"/>
        </w:rPr>
        <w:t>811</w:t>
      </w:r>
      <w:r w:rsidR="008A6518">
        <w:rPr>
          <w:sz w:val="22"/>
          <w:szCs w:val="22"/>
        </w:rPr>
        <w:t>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 w:rsidRPr="000324A3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206725">
        <w:t>UZANCA d.o.o. Tordinci, J. J. Strossmayera 2, OIB 79988840241, MBS 030087381</w:t>
      </w:r>
      <w:r w:rsidR="0013113E">
        <w:t xml:space="preserve">, </w:t>
      </w:r>
      <w:r w:rsidRPr="000324A3">
        <w:t xml:space="preserve">dana 1. </w:t>
      </w:r>
      <w:r w:rsidR="006D0D3C" w:rsidRPr="000324A3">
        <w:t xml:space="preserve">veljače 2017.              </w:t>
      </w:r>
    </w:p>
    <w:p w:rsidRDefault="009E15E1" w:rsidP="009E15E1" w:rsidR="009E15E1" w:rsidRPr="000324A3"/>
    <w:p w:rsidRDefault="009E15E1" w:rsidP="009E15E1" w:rsidR="009E15E1" w:rsidRPr="000324A3">
      <w:pPr>
        <w:jc w:val="center"/>
        <w:rPr>
          <w:bCs/>
        </w:rPr>
      </w:pPr>
      <w:r w:rsidRPr="000324A3">
        <w:rPr>
          <w:bCs/>
        </w:rPr>
        <w:t>r i j e š i o    j e</w:t>
      </w:r>
    </w:p>
    <w:p w:rsidRDefault="009E15E1" w:rsidP="009E15E1" w:rsidR="009E15E1" w:rsidRPr="000324A3">
      <w:pPr>
        <w:ind w:left="360"/>
        <w:jc w:val="both"/>
      </w:pPr>
      <w:r w:rsidRPr="000324A3">
        <w:t xml:space="preserve">                                                </w:t>
      </w:r>
    </w:p>
    <w:p w:rsidRDefault="009E15E1" w:rsidP="009E15E1" w:rsidR="009E15E1" w:rsidRPr="000324A3">
      <w:pPr>
        <w:ind w:left="360"/>
        <w:jc w:val="both"/>
      </w:pPr>
    </w:p>
    <w:p w:rsidRDefault="009E15E1" w:rsidP="00947D28" w:rsidR="00C11218">
      <w:pPr>
        <w:pStyle w:val="Odlomakpopisa"/>
        <w:numPr>
          <w:ilvl w:val="0"/>
          <w:numId w:val="5"/>
        </w:numPr>
        <w:jc w:val="both"/>
      </w:pPr>
      <w:r w:rsidRPr="00414754">
        <w:rPr>
          <w:bCs/>
        </w:rPr>
        <w:t xml:space="preserve"> OTVARA SE stečajni postupak nad dužnikom</w:t>
      </w:r>
      <w:r w:rsidRPr="000324A3">
        <w:t xml:space="preserve"> </w:t>
      </w:r>
      <w:r w:rsidR="00414754">
        <w:t xml:space="preserve">UZANCA d.o.o. Tordinci, J. J. Strossmayera 2, OIB 79988840241, MBS 030087381. </w:t>
      </w:r>
    </w:p>
    <w:p w:rsidRDefault="00414754" w:rsidP="00414754" w:rsidR="00414754" w:rsidRPr="000324A3">
      <w:pPr>
        <w:pStyle w:val="Odlomakpopisa"/>
        <w:ind w:left="1500"/>
        <w:jc w:val="both"/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</w:pPr>
      <w:r w:rsidRPr="000324A3">
        <w:t xml:space="preserve">Za stečajnog upravitelja imenuje se </w:t>
      </w:r>
      <w:r w:rsidR="00455153">
        <w:t>NIKOLA BOJANIĆ iz Osijeka, Bračka 179, OIB 32886956915.</w:t>
      </w:r>
    </w:p>
    <w:p w:rsidRDefault="009E15E1" w:rsidP="009E15E1" w:rsidR="009E15E1" w:rsidRPr="000324A3">
      <w:pPr>
        <w:ind w:left="851"/>
        <w:jc w:val="both"/>
      </w:pPr>
    </w:p>
    <w:p w:rsidRDefault="009E15E1" w:rsidP="00C11218" w:rsidR="00C11218" w:rsidRPr="00414754">
      <w:pPr>
        <w:pStyle w:val="Odlomakpopisa"/>
        <w:numPr>
          <w:ilvl w:val="0"/>
          <w:numId w:val="5"/>
        </w:numPr>
        <w:jc w:val="both"/>
        <w:rPr>
          <w:bCs/>
        </w:rPr>
      </w:pPr>
      <w:r w:rsidRPr="00414754">
        <w:rPr>
          <w:bCs/>
        </w:rPr>
        <w:t xml:space="preserve">ZAKLJUČUJE SE stečajni postupak nad dužnikom </w:t>
      </w:r>
      <w:r w:rsidR="00414754">
        <w:t xml:space="preserve">UZANCA d.o.o. Tordinci, J. J. Strossmayera 2, OIB 79988840241, MBS 030087381. </w:t>
      </w:r>
    </w:p>
    <w:p w:rsidRDefault="00414754" w:rsidP="00414754" w:rsidR="00414754" w:rsidRPr="00414754">
      <w:pPr>
        <w:jc w:val="both"/>
        <w:rPr>
          <w:bCs/>
        </w:rPr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0324A3"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jc w:val="center"/>
        <w:rPr>
          <w:bCs/>
        </w:rPr>
      </w:pPr>
      <w:r w:rsidRPr="000324A3">
        <w:rPr>
          <w:bCs/>
        </w:rPr>
        <w:t>Obrazloženje</w:t>
      </w:r>
    </w:p>
    <w:p w:rsidRDefault="009E15E1" w:rsidP="009E15E1" w:rsidR="009E15E1" w:rsidRPr="000324A3">
      <w:pPr>
        <w:pStyle w:val="Tijeloteksta"/>
        <w:jc w:val="center"/>
        <w:rPr>
          <w:bCs/>
        </w:rPr>
      </w:pPr>
    </w:p>
    <w:p w:rsidRDefault="009E15E1" w:rsidP="009E15E1" w:rsidR="00C11218">
      <w:pPr>
        <w:jc w:val="both"/>
      </w:pPr>
      <w:r w:rsidRPr="000324A3">
        <w:t xml:space="preserve">             Financijska agencija Regionalni centar Osijek, Podružnica Osijek podnijela je dana </w:t>
      </w:r>
      <w:r w:rsidR="00414754">
        <w:t>27</w:t>
      </w:r>
      <w:r w:rsidR="00FC6DFB">
        <w:t>. listopada</w:t>
      </w:r>
      <w:r w:rsidR="00F824C4" w:rsidRPr="000324A3">
        <w:t xml:space="preserve"> </w:t>
      </w:r>
      <w:r w:rsidR="00354C7E" w:rsidRPr="000324A3">
        <w:t xml:space="preserve">2016. </w:t>
      </w:r>
      <w:r w:rsidRPr="000324A3">
        <w:t xml:space="preserve">zahtjev za provedbu skraćenog stečajnog postupka nad dužnikom </w:t>
      </w:r>
      <w:r w:rsidR="00414754">
        <w:t xml:space="preserve">UZANCA d.o.o. Tordinci, J. J. Strossmayera 2, OIB 79988840241, MBS 030087381.  </w:t>
      </w:r>
      <w:r w:rsidR="00FC6DFB">
        <w:t xml:space="preserve"> </w:t>
      </w:r>
    </w:p>
    <w:p w:rsidRDefault="00414754" w:rsidP="009E15E1" w:rsidR="00414754" w:rsidRPr="000324A3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14754">
        <w:t>31</w:t>
      </w:r>
      <w:r w:rsidR="00FC6DFB">
        <w:t>. listopada 2</w:t>
      </w:r>
      <w:r w:rsidR="006E7C86">
        <w:t>016.</w:t>
      </w:r>
      <w:r>
        <w:t xml:space="preserve"> objavio oglas na mrežnoj stranici e-oglasna ploča sudova pod </w:t>
      </w:r>
      <w:r>
        <w:lastRenderedPageBreak/>
        <w:t>poslovnim brojem St-</w:t>
      </w:r>
      <w:r w:rsidR="000904F3">
        <w:t>2811</w:t>
      </w:r>
      <w:r w:rsidR="0067348F">
        <w:t>/16-</w:t>
      </w:r>
      <w:r w:rsidR="00455153">
        <w:t>3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9E15E1" w:rsidR="009E15E1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     </w:t>
      </w:r>
    </w:p>
    <w:p w:rsidRDefault="009C7BA6" w:rsidP="00467FDC" w:rsidR="009C7BA6">
      <w:pPr>
        <w:pStyle w:val="Tijeloteksta"/>
      </w:pPr>
    </w:p>
    <w:p w:rsidRDefault="009C7BA6" w:rsidP="009E15E1" w:rsidR="009C7BA6">
      <w:pPr>
        <w:pStyle w:val="Tijeloteksta"/>
        <w:jc w:val="center"/>
      </w:pPr>
    </w:p>
    <w:p w:rsidRDefault="009C7BA6" w:rsidP="009E15E1" w:rsidR="009C7BA6">
      <w:pPr>
        <w:pStyle w:val="Tijeloteksta"/>
        <w:jc w:val="center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0324A3">
        <w:t xml:space="preserve">10.3.   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8E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0904F3">
      <w:rPr>
        <w:sz w:val="22"/>
        <w:szCs w:val="22"/>
      </w:rPr>
      <w:t>2811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24A3"/>
    <w:rsid w:val="0006489C"/>
    <w:rsid w:val="00083CA8"/>
    <w:rsid w:val="00086CC9"/>
    <w:rsid w:val="000904F3"/>
    <w:rsid w:val="000A5A2D"/>
    <w:rsid w:val="000C47AE"/>
    <w:rsid w:val="000E6A82"/>
    <w:rsid w:val="000F25D9"/>
    <w:rsid w:val="0013113E"/>
    <w:rsid w:val="00134B5A"/>
    <w:rsid w:val="001643FC"/>
    <w:rsid w:val="00171061"/>
    <w:rsid w:val="00180465"/>
    <w:rsid w:val="0020447F"/>
    <w:rsid w:val="00206725"/>
    <w:rsid w:val="00215DA9"/>
    <w:rsid w:val="00230A4C"/>
    <w:rsid w:val="002342CC"/>
    <w:rsid w:val="0023770D"/>
    <w:rsid w:val="0024241D"/>
    <w:rsid w:val="00277679"/>
    <w:rsid w:val="002C5F8A"/>
    <w:rsid w:val="002D3C8A"/>
    <w:rsid w:val="002E569D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4754"/>
    <w:rsid w:val="0041545D"/>
    <w:rsid w:val="004165F9"/>
    <w:rsid w:val="00425926"/>
    <w:rsid w:val="004330A2"/>
    <w:rsid w:val="0045383A"/>
    <w:rsid w:val="00455153"/>
    <w:rsid w:val="00456E18"/>
    <w:rsid w:val="00462C80"/>
    <w:rsid w:val="00467FDC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7290D"/>
    <w:rsid w:val="0067348F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A6518"/>
    <w:rsid w:val="008C4A50"/>
    <w:rsid w:val="009202C9"/>
    <w:rsid w:val="00926AFE"/>
    <w:rsid w:val="009546E4"/>
    <w:rsid w:val="009776BC"/>
    <w:rsid w:val="009865D2"/>
    <w:rsid w:val="009B409D"/>
    <w:rsid w:val="009C7BA6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1218"/>
    <w:rsid w:val="00C163C5"/>
    <w:rsid w:val="00C2455F"/>
    <w:rsid w:val="00C36B8C"/>
    <w:rsid w:val="00C4422B"/>
    <w:rsid w:val="00C76909"/>
    <w:rsid w:val="00CA7DA3"/>
    <w:rsid w:val="00CD017A"/>
    <w:rsid w:val="00CD76E8"/>
    <w:rsid w:val="00CE233B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41DD"/>
    <w:rsid w:val="00EF7284"/>
    <w:rsid w:val="00EF770D"/>
    <w:rsid w:val="00F0353E"/>
    <w:rsid w:val="00F178E9"/>
    <w:rsid w:val="00F2091F"/>
    <w:rsid w:val="00F35E40"/>
    <w:rsid w:val="00F62AE9"/>
    <w:rsid w:val="00F758CB"/>
    <w:rsid w:val="00F824C4"/>
    <w:rsid w:val="00FC6DF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78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78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8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8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78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78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8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8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4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St-2811/2016</izvorni_sadrzaj>
    <derivirana_varijabla naziv="DomainObject.Predmet.OznakaBroj_1">St-2811/2016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UZANCA d.o.o. za graditeljstvo, trgovinu i usluge</izvorni_sadrzaj>
    <derivirana_varijabla naziv="DomainObject.Predmet.ProtustrankaFormated_1">  UZANCA d.o.o. za graditeljstvo, trgovinu i usluge</derivirana_varijabla>
  </DomainObject.Predmet.ProtustrankaFormated>
  <DomainObject.Predmet.ProtustrankaFormatedOIB>
    <izvorni_sadrzaj>  UZANCA d.o.o. za graditeljstvo, trgovinu i usluge, OIB 79988840241</izvorni_sadrzaj>
    <derivirana_varijabla naziv="DomainObject.Predmet.ProtustrankaFormatedOIB_1">  UZANCA d.o.o. za graditeljstvo, trgovinu i usluge, OIB 79988840241</derivirana_varijabla>
  </DomainObject.Predmet.ProtustrankaFormatedOIB>
  <DomainObject.Predmet.ProtustrankaFormatedWithAdress>
    <izvorni_sadrzaj> UZANCA d.o.o. za graditeljstvo, trgovinu i usluge, J.J.Strossmayera 2, 32213 Tordinci</izvorni_sadrzaj>
    <derivirana_varijabla naziv="DomainObject.Predmet.ProtustrankaFormatedWithAdress_1"> UZANCA d.o.o. za graditeljstvo, trgovinu i usluge, J.J.Strossmayera 2, 32213 Tordinci</derivirana_varijabla>
  </DomainObject.Predmet.ProtustrankaFormatedWithAdress>
  <DomainObject.Predmet.ProtustrankaFormatedWithAdressOIB>
    <izvorni_sadrzaj> UZANCA d.o.o. za graditeljstvo, trgovinu i usluge, OIB 79988840241, J.J.Strossmayera 2, 32213 Tordinci</izvorni_sadrzaj>
    <derivirana_varijabla naziv="DomainObject.Predmet.ProtustrankaFormatedWithAdressOIB_1"> UZANCA d.o.o. za graditeljstvo, trgovinu i usluge, OIB 79988840241, J.J.Strossmayera 2, 32213 Tordinci</derivirana_varijabla>
  </DomainObject.Predmet.ProtustrankaFormatedWithAdressOIB>
  <DomainObject.Predmet.ProtustrankaWithAdress>
    <izvorni_sadrzaj>UZANCA d.o.o. za graditeljstvo, trgovinu i usluge J.J.Strossmayera 2, 32213 Tordinci</izvorni_sadrzaj>
    <derivirana_varijabla naziv="DomainObject.Predmet.ProtustrankaWithAdress_1">UZANCA d.o.o. za graditeljstvo, trgovinu i usluge J.J.Strossmayera 2, 32213 Tordinci</derivirana_varijabla>
  </DomainObject.Predmet.ProtustrankaWithAdress>
  <DomainObject.Predmet.ProtustrankaWithAdressOIB>
    <izvorni_sadrzaj>UZANCA d.o.o. za graditeljstvo, trgovinu i usluge, OIB 79988840241, J.J.Strossmayera 2, 32213 Tordinci</izvorni_sadrzaj>
    <derivirana_varijabla naziv="DomainObject.Predmet.ProtustrankaWithAdressOIB_1">UZANCA d.o.o. za graditeljstvo, trgovinu i usluge, OIB 79988840241, J.J.Strossmayera 2, 32213 Tordinci</derivirana_varijabla>
  </DomainObject.Predmet.ProtustrankaWithAdressOIB>
  <DomainObject.Predmet.ProtustrankaNazivFormated>
    <izvorni_sadrzaj>UZANCA d.o.o. za graditeljstvo, trgovinu i usluge</izvorni_sadrzaj>
    <derivirana_varijabla naziv="DomainObject.Predmet.ProtustrankaNazivFormated_1">UZANCA d.o.o. za graditeljstvo, trgovinu i usluge</derivirana_varijabla>
  </DomainObject.Predmet.ProtustrankaNazivFormated>
  <DomainObject.Predmet.ProtustrankaNazivFormatedOIB>
    <izvorni_sadrzaj>UZANCA d.o.o. za graditeljstvo, trgovinu i usluge, OIB 79988840241</izvorni_sadrzaj>
    <derivirana_varijabla naziv="DomainObject.Predmet.ProtustrankaNazivFormatedOIB_1">UZANCA d.o.o. za graditeljstvo, trgovinu i usluge, OIB 79988840241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UZANCA d.o.o. za graditeljstvo, trgovinu i usluge</item>
    </izvorni_sadrzaj>
    <derivirana_varijabla naziv="DomainObject.Predmet.ProtuStrankaListFormated_1">
      <item>UZANCA d.o.o. za graditeljstvo, trgovinu i usluge</item>
    </derivirana_varijabla>
  </DomainObject.Predmet.ProtuStrankaListFormated>
  <DomainObject.Predmet.ProtuStrankaListFormatedOIB>
    <izvorni_sadrzaj>
      <item>UZANCA d.o.o. za graditeljstvo, trgovinu i usluge, OIB 79988840241</item>
    </izvorni_sadrzaj>
    <derivirana_varijabla naziv="DomainObject.Predmet.ProtuStrankaListFormatedOIB_1">
      <item>UZANCA d.o.o. za graditeljstvo, trgovinu i usluge, OIB 79988840241</item>
    </derivirana_varijabla>
  </DomainObject.Predmet.ProtuStrankaListFormatedOIB>
  <DomainObject.Predmet.ProtuStrankaListFormatedWithAdress>
    <izvorni_sadrzaj>
      <item>UZANCA d.o.o. za graditeljstvo, trgovinu i usluge, J.J.Strossmayera 2, 32213 Tordinci</item>
    </izvorni_sadrzaj>
    <derivirana_varijabla naziv="DomainObject.Predmet.ProtuStrankaListFormatedWithAdress_1">
      <item>UZANCA d.o.o. za graditeljstvo, trgovinu i usluge, J.J.Strossmayera 2, 32213 Tordinci</item>
    </derivirana_varijabla>
  </DomainObject.Predmet.ProtuStrankaListFormatedWithAdress>
  <DomainObject.Predmet.ProtuStrankaListFormatedWithAdressOIB>
    <izvorni_sadrzaj>
      <item>UZANCA d.o.o. za graditeljstvo, trgovinu i usluge, OIB 79988840241, J.J.Strossmayera 2, 32213 Tordinci</item>
    </izvorni_sadrzaj>
    <derivirana_varijabla naziv="DomainObject.Predmet.ProtuStrankaListFormatedWithAdressOIB_1">
      <item>UZANCA d.o.o. za graditeljstvo, trgovinu i usluge, OIB 79988840241, J.J.Strossmayera 2, 32213 Tordinci</item>
    </derivirana_varijabla>
  </DomainObject.Predmet.ProtuStrankaListFormatedWithAdressOIB>
  <DomainObject.Predmet.ProtuStrankaListNazivFormated>
    <izvorni_sadrzaj>
      <item>UZANCA d.o.o. za graditeljstvo, trgovinu i usluge</item>
    </izvorni_sadrzaj>
    <derivirana_varijabla naziv="DomainObject.Predmet.ProtuStrankaListNazivFormated_1">
      <item>UZANCA d.o.o. za graditeljstvo, trgovinu i usluge</item>
    </derivirana_varijabla>
  </DomainObject.Predmet.ProtuStrankaListNazivFormated>
  <DomainObject.Predmet.ProtuStrankaListNazivFormatedOIB>
    <izvorni_sadrzaj>
      <item>UZANCA d.o.o. za graditeljstvo, trgovinu i usluge, OIB 79988840241</item>
    </izvorni_sadrzaj>
    <derivirana_varijabla naziv="DomainObject.Predmet.ProtuStrankaListNazivFormatedOIB_1">
      <item>UZANCA d.o.o. za graditeljstvo, trgovinu i usluge, OIB 79988840241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UZANCA d.o.o. za graditeljstvo, trgovinu i usluge</izvorni_sadrzaj>
    <derivirana_varijabla naziv="DomainObject.Predmet.ProtustrankaIDrugi_1">UZANCA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UZANCA d.o.o. za graditeljstvo, trgovinu i usluge, OIB 79988840241, J.J.Strossmayera 2, 32213 Tordinci</izvorni_sadrzaj>
    <derivirana_varijabla naziv="DomainObject.Predmet.ProtustrankaIDrugiAdressOIB_1">UZANCA d.o.o. za graditeljstvo, trgovinu i usluge, OIB 79988840241, J.J.Strossmayera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UZANCA d.o.o. za graditeljstvo, trgovinu i usluge</item>
    </izvorni_sadrzaj>
    <derivirana_varijabla naziv="DomainObject.Predmet.SudioniciListNaziv_1">
      <item>FINA RC OSIJEK</item>
      <item>UZANCA d.o.o. za graditeljstvo, trgovinu i usluge</item>
    </derivirana_varijabla>
  </DomainObject.Predmet.SudioniciListNaziv>
  <DomainObject.Predmet.SudioniciListAdressOIB>
    <izvorni_sadrzaj>
      <item>FINA RC OSIJEK, OIB 85821130368</item>
      <item>UZANCA d.o.o. za graditeljstvo, trgovinu i usluge, OIB 79988840241, J.J.Strossmayera 2,32213 Tordinci</item>
    </izvorni_sadrzaj>
    <derivirana_varijabla naziv="DomainObject.Predmet.SudioniciListAdressOIB_1">
      <item>FINA RC OSIJEK, OIB 85821130368</item>
      <item>UZANCA d.o.o. za graditeljstvo, trgovinu i usluge, OIB 79988840241, J.J.Strossmayera 2,32213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79988840241</item>
    </izvorni_sadrzaj>
    <derivirana_varijabla naziv="DomainObject.Predmet.SudioniciListNazivOIB_1">
      <item>, OIB 85821130368</item>
      <item>, OIB 79988840241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A8BF0-C6C1-4AFF-BDCB-E44039380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2549</properties:Characters>
  <properties:Lines>93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2017-01-25T07:20:00Z</dcterms:created>
  <dc:creator>wsadmin</dc:creator>
  <cp:lastModifiedBy>Sanja Ban</cp:lastModifiedBy>
  <cp:lastPrinted>2017-02-01T12:31:00Z</cp:lastPrinted>
  <dcterms:modified xmlns:xsi="http://www.w3.org/2001/XMLSchema-instance" xsi:type="dcterms:W3CDTF">2017-02-01T12:45:00Z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