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f364" w14:paraId="030f364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B57485">
        <w:t>23. ST-</w:t>
      </w:r>
      <w:r w:rsidR="000B4E74">
        <w:t>1826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0B4E74">
        <w:rPr>
          <w:lang w:val="hr-HR"/>
        </w:rPr>
        <w:t>NAJAM JAHTI</w:t>
      </w:r>
      <w:r w:rsidR="00726CBB">
        <w:rPr>
          <w:lang w:val="hr-HR"/>
        </w:rPr>
        <w:t xml:space="preserve"> </w:t>
      </w:r>
      <w:r w:rsidR="00346B21">
        <w:rPr>
          <w:lang w:val="hr-HR"/>
        </w:rPr>
        <w:t>d.o.o.</w:t>
      </w:r>
      <w:r w:rsidR="000B4E74">
        <w:rPr>
          <w:lang w:val="hr-HR"/>
        </w:rPr>
        <w:t>, Split, Kraj Svetog Luke 5</w:t>
      </w:r>
      <w:r w:rsidR="00B57485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0B4E74">
        <w:rPr>
          <w:lang w:val="hr-HR"/>
        </w:rPr>
        <w:t xml:space="preserve"> 00929812507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</w:t>
      </w:r>
      <w:r w:rsidR="007B415D">
        <w:rPr>
          <w:lang w:val="hr-HR"/>
        </w:rPr>
        <w:t>S:</w:t>
      </w:r>
      <w:r w:rsidR="000B4E74">
        <w:rPr>
          <w:lang w:val="hr-HR"/>
        </w:rPr>
        <w:t xml:space="preserve"> 060278107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0B4E74" w:rsidRPr="000B4E74">
        <w:rPr>
          <w:lang w:val="hr-HR"/>
        </w:rPr>
        <w:t>NAJAM JAHTI d.o.o., Split, Kraj Svetog Luke 5, OIB: 00929812507, MBS: 060278107</w:t>
      </w:r>
      <w:r w:rsidR="000B4E74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B16D78">
        <w:rPr>
          <w:lang w:val="hr-HR"/>
        </w:rPr>
        <w:t>10</w:t>
      </w:r>
      <w:r w:rsidR="00447C1D">
        <w:rPr>
          <w:lang w:val="hr-HR"/>
        </w:rPr>
        <w:t xml:space="preserve"> sati i </w:t>
      </w:r>
      <w:r w:rsidR="00B16D78">
        <w:rPr>
          <w:lang w:val="hr-HR"/>
        </w:rPr>
        <w:t>15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B16D78" w:rsidR="00B16D78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B16D78">
        <w:t xml:space="preserve">Ante Gabelica, dipl. pravnik iz Splita, Ruđera Boškovića 7/125, OIB: 68765596631.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0B4E74" w:rsidRPr="000B4E74">
        <w:rPr>
          <w:lang w:val="hr-HR"/>
        </w:rPr>
        <w:t xml:space="preserve">NAJAM JAHTI d.o.o., Split, Kraj Svetog Luke 5, OIB: 00929812507, MBS: 060278107.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700F0D">
        <w:rPr>
          <w:lang w:val="hr-HR"/>
        </w:rPr>
        <w:t xml:space="preserve">: FINA), </w:t>
      </w:r>
      <w:r w:rsidR="00A000FC">
        <w:rPr>
          <w:lang w:val="hr-HR"/>
        </w:rPr>
        <w:t>2</w:t>
      </w:r>
      <w:r w:rsidR="00753985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B16D78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0B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8A06B6">
      <w:t>826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36F61"/>
    <w:rsid w:val="0004188C"/>
    <w:rsid w:val="00046239"/>
    <w:rsid w:val="000462DC"/>
    <w:rsid w:val="00047C4C"/>
    <w:rsid w:val="000A7D8C"/>
    <w:rsid w:val="000B4E74"/>
    <w:rsid w:val="000B6E30"/>
    <w:rsid w:val="000E520C"/>
    <w:rsid w:val="000E727F"/>
    <w:rsid w:val="000F1016"/>
    <w:rsid w:val="000F66FB"/>
    <w:rsid w:val="00124063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46B21"/>
    <w:rsid w:val="00354500"/>
    <w:rsid w:val="003731FE"/>
    <w:rsid w:val="003A7516"/>
    <w:rsid w:val="003B0F2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71265"/>
    <w:rsid w:val="005A07BE"/>
    <w:rsid w:val="005F38C9"/>
    <w:rsid w:val="005F6DE9"/>
    <w:rsid w:val="00603C60"/>
    <w:rsid w:val="00612428"/>
    <w:rsid w:val="006139CA"/>
    <w:rsid w:val="00626537"/>
    <w:rsid w:val="006512E9"/>
    <w:rsid w:val="00651F35"/>
    <w:rsid w:val="00653BDC"/>
    <w:rsid w:val="006870CE"/>
    <w:rsid w:val="006B3385"/>
    <w:rsid w:val="006F6D7A"/>
    <w:rsid w:val="00700F0D"/>
    <w:rsid w:val="00702970"/>
    <w:rsid w:val="00706888"/>
    <w:rsid w:val="00722B1F"/>
    <w:rsid w:val="00726CBB"/>
    <w:rsid w:val="0075113F"/>
    <w:rsid w:val="00753985"/>
    <w:rsid w:val="00761BEA"/>
    <w:rsid w:val="0077056D"/>
    <w:rsid w:val="00772F42"/>
    <w:rsid w:val="00777C0E"/>
    <w:rsid w:val="00783722"/>
    <w:rsid w:val="00797489"/>
    <w:rsid w:val="007A5692"/>
    <w:rsid w:val="007B3035"/>
    <w:rsid w:val="007B415D"/>
    <w:rsid w:val="007C77E2"/>
    <w:rsid w:val="008050FA"/>
    <w:rsid w:val="008536B5"/>
    <w:rsid w:val="00882DA7"/>
    <w:rsid w:val="008832F3"/>
    <w:rsid w:val="0089160F"/>
    <w:rsid w:val="008949BF"/>
    <w:rsid w:val="008A06B6"/>
    <w:rsid w:val="008B758A"/>
    <w:rsid w:val="008C68AB"/>
    <w:rsid w:val="008E1461"/>
    <w:rsid w:val="0090366A"/>
    <w:rsid w:val="00950AA9"/>
    <w:rsid w:val="00967130"/>
    <w:rsid w:val="009715B0"/>
    <w:rsid w:val="009A71C9"/>
    <w:rsid w:val="009C2F6D"/>
    <w:rsid w:val="00A000FC"/>
    <w:rsid w:val="00A20061"/>
    <w:rsid w:val="00A31662"/>
    <w:rsid w:val="00A3265C"/>
    <w:rsid w:val="00A533E2"/>
    <w:rsid w:val="00A82AE7"/>
    <w:rsid w:val="00AC5A0E"/>
    <w:rsid w:val="00AD6449"/>
    <w:rsid w:val="00AD7ABD"/>
    <w:rsid w:val="00B02097"/>
    <w:rsid w:val="00B16D78"/>
    <w:rsid w:val="00B33D32"/>
    <w:rsid w:val="00B43A09"/>
    <w:rsid w:val="00B45CE0"/>
    <w:rsid w:val="00B57485"/>
    <w:rsid w:val="00B81CC2"/>
    <w:rsid w:val="00B97098"/>
    <w:rsid w:val="00BB288C"/>
    <w:rsid w:val="00BB4A6C"/>
    <w:rsid w:val="00BD6072"/>
    <w:rsid w:val="00BE084D"/>
    <w:rsid w:val="00C216B8"/>
    <w:rsid w:val="00C319B2"/>
    <w:rsid w:val="00C60F12"/>
    <w:rsid w:val="00D006D7"/>
    <w:rsid w:val="00D17E93"/>
    <w:rsid w:val="00D44C87"/>
    <w:rsid w:val="00DE0A3E"/>
    <w:rsid w:val="00E13524"/>
    <w:rsid w:val="00E40B7E"/>
    <w:rsid w:val="00E44317"/>
    <w:rsid w:val="00E50C9C"/>
    <w:rsid w:val="00E65544"/>
    <w:rsid w:val="00E82D90"/>
    <w:rsid w:val="00EB17AF"/>
    <w:rsid w:val="00EB4320"/>
    <w:rsid w:val="00EC0210"/>
    <w:rsid w:val="00EC0C29"/>
    <w:rsid w:val="00ED599A"/>
    <w:rsid w:val="00F22BA6"/>
    <w:rsid w:val="00F30FD6"/>
    <w:rsid w:val="00F442A0"/>
    <w:rsid w:val="00F635C0"/>
    <w:rsid w:val="00F63B57"/>
    <w:rsid w:val="00F80B19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40B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B7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B7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B7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B7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40B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B7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B7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B7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B7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1826</izvorni_sadrzaj>
    <derivirana_varijabla naziv="DomainObject.Predmet.Broj_1">1826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St-1826/2015</izvorni_sadrzaj>
    <derivirana_varijabla naziv="DomainObject.Predmet.OznakaBroj_1">St-1826/2015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NAJAM JAHTI d.o.o. turistička agencija i usluge</izvorni_sadrzaj>
    <derivirana_varijabla naziv="DomainObject.Predmet.ProtustrankaFormated_1">  NAJAM JAHTI d.o.o. turistička agencija i usluge</derivirana_varijabla>
  </DomainObject.Predmet.ProtustrankaFormated>
  <DomainObject.Predmet.ProtustrankaFormatedOIB>
    <izvorni_sadrzaj>  NAJAM JAHTI d.o.o. turistička agencija i usluge, OIB 00929812507</izvorni_sadrzaj>
    <derivirana_varijabla naziv="DomainObject.Predmet.ProtustrankaFormatedOIB_1">  NAJAM JAHTI d.o.o. turistička agencija i usluge, OIB 00929812507</derivirana_varijabla>
  </DomainObject.Predmet.ProtustrankaFormatedOIB>
  <DomainObject.Predmet.ProtustrankaFormatedWithAdress>
    <izvorni_sadrzaj> NAJAM JAHTI d.o.o. turistička agencija i usluge, Kraj Svetog Luke 5, 21000 Split</izvorni_sadrzaj>
    <derivirana_varijabla naziv="DomainObject.Predmet.ProtustrankaFormatedWithAdress_1"> NAJAM JAHTI d.o.o. turistička agencija i usluge, Kraj Svetog Luke 5, 21000 Split</derivirana_varijabla>
  </DomainObject.Predmet.ProtustrankaFormatedWithAdress>
  <DomainObject.Predmet.ProtustrankaFormatedWithAdressOIB>
    <izvorni_sadrzaj> NAJAM JAHTI d.o.o. turistička agencija i usluge, OIB 00929812507, Kraj Svetog Luke 5, 21000 Split</izvorni_sadrzaj>
    <derivirana_varijabla naziv="DomainObject.Predmet.ProtustrankaFormatedWithAdressOIB_1"> NAJAM JAHTI d.o.o. turistička agencija i usluge, OIB 00929812507, Kraj Svetog Luke 5, 21000 Split</derivirana_varijabla>
  </DomainObject.Predmet.ProtustrankaFormatedWithAdressOIB>
  <DomainObject.Predmet.ProtustrankaWithAdress>
    <izvorni_sadrzaj>NAJAM JAHTI d.o.o. turistička agencija i usluge Kraj Svetog Luke 5, 21000 Split</izvorni_sadrzaj>
    <derivirana_varijabla naziv="DomainObject.Predmet.ProtustrankaWithAdress_1">NAJAM JAHTI d.o.o. turistička agencija i usluge Kraj Svetog Luke 5, 21000 Split</derivirana_varijabla>
  </DomainObject.Predmet.ProtustrankaWithAdress>
  <DomainObject.Predmet.ProtustrankaWithAdressOIB>
    <izvorni_sadrzaj>NAJAM JAHTI d.o.o. turistička agencija i usluge, OIB 00929812507, Kraj Svetog Luke 5, 21000 Split</izvorni_sadrzaj>
    <derivirana_varijabla naziv="DomainObject.Predmet.ProtustrankaWithAdressOIB_1">NAJAM JAHTI d.o.o. turistička agencija i usluge, OIB 00929812507, Kraj Svetog Luke 5, 21000 Split</derivirana_varijabla>
  </DomainObject.Predmet.ProtustrankaWithAdressOIB>
  <DomainObject.Predmet.ProtustrankaNazivFormated>
    <izvorni_sadrzaj>NAJAM JAHTI d.o.o. turistička agencija i usluge</izvorni_sadrzaj>
    <derivirana_varijabla naziv="DomainObject.Predmet.ProtustrankaNazivFormated_1">NAJAM JAHTI d.o.o. turistička agencija i usluge</derivirana_varijabla>
  </DomainObject.Predmet.ProtustrankaNazivFormated>
  <DomainObject.Predmet.ProtustrankaNazivFormatedOIB>
    <izvorni_sadrzaj>NAJAM JAHTI d.o.o. turistička agencija i usluge, OIB 00929812507</izvorni_sadrzaj>
    <derivirana_varijabla naziv="DomainObject.Predmet.ProtustrankaNazivFormatedOIB_1">NAJAM JAHTI d.o.o. turistička agencija i usluge, OIB 00929812507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16398.80</izvorni_sadrzaj>
    <derivirana_varijabla naziv="DomainObject.Predmet.TrenutnaVrijednost_1">16398.80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NAJAM JAHTI d.o.o. turistička agencija i usluge</item>
    </izvorni_sadrzaj>
    <derivirana_varijabla naziv="DomainObject.Predmet.ProtuStrankaListFormated_1">
      <item>NAJAM JAHTI d.o.o. turistička agencija i usluge</item>
    </derivirana_varijabla>
  </DomainObject.Predmet.ProtuStrankaListFormated>
  <DomainObject.Predmet.ProtuStrankaListFormatedOIB>
    <izvorni_sadrzaj>
      <item>NAJAM JAHTI d.o.o. turistička agencija i usluge, OIB 00929812507</item>
    </izvorni_sadrzaj>
    <derivirana_varijabla naziv="DomainObject.Predmet.ProtuStrankaListFormatedOIB_1">
      <item>NAJAM JAHTI d.o.o. turistička agencija i usluge, OIB 00929812507</item>
    </derivirana_varijabla>
  </DomainObject.Predmet.ProtuStrankaListFormatedOIB>
  <DomainObject.Predmet.ProtuStrankaListFormatedWithAdress>
    <izvorni_sadrzaj>
      <item>NAJAM JAHTI d.o.o. turistička agencija i usluge, Kraj Svetog Luke 5, 21000 Split</item>
    </izvorni_sadrzaj>
    <derivirana_varijabla naziv="DomainObject.Predmet.ProtuStrankaListFormatedWithAdress_1">
      <item>NAJAM JAHTI d.o.o. turistička agencija i usluge, Kraj Svetog Luke 5, 21000 Split</item>
    </derivirana_varijabla>
  </DomainObject.Predmet.ProtuStrankaListFormatedWithAdress>
  <DomainObject.Predmet.ProtuStrankaListFormatedWithAdressOIB>
    <izvorni_sadrzaj>
      <item>NAJAM JAHTI d.o.o. turistička agencija i usluge, OIB 00929812507, Kraj Svetog Luke 5, 21000 Split</item>
    </izvorni_sadrzaj>
    <derivirana_varijabla naziv="DomainObject.Predmet.ProtuStrankaListFormatedWithAdressOIB_1">
      <item>NAJAM JAHTI d.o.o. turistička agencija i usluge, OIB 00929812507, Kraj Svetog Luke 5, 21000 Split</item>
    </derivirana_varijabla>
  </DomainObject.Predmet.ProtuStrankaListFormatedWithAdressOIB>
  <DomainObject.Predmet.ProtuStrankaListNazivFormated>
    <izvorni_sadrzaj>
      <item>NAJAM JAHTI d.o.o. turistička agencija i usluge</item>
    </izvorni_sadrzaj>
    <derivirana_varijabla naziv="DomainObject.Predmet.ProtuStrankaListNazivFormated_1">
      <item>NAJAM JAHTI d.o.o. turistička agencija i usluge</item>
    </derivirana_varijabla>
  </DomainObject.Predmet.ProtuStrankaListNazivFormated>
  <DomainObject.Predmet.ProtuStrankaListNazivFormatedOIB>
    <izvorni_sadrzaj>
      <item>NAJAM JAHTI d.o.o. turistička agencija i usluge, OIB 00929812507</item>
    </izvorni_sadrzaj>
    <derivirana_varijabla naziv="DomainObject.Predmet.ProtuStrankaListNazivFormatedOIB_1">
      <item>NAJAM JAHTI d.o.o. turistička agencija i usluge, OIB 00929812507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NAJAM JAHTI d.o.o. turistička agencija i usluge</izvorni_sadrzaj>
    <derivirana_varijabla naziv="DomainObject.Predmet.ProtustrankaIDrugi_1">NAJAM JAHTI d.o.o. turistička agencija i usluge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NAJAM JAHTI d.o.o. turistička agencija i usluge, OIB 00929812507, Kraj Svetog Luke 5, 21000 Split</izvorni_sadrzaj>
    <derivirana_varijabla naziv="DomainObject.Predmet.ProtustrankaIDrugiAdressOIB_1">NAJAM JAHTI d.o.o. turistička agencija i usluge, OIB 00929812507, Kraj Svetog Luke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NAJAM JAHTI d.o.o. turistička agencija i usluge</item>
      <item>FINANCIJSKA AGENCIJA RC SPLIT</item>
    </izvorni_sadrzaj>
    <derivirana_varijabla naziv="DomainObject.Predmet.SudioniciListNaziv_1">
      <item>NAJAM JAHTI d.o.o. turistička agencija i usluge</item>
      <item>FINANCIJSKA AGENCIJA RC SPLIT</item>
    </derivirana_varijabla>
  </DomainObject.Predmet.SudioniciListNaziv>
  <DomainObject.Predmet.SudioniciListAdressOIB>
    <izvorni_sadrzaj>
      <item>NAJAM JAHTI d.o.o. turistička agencija i usluge, OIB 00929812507, Kraj Svetog Luke 5,21000 Split</item>
      <item>FINANCIJSKA AGENCIJA RC SPLIT, OIB 85821130368, Mažuranićeva 24b,21000 Split</item>
    </izvorni_sadrzaj>
    <derivirana_varijabla naziv="DomainObject.Predmet.SudioniciListAdressOIB_1">
      <item>NAJAM JAHTI d.o.o. turistička agencija i usluge, OIB 00929812507, Kraj Svetog Luke 5,21000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00929812507</item>
      <item>, OIB 85821130368</item>
    </izvorni_sadrzaj>
    <derivirana_varijabla naziv="DomainObject.Predmet.SudioniciListNazivOIB_1">
      <item>, OIB 00929812507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610</properties:Words>
  <properties:Characters>3308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2016-03-23T09:18:00Z</dcterms:created>
  <dc:creator>Lari Glavaš</dc:creator>
  <cp:lastModifiedBy>Lari Glavaš</cp:lastModifiedBy>
  <cp:lastPrinted>2016-03-23T09:18:00Z</cp:lastPrinted>
  <dcterms:modified xmlns:xsi="http://www.w3.org/2001/XMLSchema-instance" xsi:type="dcterms:W3CDTF">2016-03-23T09:18:00Z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