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8e38" w14:paraId="ae48e38" w:rsidRDefault="008E578E" w:rsidP="008E578E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8E578E">
        <w:t>1237</w:t>
      </w:r>
      <w:r w:rsidR="00BD7A25">
        <w:t>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8E578E">
        <w:t xml:space="preserve">AVENIJA PROJEKT d.o.o. u stečaju, Zagreb, </w:t>
      </w:r>
      <w:proofErr w:type="spellStart"/>
      <w:r w:rsidR="008E578E">
        <w:t>Jordanovac</w:t>
      </w:r>
      <w:proofErr w:type="spellEnd"/>
      <w:r w:rsidR="008E578E">
        <w:t xml:space="preserve"> 67</w:t>
      </w:r>
      <w:r w:rsidR="008E578E" w:rsidRPr="000223DA">
        <w:t>,</w:t>
      </w:r>
      <w:r w:rsidR="008E578E">
        <w:t xml:space="preserve"> </w:t>
      </w:r>
      <w:proofErr w:type="spellStart"/>
      <w:r w:rsidR="008E578E">
        <w:t>OIB</w:t>
      </w:r>
      <w:proofErr w:type="spellEnd"/>
      <w:r w:rsidR="008E578E">
        <w:t>:47783989835</w:t>
      </w:r>
      <w:r w:rsidR="00BD7A25" w:rsidRPr="006756CC">
        <w:t xml:space="preserve">, </w:t>
      </w:r>
      <w:r w:rsidR="008E578E">
        <w:t>22. veljače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E578E">
        <w:t>22. veljače 2016.</w:t>
      </w:r>
      <w:r w:rsidRPr="00992A94">
        <w:t xml:space="preserve"> u ovom stečajnom postupku određena je nagrada </w:t>
      </w:r>
      <w:r w:rsidR="008E578E">
        <w:t xml:space="preserve">privremenom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E578E">
        <w:t>22. veljače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986F7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9F7A01" w:rsidP="00BD641E" w:rsidR="009F7A01"/>
    <w:p w:rsidRDefault="00BD641E" w:rsidP="00BD641E" w:rsidR="00BD641E"/>
    <w:p w:rsidRDefault="00986F72" w:rsidP="00BD641E" w:rsidR="00986F72"/>
    <w:p w:rsidRDefault="00986F72" w:rsidP="00986F72" w:rsidR="00986F72">
      <w:pPr>
        <w:jc w:val="both"/>
      </w:pPr>
      <w:r>
        <w:t>DNA:</w:t>
      </w:r>
    </w:p>
    <w:p w:rsidRDefault="00986F72" w:rsidP="00986F72" w:rsidR="00986F72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986F72" w:rsidP="00986F72" w:rsidR="00986F72"/>
    <w:p w:rsidRDefault="00986F72" w:rsidP="00BD641E" w:rsidR="00986F72"/>
    <w:p w:rsidRDefault="00986F72" w:rsidP="00BD641E" w:rsidR="00986F72"/>
    <w:p w:rsidRDefault="00986F72" w:rsidP="00BD641E" w:rsidR="00986F72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448D1"/>
    <w:rsid w:val="00887D75"/>
    <w:rsid w:val="00897B1B"/>
    <w:rsid w:val="008B05F8"/>
    <w:rsid w:val="008E578E"/>
    <w:rsid w:val="00986F72"/>
    <w:rsid w:val="00992A94"/>
    <w:rsid w:val="009F7A01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8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privremenom stečajnom upravitelju</izvorni_sadrzaj>
    <derivirana_varijabla naziv="DomainObject.Primjedba_1">obavijest o nagradi privremenom stečajnom upravitelju</derivirana_varijabla>
  </DomainObject.Primjedba>
  <DomainObject.Oznaka>
    <izvorni_sadrzaj>St-1237/2012-132</izvorni_sadrzaj>
    <derivirana_varijabla naziv="DomainObject.Oznaka_1">St-1237/2012-132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2015.</izvorni_sadrzaj>
    <derivirana_varijabla naziv="DomainObject.Predmet.DatumRjesavanja_1">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St-1237/2012</izvorni_sadrzaj>
    <derivirana_varijabla naziv="DomainObject.Predmet.OznakaBroj_1">St-1237/2012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PROJEKT D.O.O. zastupanog po punomoćniku Saša Čačić; OD BOMEŠTAR I ŠEPAROVIĆ</izvorni_sadrzaj>
    <derivirana_varijabla naziv="DomainObject.Predmet.ProtustrankaFormated_1">  AVENIJA PROJEKT D.O.O. zastupanog po punomoćniku Saša Čačić; OD BOMEŠTAR I ŠEPAROVIĆ</derivirana_varijabla>
  </DomainObject.Predmet.ProtustrankaFormated>
  <DomainObject.Predmet.ProtustrankaFormatedOIB>
    <izvorni_sadrzaj>  AVENIJA PROJEKT D.O.O., OIB 47783989835 zastupanog po punomoćniku Saša Čačić; OD BOMEŠTAR I ŠEPAROVIĆ</izvorni_sadrzaj>
    <derivirana_varijabla naziv="DomainObject.Predmet.ProtustrankaFormatedOIB_1">  AVENIJA PROJEKT D.O.O., OIB 47783989835 zastupanog po punomoćniku Saša Čačić; OD BOMEŠTAR I ŠEPAROVIĆ</derivirana_varijabla>
  </DomainObject.Predmet.ProtustrankaFormatedOIB>
  <DomainObject.Predmet.ProtustrankaFormatedWithAdress>
    <izvorni_sadrzaj> AVENIJA PROJEKT D.O.O., JORDANOVAC 67, 10000 Zagreb zastupanog po punomoćniku Saša Čačić; OD BOMEŠTAR I ŠEPAROVIĆ</izvorni_sadrzaj>
    <derivirana_varijabla naziv="DomainObject.Predmet.ProtustrankaFormatedWithAdress_1"> AVENIJA PROJEKT D.O.O., JORDANOVAC 67, 10000 Zagreb zastupanog po punomoćniku Saša Čačić; OD BOMEŠTAR I ŠEPAROVIĆ</derivirana_varijabla>
  </DomainObject.Predmet.ProtustrankaFormatedWithAdress>
  <DomainObject.Predmet.ProtustrankaFormatedWithAdressOIB>
    <izvorni_sadrzaj> AVENIJA PROJEKT D.O.O., OIB 47783989835, JORDANOVAC 67, 10000 Zagreb zastupanog po punomoćniku Saša Čačić; OD BOMEŠTAR I ŠEPAROVIĆ</izvorni_sadrzaj>
    <derivirana_varijabla naziv="DomainObject.Predmet.ProtustrankaFormatedWithAdressOIB_1"> AVENIJA PROJEKT D.O.O., OIB 47783989835, JORDANOVAC 67, 10000 Zagreb zastupanog po punomoćniku Saša Čačić; OD BOMEŠTAR I ŠEPAROVIĆ</derivirana_varijabla>
  </DomainObject.Predmet.ProtustrankaFormatedWithAdressOIB>
  <DomainObject.Predmet.ProtustrankaWithAdress>
    <izvorni_sadrzaj>AVENIJA PROJEKT D.O.O. JORDANOVAC 67, 10000 Zagreb</izvorni_sadrzaj>
    <derivirana_varijabla naziv="DomainObject.Predmet.ProtustrankaWithAdress_1">AVENIJA PROJEKT D.O.O. JORDANOVAC 67, 10000 Zagreb</derivirana_varijabla>
  </DomainObject.Predmet.ProtustrankaWithAdress>
  <DomainObject.Predmet.ProtustrankaWithAdressOIB>
    <izvorni_sadrzaj>AVENIJA PROJEKT D.O.O., OIB 47783989835, JORDANOVAC 67, 10000 Zagreb</izvorni_sadrzaj>
    <derivirana_varijabla naziv="DomainObject.Predmet.ProtustrankaWithAdressOIB_1">AVENIJA PROJEKT D.O.O., OIB 47783989835, JORDANOVAC 67, 10000 Zagreb</derivirana_varijabla>
  </DomainObject.Predmet.ProtustrankaWithAdressOIB>
  <DomainObject.Predmet.ProtustrankaNazivFormated>
    <izvorni_sadrzaj>AVENIJA PROJEKT D.O.O.</izvorni_sadrzaj>
    <derivirana_varijabla naziv="DomainObject.Predmet.ProtustrankaNazivFormated_1">AVENIJA PROJEKT D.O.O.</derivirana_varijabla>
  </DomainObject.Predmet.ProtustrankaNazivFormated>
  <DomainObject.Predmet.ProtustrankaNazivFormatedOIB>
    <izvorni_sadrzaj>AVENIJA PROJEKT D.O.O., OIB 47783989835</izvorni_sadrzaj>
    <derivirana_varijabla naziv="DomainObject.Predmet.ProtustrankaNazivFormatedOIB_1">AVENIJA PROJEKT D.O.O., OIB 47783989835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 zastupanog po punomoćniku Odvjetničko društvo GOLUB I PARTNERI</izvorni_sadrzaj>
    <derivirana_varijabla naziv="DomainObject.Predmet.StrankaFormated_1">  Alpe-Adria poslovodstvo d.o.o. zastupanog po punomoćniku Odvjetničko društvo GOLUB I PARTNERI</derivirana_varijabla>
  </DomainObject.Predmet.StrankaFormated>
  <DomainObject.Predmet.StrankaFormatedOIB>
    <izvorni_sadrzaj>  Alpe-Adria poslovodstvo d.o.o., OIB 99488126785 zastupanog po punomoćniku Odvjetničko društvo GOLUB I PARTNERI</izvorni_sadrzaj>
    <derivirana_varijabla naziv="DomainObject.Predmet.StrankaFormatedOIB_1">  Alpe-Adria poslovodstvo d.o.o., OIB 99488126785 zastupanog po punomoćniku Odvjetničko društvo GOLUB I PARTNERI</derivirana_varijabla>
  </DomainObject.Predmet.StrankaFormatedOIB>
  <DomainObject.Predmet.StrankaFormatedWithAdress>
    <izvorni_sadrzaj> Alpe-Adria poslovodstvo d.o.o., Slavonska avenija 6a, 10000 Zagreb zastupanog po punomoćniku Odvjetničko društvo GOLUB I PARTNERI</izvorni_sadrzaj>
    <derivirana_varijabla naziv="DomainObject.Predmet.StrankaFormatedWithAdress_1"> Alpe-Adria poslovodstvo d.o.o., Slavonska avenija 6a, 10000 Zagreb zastupanog po punomoćniku Odvjetničko društvo GOLUB I PARTNERI</derivirana_varijabla>
  </DomainObject.Predmet.StrankaFormatedWithAdress>
  <DomainObject.Predmet.StrankaFormatedWithAdressOIB>
    <izvorni_sadrzaj> Alpe-Adria poslovodstvo d.o.o., OIB 99488126785, Slavonska avenija 6a, 10000 Zagreb zastupanog po punomoćniku Odvjetničko društvo GOLUB I PARTNERI</izvorni_sadrzaj>
    <derivirana_varijabla naziv="DomainObject.Predmet.StrankaFormatedWithAdressOIB_1"> Alpe-Adria poslovodstvo d.o.o., OIB 99488126785, Slavonska avenija 6a, 10000 Zagreb zastupanog po punomoćniku Odvjetničko društvo GOLUB I PARTNERI</derivirana_varijabla>
  </DomainObject.Predmet.StrankaFormatedWithAdressOIB>
  <DomainObject.Predmet.StrankaWithAdress>
    <izvorni_sadrzaj>Alpe-Adria poslovodstvo d.o.o. Slavonska avenija 6a,10000 Zagreb</izvorni_sadrzaj>
    <derivirana_varijabla naziv="DomainObject.Predmet.StrankaWithAdress_1">Alpe-Adria poslovodstvo d.o.o. Slavonska avenija 6a,10000 Zagreb</derivirana_varijabla>
  </DomainObject.Predmet.StrankaWithAdress>
  <DomainObject.Predmet.StrankaWithAdressOIB>
    <izvorni_sadrzaj>Alpe-Adria poslovodstvo d.o.o., OIB 99488126785, Slavonska avenija 6a,10000 Zagreb</izvorni_sadrzaj>
    <derivirana_varijabla naziv="DomainObject.Predmet.StrankaWithAdressOIB_1">Alpe-Adria poslovodstvo d.o.o., OIB 99488126785, Slavonska avenija 6a,10000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Alpe-Adria poslovodstvo d.o.o. zastupanog po punomoćniku Odvjetničko društvo GOLUB I PARTNERI</item>
    </izvorni_sadrzaj>
    <derivirana_varijabla naziv="DomainObject.Predmet.StrankaListFormated_1">
      <item>Alpe-Adria poslovodstvo d.o.o. zastupanog po punomoćniku Odvjetničko društvo GOLUB I PARTNERI</item>
    </derivirana_varijabla>
  </DomainObject.Predmet.StrankaListFormated>
  <DomainObject.Predmet.StrankaListFormatedOIB>
    <izvorni_sadrzaj>
      <item>Alpe-Adria poslovodstvo d.o.o., OIB 99488126785 zastupanog po punomoćniku Odvjetničko društvo GOLUB I PARTNERI</item>
    </izvorni_sadrzaj>
    <derivirana_varijabla naziv="DomainObject.Predmet.StrankaListFormatedOIB_1">
      <item>Alpe-Adria poslovodstvo d.o.o., OIB 99488126785 zastupanog po punomoćniku Odvjetničko društvo GOLUB I PARTNERI</item>
    </derivirana_varijabla>
  </DomainObject.Predmet.StrankaListFormatedOIB>
  <DomainObject.Predmet.StrankaListFormatedWithAdress>
    <izvorni_sadrzaj>
      <item>Alpe-Adria poslovodstvo d.o.o., Slavonska avenija 6a, 10000 Zagreb zastupanog po punomoćniku Odvjetničko društvo GOLUB I PARTNERI</item>
    </izvorni_sadrzaj>
    <derivirana_varijabla naziv="DomainObject.Predmet.StrankaListFormatedWithAdress_1">
      <item>Alpe-Adria poslovodstvo d.o.o., Slavonska avenija 6a, 10000 Zagreb zastupanog po punomoćniku Odvjetničko društvo GOLUB I PARTNERI</item>
    </derivirana_varijabla>
  </DomainObject.Predmet.StrankaListFormatedWithAdress>
  <DomainObject.Predmet.StrankaListFormatedWithAdressOIB>
    <izvorni_sadrzaj>
      <item>Alpe-Adria poslovodstvo d.o.o., OIB 99488126785, Slavonska avenija 6a, 10000 Zagreb zastupanog po punomoćniku Odvjetničko društvo GOLUB I PARTNERI</item>
    </izvorni_sadrzaj>
    <derivirana_varijabla naziv="DomainObject.Predmet.StrankaListFormatedWithAdressOIB_1">
      <item>Alpe-Adria poslovodstvo d.o.o., OIB 99488126785, Slavonska avenija 6a, 10000 Zagreb zastupanog po punomoćniku Odvjetničko društvo GOLUB I PARTNERI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AVENIJA PROJEKT D.O.O. zastupanog po punomoćniku Saša Čačić; OD BOMEŠTAR I ŠEPAROVIĆ</item>
    </izvorni_sadrzaj>
    <derivirana_varijabla naziv="DomainObject.Predmet.ProtuStrankaListFormated_1">
      <item>AVENIJA PROJEKT D.O.O. zastupanog po punomoćniku Saša Čačić; OD BOMEŠTAR I ŠEPAROVIĆ</item>
    </derivirana_varijabla>
  </DomainObject.Predmet.ProtuStrankaListFormated>
  <DomainObject.Predmet.ProtuStrankaListFormatedOIB>
    <izvorni_sadrzaj>
      <item>AVENIJA PROJEKT D.O.O., OIB 47783989835 zastupanog po punomoćniku Saša Čačić; OD BOMEŠTAR I ŠEPAROVIĆ</item>
    </izvorni_sadrzaj>
    <derivirana_varijabla naziv="DomainObject.Predmet.ProtuStrankaListFormatedOIB_1">
      <item>AVENIJA PROJEKT D.O.O., OIB 47783989835 zastupanog po punomoćniku Saša Čačić; OD BOMEŠTAR I ŠEPAROVIĆ</item>
    </derivirana_varijabla>
  </DomainObject.Predmet.ProtuStrankaListFormatedOIB>
  <DomainObject.Predmet.ProtuStrankaListFormatedWithAdress>
    <izvorni_sadrzaj>
      <item>AVENIJA PROJEKT D.O.O., JORDANOVAC 67, 10000 Zagreb zastupanog po punomoćniku Saša Čačić; OD BOMEŠTAR I ŠEPAROVIĆ</item>
    </izvorni_sadrzaj>
    <derivirana_varijabla naziv="DomainObject.Predmet.ProtuStrankaListFormatedWithAdress_1">
      <item>AVENIJA PROJEKT D.O.O., JORDANOVAC 67, 10000 Zagreb zastupanog po punomoćniku Saša Čačić; OD BOMEŠTAR I ŠEPAROVIĆ</item>
    </derivirana_varijabla>
  </DomainObject.Predmet.ProtuStrankaListFormatedWithAdress>
  <DomainObject.Predmet.ProtuStrankaListFormatedWithAdressOIB>
    <izvorni_sadrzaj>
      <item>AVENIJA PROJEKT D.O.O., OIB 47783989835, JORDANOVAC 67, 10000 Zagreb zastupanog po punomoćniku Saša Čačić; OD BOMEŠTAR I ŠEPAROVIĆ</item>
    </izvorni_sadrzaj>
    <derivirana_varijabla naziv="DomainObject.Predmet.ProtuStrankaListFormatedWithAdressOIB_1">
      <item>AVENIJA PROJEKT D.O.O., OIB 47783989835, JORDANOVAC 67, 10000 Zagreb zastupanog po punomoćniku Saša Čačić; OD BOMEŠTAR I ŠEPAROVIĆ</item>
    </derivirana_varijabla>
  </DomainObject.Predmet.ProtuStrankaListFormatedWithAdressOIB>
  <DomainObject.Predmet.ProtuStrankaListNazivFormated>
    <izvorni_sadrzaj>
      <item>AVENIJA PROJEKT D.O.O.</item>
    </izvorni_sadrzaj>
    <derivirana_varijabla naziv="DomainObject.Predmet.ProtuStrankaListNazivFormated_1">
      <item>AVENIJA PROJEKT D.O.O.</item>
    </derivirana_varijabla>
  </DomainObject.Predmet.ProtuStrankaListNazivFormated>
  <DomainObject.Predmet.ProtuStrankaListNazivFormatedOIB>
    <izvorni_sadrzaj>
      <item>AVENIJA PROJEKT D.O.O., OIB 47783989835</item>
    </izvorni_sadrzaj>
    <derivirana_varijabla naziv="DomainObject.Predmet.ProtuStrankaListNazivFormatedOIB_1">
      <item>AVENIJA PROJEKT D.O.O., OIB 47783989835</item>
    </derivirana_varijabla>
  </DomainObject.Predmet.ProtuStrankaListNazivFormatedOIB>
  <DomainObject.Predmet.OstaliListFormated>
    <izvorni_sadrzaj>
      <item>Odvjetničko društvo GOLUB I PARTNERI punomoćnik sudionika u postupku Alpe-Adria poslovodstvo d.o.o.</item>
      <item>Saša Čačić punomoćnik sudionika u postupku AVENIJA PROJEKT D.O.O.</item>
      <item>Davorka Huljev</item>
      <item>OD BOMEŠTAR I ŠEPAROVIĆ punomoćnik sudionika u postupku AVENIJA PROJEKT D.O.O.</item>
      <item>INFO MOZAIK d.o.o.</item>
    </izvorni_sadrzaj>
    <derivirana_varijabla naziv="DomainObject.Predmet.OstaliListFormated_1">
      <item>Odvjetničko društvo GOLUB I PARTNERI punomoćnik sudionika u postupku Alpe-Adria poslovodstvo d.o.o.</item>
      <item>Saša Čačić punomoćnik sudionika u postupku AVENIJA PROJEKT D.O.O.</item>
      <item>Davorka Huljev</item>
      <item>OD BOMEŠTAR I ŠEPAROVIĆ punomoćnik sudionika u postupku AVENIJA PROJEKT D.O.O.</item>
      <item>INFO MOZAIK d.o.o.</item>
    </derivirana_varijabla>
  </DomainObject.Predmet.OstaliListFormated>
  <DomainObject.Predmet.OstaliListFormatedOIB>
    <izvorni_sadrzaj>
      <item>Odvjetničko društvo GOLUB I PARTNERI, OIB 36714247867 punomoćnik sudionika u postupku Alpe-Adria poslovodstvo d.o.o.</item>
      <item>Saša Čačić punomoćnik sudionika u postupku AVENIJA PROJEKT D.O.O.</item>
      <item>Davorka Huljev, OIB 34743014377</item>
      <item>OD BOMEŠTAR I ŠEPAROVIĆ punomoćnik sudionika u postupku AVENIJA PROJEKT D.O.O.</item>
      <item>INFO MOZAIK d.o.o., OIB 45700669134</item>
    </izvorni_sadrzaj>
    <derivirana_varijabla naziv="DomainObject.Predmet.OstaliListFormatedOIB_1">
      <item>Odvjetničko društvo GOLUB I PARTNERI, OIB 36714247867 punomoćnik sudionika u postupku Alpe-Adria poslovodstvo d.o.o.</item>
      <item>Saša Čačić punomoćnik sudionika u postupku AVENIJA PROJEKT D.O.O.</item>
      <item>Davorka Huljev, OIB 34743014377</item>
      <item>OD BOMEŠTAR I ŠEPAROVIĆ punomoćnik sudionika u postupku AVENIJA PROJEKT D.O.O.</item>
      <item>INFO MOZAIK d.o.o., OIB 45700669134</item>
    </derivirana_varijabla>
  </DomainObject.Predmet.OstaliListFormatedOIB>
  <DomainObject.Predmet.OstaliListFormatedWithAdress>
    <izvorni_sadrzaj>
      <item>Odvjetničko društvo GOLUB I PARTNERI, Ljudevita Gaja 2/a, 10000 Zagreb punomoćnik sudionika u postupku Alpe-Adria poslovodstvo d.o.o.</item>
      <item>Saša Čačić, Gundulićeva 10, 32 100 Vinkovci punomoćnik sudionika u postupku AVENIJA PROJEKT D.O.O.</item>
      <item>Davorka Huljev, Miramarska 13b, 10000 Zagreb</item>
      <item>OD BOMEŠTAR I ŠEPAROVIĆ, Miramarska 13D, 10000 Zagreb punomoćnik sudionika u postupku AVENIJA PROJEKT D.O.O.</item>
      <item>INFO MOZAIK d.o.o., Badovinčeva br. 9/a, 10000 Zagreb</item>
    </izvorni_sadrzaj>
    <derivirana_varijabla naziv="DomainObject.Predmet.OstaliListFormatedWithAdress_1">
      <item>Odvjetničko društvo GOLUB I PARTNERI, Ljudevita Gaja 2/a, 10000 Zagreb punomoćnik sudionika u postupku Alpe-Adria poslovodstvo d.o.o.</item>
      <item>Saša Čačić, Gundulićeva 10, 32 100 Vinkovci punomoćnik sudionika u postupku AVENIJA PROJEKT D.O.O.</item>
      <item>Davorka Huljev, Miramarska 13b, 10000 Zagreb</item>
      <item>OD BOMEŠTAR I ŠEPAROVIĆ, Miramarska 13D, 10000 Zagreb punomoćnik sudionika u postupku AVENIJA PROJEKT D.O.O.</item>
      <item>INFO MOZAIK d.o.o., Badovinčeva br. 9/a,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Alpe-Adria poslovodstvo d.o.o.</item>
      <item>Saša Čačić, Gundulićeva 10, 32 100 Vinkovci punomoćnik sudionika u postupku AVENIJA PROJEKT D.O.O.</item>
      <item>Davorka Huljev, OIB 34743014377, Miramarska 13b, 10000 Zagreb</item>
      <item>OD BOMEŠTAR I ŠEPAROVIĆ, Miramarska 13D, 10000 Zagreb punomoćnik sudionika u postupku AVENIJA PROJEKT D.O.O.</item>
      <item>INFO MOZAIK d.o.o., OIB 45700669134, Badovinčeva br. 9/a, 10000 Zagreb</item>
    </izvorni_sadrzaj>
    <derivirana_varijabla naziv="DomainObject.Predmet.OstaliListFormatedWithAdressOIB_1">
      <item>Odvjetničko društvo GOLUB I PARTNERI, OIB 36714247867, Ljudevita Gaja 2/a, 10000 Zagreb punomoćnik sudionika u postupku Alpe-Adria poslovodstvo d.o.o.</item>
      <item>Saša Čačić, Gundulićeva 10, 32 100 Vinkovci punomoćnik sudionika u postupku AVENIJA PROJEKT D.O.O.</item>
      <item>Davorka Huljev, OIB 34743014377, Miramarska 13b, 10000 Zagreb</item>
      <item>OD BOMEŠTAR I ŠEPAROVIĆ, Miramarska 13D, 10000 Zagreb punomoćnik sudionika u postupku AVENIJA PROJEKT D.O.O.</item>
      <item>INFO MOZAIK d.o.o., OIB 45700669134, Badovinčeva br. 9/a, 10000 Zagreb</item>
    </derivirana_varijabla>
  </DomainObject.Predmet.OstaliListFormatedWithAdressOIB>
  <DomainObject.Predmet.OstaliListNazivFormated>
    <izvorni_sadrzaj>
      <item>Odvjetničko društvo GOLUB I PARTNERI</item>
      <item>Saša Čačić</item>
      <item>Davorka Huljev</item>
      <item>OD BOMEŠTAR I ŠEPAROVIĆ</item>
      <item>INFO MOZAIK d.o.o.</item>
    </izvorni_sadrzaj>
    <derivirana_varijabla naziv="DomainObject.Predmet.OstaliListNazivFormated_1">
      <item>Odvjetničko društvo GOLUB I PARTNERI</item>
      <item>Saša Čačić</item>
      <item>Davorka Huljev</item>
      <item>OD BOMEŠTAR I ŠEPAROVIĆ</item>
      <item>INFO MOZAIK d.o.o.</item>
    </derivirana_varijabla>
  </DomainObject.Predmet.OstaliListNazivFormated>
  <DomainObject.Predmet.OstaliListNazivFormatedOIB>
    <izvorni_sadrzaj>
      <item>Odvjetničko društvo GOLUB I PARTNERI, OIB 36714247867</item>
      <item>Saša Čačić</item>
      <item>Davorka Huljev, OIB 34743014377</item>
      <item>OD BOMEŠTAR I ŠEPAROVIĆ</item>
      <item>INFO MOZAIK d.o.o., OIB 45700669134</item>
    </izvorni_sadrzaj>
    <derivirana_varijabla naziv="DomainObject.Predmet.OstaliListNazivFormatedOIB_1">
      <item>Odvjetničko društvo GOLUB I PARTNERI, OIB 36714247867</item>
      <item>Saša Čačić</item>
      <item>Davorka Huljev, OIB 34743014377</item>
      <item>OD BOMEŠTAR I ŠEPAROVIĆ</item>
      <item>INFO MOZAIK d.o.o., OIB 45700669134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St-1237/2012-132</izvorni_sadrzaj>
    <derivirana_varijabla naziv="DomainObject.PoslovniBrojDokumenta_1">St-1237/2012-132</derivirana_varijabla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AVENIJA PROJEKT D.O.O.</izvorni_sadrzaj>
    <derivirana_varijabla naziv="DomainObject.Predmet.ProtustrankaIDrugi_1">AVENIJA PROJEKT D.O.O.</derivirana_varijabla>
  </DomainObject.Predmet.ProtustrankaIDrugi>
  <DomainObject.Predmet.StrankaIDrugiAdressOIB>
    <izvorni_sadrzaj>Alpe-Adria poslovodstvo d.o.o., OIB 99488126785, Slavonska avenija 6a, 10000 Zagreb</izvorni_sadrzaj>
    <derivirana_varijabla naziv="DomainObject.Predmet.StrankaIDrugiAdressOIB_1">Alpe-Adria poslovodstvo d.o.o., OIB 99488126785, Slavonska avenija 6a, 10000 Zagreb</derivirana_varijabla>
  </DomainObject.Predmet.StrankaIDrugiAdressOIB>
  <DomainObject.Predmet.ProtustrankaIDrugiAdressOIB>
    <izvorni_sadrzaj>AVENIJA PROJEKT D.O.O., OIB 47783989835, JORDANOVAC 67, 10000 Zagreb</izvorni_sadrzaj>
    <derivirana_varijabla naziv="DomainObject.Predmet.ProtustrankaIDrugiAdressOIB_1">AVENIJA PROJEKT D.O.O., OIB 47783989835, JORDANOVAC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2015.</izvorni_sadrzaj>
    <derivirana_varijabla naziv="DomainObject.Predmet.OdlukaRjesenje.DatumDonosenjaOdluke_1">3. rujna 2015.</derivirana_varijabla>
  </DomainObject.Predmet.OdlukaRjesenje.DatumDonosenjaOdluke>
  <DomainObject.Predmet.OdlukaRjesenje.DatumPravomocnosti>
    <izvorni_sadrzaj>28. rujna 2015.</izvorni_sadrzaj>
    <derivirana_varijabla naziv="DomainObject.Predmet.OdlukaRjesenje.DatumPravomocnosti_1">28. rujna 2015.</derivirana_varijabla>
  </DomainObject.Predmet.OdlukaRjesenje.DatumPravomocnosti>
  <DomainObject.Predmet.OdlukaRjesenje.Oznaka>
    <izvorni_sadrzaj>St-1237/2012-126</izvorni_sadrzaj>
    <derivirana_varijabla naziv="DomainObject.Predmet.OdlukaRjesenje.Oznaka_1">St-1237/2012-126</derivirana_varijabla>
  </DomainObject.Predmet.OdlukaRjesenje.Oznaka>
  <DomainObject.Predmet.SudioniciListNaziv>
    <izvorni_sadrzaj>
      <item>Alpe-Adria poslovodstvo d.o.o.</item>
      <item>AVENIJA PROJEKT D.O.O.</item>
      <item>Odvjetničko društvo GOLUB I PARTNERI</item>
      <item>Saša Čačić</item>
      <item>Davorka Huljev</item>
      <item>OD BOMEŠTAR I ŠEPAROVIĆ</item>
      <item>INFO MOZAIK d.o.o.</item>
    </izvorni_sadrzaj>
    <derivirana_varijabla naziv="DomainObject.Predmet.SudioniciListNaziv_1">
      <item>Alpe-Adria poslovodstvo d.o.o.</item>
      <item>AVENIJA PROJEKT D.O.O.</item>
      <item>Odvjetničko društvo GOLUB I PARTNERI</item>
      <item>Saša Čačić</item>
      <item>Davorka Huljev</item>
      <item>OD BOMEŠTAR I ŠEPAROVIĆ</item>
      <item>INFO MOZAIK d.o.o.</item>
    </derivirana_varijabla>
  </DomainObject.Predmet.SudioniciListNaziv>
  <DomainObject.Predmet.SudioniciListAdressOIB>
    <izvorni_sadrzaj>
      <item>Alpe-Adria poslovodstvo d.o.o., OIB 99488126785, Slavonska avenija 6a,10000 Zagreb</item>
      <item>AVENIJA PROJEKT D.O.O., OIB 47783989835, JORDANOVAC 67,10000 Zagreb</item>
      <item>Odvjetničko društvo GOLUB I PARTNERI, OIB 36714247867, Ljudevita Gaja 2/a,10000 Zagreb</item>
      <item>Saša Čačić, Gundulićeva 10,32 100 Vinkovci</item>
      <item>Davorka Huljev, OIB 34743014377, Miramarska 13b,10000 Zagreb</item>
      <item>OD BOMEŠTAR I ŠEPAROVIĆ, Miramarska 13D,10000 Zagreb</item>
      <item>INFO MOZAIK d.o.o., OIB 45700669134, Badovinčeva br. 9/a,10000 Zagreb</item>
    </izvorni_sadrzaj>
    <derivirana_varijabla naziv="DomainObject.Predmet.SudioniciListAdressOIB_1">
      <item>Alpe-Adria poslovodstvo d.o.o., OIB 99488126785, Slavonska avenija 6a,10000 Zagreb</item>
      <item>AVENIJA PROJEKT D.O.O., OIB 47783989835, JORDANOVAC 67,10000 Zagreb</item>
      <item>Odvjetničko društvo GOLUB I PARTNERI, OIB 36714247867, Ljudevita Gaja 2/a,10000 Zagreb</item>
      <item>Saša Čačić, Gundulićeva 10,32 100 Vinkovci</item>
      <item>Davorka Huljev, OIB 34743014377, Miramarska 13b,10000 Zagreb</item>
      <item>OD BOMEŠTAR I ŠEPAROVIĆ, Miramarska 13D,10000 Zagreb</item>
      <item>INFO MOZAIK d.o.o., OIB 45700669134, Badovinčeva br. 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47783989835</item>
      <item>, OIB 36714247867</item>
      <item>, OIB null</item>
      <item>, OIB 34743014377</item>
      <item>, OIB null</item>
      <item>, OIB 45700669134</item>
    </izvorni_sadrzaj>
    <derivirana_varijabla naziv="DomainObject.Predmet.SudioniciListNazivOIB_1">
      <item>, OIB 99488126785</item>
      <item>, OIB 47783989835</item>
      <item>, OIB 36714247867</item>
      <item>, OIB null</item>
      <item>, OIB 34743014377</item>
      <item>, OIB null</item>
      <item>, OIB 45700669134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98</properties:Words>
  <properties:Characters>510</properties:Characters>
  <properties:Lines>38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2016-02-22T12:11:00Z</dcterms:created>
  <dc:creator>nmarkovic</dc:creator>
  <cp:lastModifiedBy>Ivana Stampf</cp:lastModifiedBy>
  <cp:lastPrinted>2014-03-31T10:11:00Z</cp:lastPrinted>
  <dcterms:modified xmlns:xsi="http://www.w3.org/2001/XMLSchema-instance" xsi:type="dcterms:W3CDTF">2016-02-22T12:21:00Z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St-1237/2012-132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