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de939" w14:paraId="fbde939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D40276">
        <w:rPr>
          <w:lang w:val="hr-HR"/>
        </w:rPr>
        <w:t>879</w:t>
      </w:r>
      <w:r w:rsidRPr="00F20BF1">
        <w:rPr>
          <w:lang w:val="hr-HR"/>
        </w:rPr>
        <w:t>/1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D40276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D40276">
        <w:t xml:space="preserve"> AUTOINFO</w:t>
      </w:r>
      <w:r w:rsidR="005612AF">
        <w:t xml:space="preserve"> j.</w:t>
      </w:r>
      <w:r w:rsidR="00247894">
        <w:t>d.o.o.</w:t>
      </w:r>
      <w:r w:rsidR="002E00D7">
        <w:t>,</w:t>
      </w:r>
      <w:r w:rsidR="00D07ECC">
        <w:t xml:space="preserve"> OIB:</w:t>
      </w:r>
      <w:r w:rsidR="00B908CA">
        <w:t xml:space="preserve"> </w:t>
      </w:r>
      <w:r w:rsidR="00D40276">
        <w:t>38156688822</w:t>
      </w:r>
      <w:r w:rsidR="00D07ECC">
        <w:t xml:space="preserve"> s</w:t>
      </w:r>
      <w:r w:rsidR="007A0FF6">
        <w:t>a s</w:t>
      </w:r>
      <w:r w:rsidR="00D40276">
        <w:t>jedištem u Cubinec 96, 48260 Križevci</w:t>
      </w:r>
      <w:r w:rsidR="00247894">
        <w:t>,</w:t>
      </w:r>
      <w:r w:rsidR="00AD67CB">
        <w:t xml:space="preserve"> d</w:t>
      </w:r>
      <w:r w:rsidR="007A0FF6">
        <w:t xml:space="preserve">ana </w:t>
      </w:r>
      <w:r w:rsidR="00D40276">
        <w:t>2</w:t>
      </w:r>
      <w:r w:rsidR="007A0FF6">
        <w:t>5</w:t>
      </w:r>
      <w:r w:rsidR="00B82432">
        <w:t>. studenog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</w:t>
      </w:r>
      <w:r w:rsidR="005612AF">
        <w:rPr>
          <w:lang w:val="hr-HR"/>
        </w:rPr>
        <w:t xml:space="preserve"> dužnika</w:t>
      </w:r>
      <w:r w:rsidR="00D40276">
        <w:rPr>
          <w:lang w:val="hr-HR"/>
        </w:rPr>
        <w:t xml:space="preserve"> </w:t>
      </w:r>
      <w:r w:rsidR="00D40276">
        <w:t>AUTOINFO j.d.o.o., OIB: 38156688822 sa sjedištem u Cubinec 96, 48260 Križevci</w:t>
      </w:r>
      <w:r>
        <w:t>,</w:t>
      </w:r>
      <w:r w:rsidR="002E00D7">
        <w:t xml:space="preserve"> </w:t>
      </w:r>
      <w:r w:rsidR="00B82432">
        <w:t>iznosi</w:t>
      </w:r>
      <w:r w:rsidR="00D40276">
        <w:t xml:space="preserve"> 17.597,96</w:t>
      </w:r>
      <w:r w:rsidR="0071237B">
        <w:t xml:space="preserve"> 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>irektor dužnika</w:t>
      </w:r>
      <w:r w:rsidR="00D40276">
        <w:t xml:space="preserve"> Danijel Tomić</w:t>
      </w:r>
      <w:r w:rsidR="00247894">
        <w:t>,</w:t>
      </w:r>
      <w:r w:rsidR="00D40276">
        <w:t xml:space="preserve"> iz Cubinca, Cubinec 96, OIB: 08950385604 da</w:t>
      </w:r>
      <w:r w:rsidR="00B908CA">
        <w:t xml:space="preserve"> </w:t>
      </w:r>
      <w:r w:rsidR="00247894">
        <w:t xml:space="preserve"> </w:t>
      </w:r>
      <w:r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BC1B5E">
        <w:rPr>
          <w:lang w:val="hr-HR"/>
        </w:rPr>
        <w:t>Dana 23. studenog</w:t>
      </w:r>
      <w:r>
        <w:rPr>
          <w:lang w:val="hr-HR"/>
        </w:rPr>
        <w:t xml:space="preserve"> 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 podnio je prijedlog  za otvaranje stečajnog postupka nad dužnikom</w:t>
      </w:r>
      <w:r w:rsidR="00D40276" w:rsidRPr="00D40276">
        <w:t xml:space="preserve"> </w:t>
      </w:r>
      <w:r w:rsidR="00D40276">
        <w:t>AUTOINFO j.d.o.o., OIB: 38156688822 sa sjedištem u Cubinec 96, 48260 Križevci</w:t>
      </w:r>
      <w:r>
        <w:t>, navodeći da du</w:t>
      </w:r>
      <w:r w:rsidR="00BC1B5E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D40276">
        <w:t xml:space="preserve"> 17.597,96 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D40276">
        <w:rPr>
          <w:lang w:val="hr-HR"/>
        </w:rPr>
        <w:t>2</w:t>
      </w:r>
      <w:r w:rsidR="007A0FF6">
        <w:rPr>
          <w:lang w:val="hr-HR"/>
        </w:rPr>
        <w:t>5</w:t>
      </w:r>
      <w:r w:rsidR="002E00D7">
        <w:rPr>
          <w:lang w:val="hr-HR"/>
        </w:rPr>
        <w:t>.</w:t>
      </w:r>
      <w:r w:rsidR="00AD67CB">
        <w:rPr>
          <w:lang w:val="hr-HR"/>
        </w:rPr>
        <w:t xml:space="preserve"> 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F52081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4A0" w:rsidP="007F64E0" w:rsidR="006574A0">
      <w:r>
        <w:separator/>
      </w:r>
    </w:p>
  </w:endnote>
  <w:endnote w:id="0" w:type="continuationSeparator">
    <w:p w:rsidRDefault="006574A0" w:rsidP="007F64E0" w:rsidR="00657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4A0" w:rsidP="007F64E0" w:rsidR="006574A0">
      <w:r>
        <w:separator/>
      </w:r>
    </w:p>
  </w:footnote>
  <w:footnote w:id="0" w:type="continuationSeparator">
    <w:p w:rsidRDefault="006574A0" w:rsidP="007F64E0" w:rsidR="006574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D40276">
      <w:rPr>
        <w:lang w:val="hr-HR"/>
      </w:rPr>
      <w:t>879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D40276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154BA" w:rsidRPr="002154BA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506B"/>
    <w:rsid w:val="002154BA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40D1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12AF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574A0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1D9C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237B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FF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651F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1B5E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20544"/>
    <w:rsid w:val="00D21018"/>
    <w:rsid w:val="00D2316B"/>
    <w:rsid w:val="00D31732"/>
    <w:rsid w:val="00D37FEB"/>
    <w:rsid w:val="00D40276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075FB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2081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154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4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4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4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4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154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4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4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4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4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St-879/2015</izvorni_sadrzaj>
    <derivirana_varijabla naziv="DomainObject.Predmet.OznakaBroj_1">St-879/2015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AUTOINFO jednostavno društvo s ograničenom odgovornošću za trgovinu i usluge</izvorni_sadrzaj>
    <derivirana_varijabla naziv="DomainObject.Predmet.ProtustrankaFormated_1">  AUTOINFO jednostavno društvo s ograničenom odgovornošću za trgovinu i usluge</derivirana_varijabla>
  </DomainObject.Predmet.ProtustrankaFormated>
  <DomainObject.Predmet.ProtustrankaFormatedOIB>
    <izvorni_sadrzaj>  AUTOINFO jednostavno društvo s ograničenom odgovornošću za trgovinu i usluge, OIB 38156688822</izvorni_sadrzaj>
    <derivirana_varijabla naziv="DomainObject.Predmet.ProtustrankaFormatedOIB_1">  AUTOINFO jednostavno društvo s ograničenom odgovornošću za trgovinu i usluge, OIB 38156688822</derivirana_varijabla>
  </DomainObject.Predmet.ProtustrankaFormatedOIB>
  <DomainObject.Predmet.ProtustrankaFormatedWithAdress>
    <izvorni_sadrzaj> AUTOINFO jednostavno društvo s ograničenom odgovornošću za trgovinu i usluge, Cubinec 96, 48260 Cubinec</izvorni_sadrzaj>
    <derivirana_varijabla naziv="DomainObject.Predmet.ProtustrankaFormatedWithAdress_1"> AUTOINFO jednostavno društvo s ograničenom odgovornošću za trgovinu i usluge, Cubinec 96, 48260 Cubinec</derivirana_varijabla>
  </DomainObject.Predmet.ProtustrankaFormatedWithAdress>
  <DomainObject.Predmet.ProtustrankaFormatedWithAdressOIB>
    <izvorni_sadrzaj> AUTOINFO jednostavno društvo s ograničenom odgovornošću za trgovinu i usluge, OIB 38156688822, Cubinec 96, 48260 Cubinec</izvorni_sadrzaj>
    <derivirana_varijabla naziv="DomainObject.Predmet.ProtustrankaFormatedWithAdressOIB_1"> AUTOINFO jednostavno društvo s ograničenom odgovornošću za trgovinu i usluge, OIB 38156688822, Cubinec 96, 48260 Cubinec</derivirana_varijabla>
  </DomainObject.Predmet.ProtustrankaFormatedWithAdressOIB>
  <DomainObject.Predmet.ProtustrankaWithAdress>
    <izvorni_sadrzaj>AUTOINFO jednostavno društvo s ograničenom odgovornošću za trgovinu i usluge Cubinec 96, 48260 Cubinec</izvorni_sadrzaj>
    <derivirana_varijabla naziv="DomainObject.Predmet.ProtustrankaWithAdress_1">AUTOINFO jednostavno društvo s ograničenom odgovornošću za trgovinu i usluge Cubinec 96, 48260 Cubinec</derivirana_varijabla>
  </DomainObject.Predmet.ProtustrankaWithAdress>
  <DomainObject.Predmet.ProtustrankaWithAdressOIB>
    <izvorni_sadrzaj>AUTOINFO jednostavno društvo s ograničenom odgovornošću za trgovinu i usluge, OIB 38156688822, Cubinec 96, 48260 Cubinec</izvorni_sadrzaj>
    <derivirana_varijabla naziv="DomainObject.Predmet.ProtustrankaWithAdressOIB_1">AUTOINFO jednostavno društvo s ograničenom odgovornošću za trgovinu i usluge, OIB 38156688822, Cubinec 96, 48260 Cubinec</derivirana_varijabla>
  </DomainObject.Predmet.ProtustrankaWithAdressOIB>
  <DomainObject.Predmet.ProtustrankaNazivFormated>
    <izvorni_sadrzaj>AUTOINFO jednostavno društvo s ograničenom odgovornošću za trgovinu i usluge</izvorni_sadrzaj>
    <derivirana_varijabla naziv="DomainObject.Predmet.ProtustrankaNazivFormated_1">AUTOINFO jednostavno društvo s ograničenom odgovornošću za trgovinu i usluge</derivirana_varijabla>
  </DomainObject.Predmet.ProtustrankaNazivFormated>
  <DomainObject.Predmet.ProtustrankaNazivFormatedOIB>
    <izvorni_sadrzaj>AUTOINFO jednostavno društvo s ograničenom odgovornošću za trgovinu i usluge, OIB 38156688822</izvorni_sadrzaj>
    <derivirana_varijabla naziv="DomainObject.Predmet.ProtustrankaNazivFormatedOIB_1">AUTOINFO jednostavno društvo s ograničenom odgovornošću za trgovinu i usluge, OIB 38156688822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17597.96</izvorni_sadrzaj>
    <derivirana_varijabla naziv="DomainObject.Predmet.TrenutnaVrijednost_1">17597.96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AUTOINFO jednostavno društvo s ograničenom odgovornošću za trgovinu i usluge</item>
    </izvorni_sadrzaj>
    <derivirana_varijabla naziv="DomainObject.Predmet.ProtuStrankaListFormated_1">
      <item>AUTOINFO jednostavno društvo s ograničenom odgovornošću za trgovinu i usluge</item>
    </derivirana_varijabla>
  </DomainObject.Predmet.ProtuStrankaListFormated>
  <DomainObject.Predmet.ProtuStrankaListFormatedOIB>
    <izvorni_sadrzaj>
      <item>AUTOINFO jednostavno društvo s ograničenom odgovornošću za trgovinu i usluge, OIB 38156688822</item>
    </izvorni_sadrzaj>
    <derivirana_varijabla naziv="DomainObject.Predmet.ProtuStrankaListFormatedOIB_1">
      <item>AUTOINFO jednostavno društvo s ograničenom odgovornošću za trgovinu i usluge, OIB 38156688822</item>
    </derivirana_varijabla>
  </DomainObject.Predmet.ProtuStrankaListFormatedOIB>
  <DomainObject.Predmet.ProtuStrankaListFormatedWithAdress>
    <izvorni_sadrzaj>
      <item>AUTOINFO jednostavno društvo s ograničenom odgovornošću za trgovinu i usluge, Cubinec 96, 48260 Cubinec</item>
    </izvorni_sadrzaj>
    <derivirana_varijabla naziv="DomainObject.Predmet.ProtuStrankaListFormatedWithAdress_1">
      <item>AUTOINFO jednostavno društvo s ograničenom odgovornošću za trgovinu i usluge, Cubinec 96, 48260 Cubinec</item>
    </derivirana_varijabla>
  </DomainObject.Predmet.ProtuStrankaListFormatedWithAdress>
  <DomainObject.Predmet.ProtuStrankaListFormatedWithAdressOIB>
    <izvorni_sadrzaj>
      <item>AUTOINFO jednostavno društvo s ograničenom odgovornošću za trgovinu i usluge, OIB 38156688822, Cubinec 96, 48260 Cubinec</item>
    </izvorni_sadrzaj>
    <derivirana_varijabla naziv="DomainObject.Predmet.ProtuStrankaListFormatedWithAdressOIB_1">
      <item>AUTOINFO jednostavno društvo s ograničenom odgovornošću za trgovinu i usluge, OIB 38156688822, Cubinec 96, 48260 Cubinec</item>
    </derivirana_varijabla>
  </DomainObject.Predmet.ProtuStrankaListFormatedWithAdressOIB>
  <DomainObject.Predmet.ProtuStrankaListNazivFormated>
    <izvorni_sadrzaj>
      <item>AUTOINFO jednostavno društvo s ograničenom odgovornošću za trgovinu i usluge</item>
    </izvorni_sadrzaj>
    <derivirana_varijabla naziv="DomainObject.Predmet.ProtuStrankaListNazivFormated_1">
      <item>AUTOINFO jednostavno društvo s ograničenom odgovornošću za trgovinu i usluge</item>
    </derivirana_varijabla>
  </DomainObject.Predmet.ProtuStrankaListNazivFormated>
  <DomainObject.Predmet.ProtuStrankaListNazivFormatedOIB>
    <izvorni_sadrzaj>
      <item>AUTOINFO jednostavno društvo s ograničenom odgovornošću za trgovinu i usluge, OIB 38156688822</item>
    </izvorni_sadrzaj>
    <derivirana_varijabla naziv="DomainObject.Predmet.ProtuStrankaListNazivFormatedOIB_1">
      <item>AUTOINFO jednostavno društvo s ograničenom odgovornošću za trgovinu i usluge, OIB 38156688822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AUTOINFO jednostavno društvo s ograničenom odgovornošću za trgovinu i usluge</izvorni_sadrzaj>
    <derivirana_varijabla naziv="DomainObject.Predmet.ProtustrankaIDrugi_1">AUTOINFO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AUTOINFO jednostavno društvo s ograničenom odgovornošću za trgovinu i usluge, OIB 38156688822, Cubinec 96, 48260 Cubinec</izvorni_sadrzaj>
    <derivirana_varijabla naziv="DomainObject.Predmet.ProtustrankaIDrugiAdressOIB_1">AUTOINFO jednostavno društvo s ograničenom odgovornošću za trgovinu i usluge, OIB 38156688822, Cubinec 96, 48260 Cubinec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AUTOINFO jednostavno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AUTOINFO jednostavno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AUTOINFO jednostavno društvo s ograničenom odgovornošću za trgovinu i usluge, OIB 38156688822, Cubinec 96,48260 Cubinec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AUTOINFO jednostavno društvo s ograničenom odgovornošću za trgovinu i usluge, OIB 38156688822, Cubinec 96,48260 Cubinec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38156688822</item>
      <item>, OIB null</item>
      <item>, OIB null</item>
    </izvorni_sadrzaj>
    <derivirana_varijabla naziv="DomainObject.Predmet.SudioniciListNazivOIB_1">
      <item>, OIB 85821130368</item>
      <item>, OIB 38156688822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461</properties:Words>
  <properties:Characters>2471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2015-11-25T12:23:00Z</dcterms:created>
  <dc:creator>user</dc:creator>
  <cp:lastModifiedBy>Maja Marčec</cp:lastModifiedBy>
  <cp:lastPrinted>2015-11-05T08:07:00Z</cp:lastPrinted>
  <dcterms:modified xmlns:xsi="http://www.w3.org/2001/XMLSchema-instance" xsi:type="dcterms:W3CDTF">2015-11-25T12:24:00Z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