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12fe" w14:paraId="47312fe" w:rsidRDefault="00AA7C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7C4B" w:rsidP="00AA7C4B" w:rsidR="00AA7C4B">
      <w:pPr>
        <w:pStyle w:val="Bezproreda"/>
      </w:pPr>
      <w:r>
        <w:t xml:space="preserve">   </w:t>
      </w:r>
    </w:p>
    <w:p w:rsidRDefault="00AA7C4B" w:rsidP="00AA7C4B" w:rsidR="00AA7C4B">
      <w:pPr>
        <w:pStyle w:val="Bezproreda"/>
      </w:pPr>
    </w:p>
    <w:p w:rsidRDefault="00AA7C4B" w:rsidP="00AA7C4B" w:rsidR="00AE649C">
      <w:pPr>
        <w:pStyle w:val="Bezproreda"/>
      </w:pPr>
      <w:r>
        <w:t xml:space="preserve">     Republika Hrvatska</w:t>
      </w:r>
    </w:p>
    <w:p w:rsidRDefault="00AA7C4B" w:rsidP="00AA7C4B" w:rsidR="00AA7C4B">
      <w:pPr>
        <w:pStyle w:val="Bezproreda"/>
      </w:pPr>
      <w:r>
        <w:t>Trgovački sud u Bjelovaru</w:t>
      </w:r>
    </w:p>
    <w:p w:rsidRDefault="00AA7C4B" w:rsidP="00AA7C4B" w:rsidR="00AA7C4B" w:rsidRPr="00B76F3C">
      <w:pPr>
        <w:pStyle w:val="Bezproreda"/>
      </w:pPr>
      <w:r>
        <w:t>Bjelovar, Dr. I. Lebovića 42.</w:t>
      </w:r>
    </w:p>
    <w:p w:rsidRDefault="00AA7C4B" w:rsidP="00AA7C4B" w:rsidR="00AA7C4B">
      <w:pPr>
        <w:pStyle w:val="Bezproreda"/>
        <w:ind w:firstLine="708" w:left="4956"/>
      </w:pPr>
      <w:r>
        <w:t>Poslovni broj: 1-St-549/2017-10</w:t>
      </w:r>
    </w:p>
    <w:p w:rsidRDefault="00AA7C4B" w:rsidP="00AA7C4B" w:rsidR="00AA7C4B">
      <w:pPr>
        <w:pStyle w:val="Bezproreda"/>
        <w:ind w:firstLine="708" w:left="4956"/>
      </w:pPr>
    </w:p>
    <w:p w:rsidRDefault="00AA7C4B" w:rsidP="00AA7C4B" w:rsidR="00AA7C4B">
      <w:pPr>
        <w:pStyle w:val="Bezproreda"/>
        <w:jc w:val="center"/>
      </w:pPr>
    </w:p>
    <w:p w:rsidRDefault="00AA7C4B" w:rsidP="00AA7C4B" w:rsidR="00AA7C4B">
      <w:pPr>
        <w:pStyle w:val="Bezproreda"/>
        <w:jc w:val="center"/>
      </w:pPr>
      <w:r>
        <w:t>R E P U B L I K A    H R V A T S K A</w:t>
      </w:r>
    </w:p>
    <w:p w:rsidRDefault="00AA7C4B" w:rsidP="00AA7C4B" w:rsidR="00AA7C4B">
      <w:pPr>
        <w:pStyle w:val="Bezproreda"/>
        <w:jc w:val="center"/>
      </w:pPr>
    </w:p>
    <w:p w:rsidRDefault="00AA7C4B" w:rsidP="00AA7C4B" w:rsidR="00AA7C4B">
      <w:pPr>
        <w:pStyle w:val="Bezproreda"/>
        <w:jc w:val="center"/>
      </w:pPr>
      <w:r>
        <w:t>R J E Š E N J E</w:t>
      </w:r>
    </w:p>
    <w:p w:rsidRDefault="00AA7C4B" w:rsidP="00AA7C4B" w:rsidR="00AA7C4B">
      <w:pPr>
        <w:pStyle w:val="Bezproreda"/>
        <w:jc w:val="center"/>
      </w:pPr>
    </w:p>
    <w:p w:rsidRDefault="00AA7C4B" w:rsidP="00AA7C4B" w:rsidR="00AA7C4B">
      <w:pPr>
        <w:pStyle w:val="Bezproreda"/>
        <w:jc w:val="center"/>
      </w:pPr>
    </w:p>
    <w:p w:rsidRDefault="00AA7C4B" w:rsidP="00AA7C4B" w:rsidR="00AA7C4B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Zagreb, radi otvaranja stečajnog postupka  nad trgovačkim društvom Dom za starije i nemoćne osobe Tolić Zagreb, Ježdovec, Ježdovčeka 108/E, OIB. 57529868243,  8.  siječnja 2018. 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center"/>
      </w:pPr>
      <w:r>
        <w:t>r i j e š i o     j e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>1. Za privremenog  stečajnog upravitelja imenuje se Vlado Šokac Bistrinci, Fiskulturna 12, OIB: 95457319937.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center"/>
      </w:pPr>
      <w:r>
        <w:t>7. veljače 2018. godine u 9,00 sati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both"/>
      </w:pPr>
      <w:r>
        <w:t>1. predlagatelj</w:t>
      </w:r>
    </w:p>
    <w:p w:rsidRDefault="00AA7C4B" w:rsidP="00AA7C4B" w:rsidR="00AA7C4B">
      <w:pPr>
        <w:pStyle w:val="Bezproreda"/>
        <w:jc w:val="both"/>
      </w:pPr>
      <w:r>
        <w:t>2.  z.z. dužnika Jozo Tolić iz Zagreba</w:t>
      </w:r>
    </w:p>
    <w:p w:rsidRDefault="00AA7C4B" w:rsidP="00AA7C4B" w:rsidR="00AA7C4B">
      <w:pPr>
        <w:pStyle w:val="Bezproreda"/>
        <w:jc w:val="both"/>
      </w:pPr>
      <w:r>
        <w:t>3. privremeni stečajni upravitelj Vlado Šokac Bistrinci, Fiskulturna 12.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>Pismeno izvješće s mišljenjem privremeni stečajni upravitelj dužan je predati sudu najkasnije do 5. veljače 2018. godine.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center"/>
      </w:pPr>
      <w:r>
        <w:t>Obrazloženje</w:t>
      </w:r>
    </w:p>
    <w:p w:rsidRDefault="00AA7C4B" w:rsidP="00AA7C4B" w:rsidR="00AA7C4B">
      <w:pPr>
        <w:pStyle w:val="Bezproreda"/>
        <w:jc w:val="center"/>
      </w:pPr>
    </w:p>
    <w:p w:rsidRDefault="00AA7C4B" w:rsidP="00AA7C4B" w:rsidR="00AA7C4B">
      <w:pPr>
        <w:pStyle w:val="Bezproreda"/>
        <w:ind w:firstLine="708"/>
        <w:jc w:val="both"/>
      </w:pPr>
      <w:r>
        <w:lastRenderedPageBreak/>
        <w:t>Financijska agencija je na temelju čl. 110. st. 1. Stečajnog zakona (NN br. 71/15, dalje: SZ), 15. lipnja 2016. godine podnijeta prijedlog za otvaranje stečajnog postupka nad dužnikom Dom za starije i nemoćne osobe Tolić Ježdovec, Ježdovečka 108 E, OIB: 57529868243. U prijedlogu navodi da na dan 12. kolovoza 2016. godine dužnik u Očevidniku redoslijeda osnova za plaćanjima evidentirane osnove za plaćanje u neprekidnom razdoblju od 120 dana u ukupnom iznosu od 2.222.019,51 kuna, u koji iznos je uračunata kamata i naknada Financijske agencije za provedbu ovrhe na novčanim sredstvima. Prema podacima koje je FINI dostavio Hrvatski zavod za mirovinsko osiguranje dužnik ima petero zaposlenih.</w:t>
      </w:r>
    </w:p>
    <w:p w:rsidRDefault="00AA7C4B" w:rsidP="00AA7C4B" w:rsidR="00AA7C4B">
      <w:pPr>
        <w:pStyle w:val="Bezproreda"/>
        <w:ind w:firstLine="708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12. kolovoza 2016. godine imao evidentirane neizvršene osnove za plaćanje u neprekidnom razdoblju od 120 dana i petero zaposlenih.</w:t>
      </w:r>
    </w:p>
    <w:p w:rsidRDefault="00AA7C4B" w:rsidP="00AA7C4B" w:rsidR="00AA7C4B">
      <w:pPr>
        <w:pStyle w:val="Bezproreda"/>
        <w:ind w:firstLine="708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AA7C4B" w:rsidP="00AA7C4B" w:rsidR="00AA7C4B">
      <w:pPr>
        <w:pStyle w:val="Bezproreda"/>
        <w:ind w:firstLine="708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AA7C4B" w:rsidP="00AA7C4B" w:rsidR="00AA7C4B">
      <w:pPr>
        <w:pStyle w:val="Bezproreda"/>
        <w:ind w:firstLine="708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AA7C4B" w:rsidP="00AA7C4B" w:rsidR="00AA7C4B">
      <w:pPr>
        <w:pStyle w:val="Bezproreda"/>
        <w:jc w:val="center"/>
      </w:pPr>
    </w:p>
    <w:p w:rsidRDefault="00AA7C4B" w:rsidP="00AA7C4B" w:rsidR="00AA7C4B">
      <w:pPr>
        <w:pStyle w:val="Bezproreda"/>
        <w:ind w:firstLine="708"/>
        <w:jc w:val="both"/>
      </w:pPr>
      <w:r>
        <w:t>Temeljem iznijetog riješeno je kao u izreci.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/>
        <w:jc w:val="both"/>
      </w:pPr>
      <w:r>
        <w:t xml:space="preserve">U Bjelovaru  8. siječnja  2018.   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ind w:firstLine="708" w:left="4248"/>
        <w:jc w:val="both"/>
      </w:pPr>
      <w:r>
        <w:t>S u d a c</w:t>
      </w:r>
    </w:p>
    <w:p w:rsidRDefault="00AA7C4B" w:rsidP="00AA7C4B" w:rsidR="00AA7C4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 v.r.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AA7C4B" w:rsidP="00AA7C4B" w:rsidR="00AA7C4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AA7C4B" w:rsidP="00AA7C4B" w:rsidR="00AA7C4B">
      <w:pPr>
        <w:pStyle w:val="Bezproreda"/>
        <w:jc w:val="both"/>
      </w:pPr>
    </w:p>
    <w:p w:rsidRDefault="00AA7C4B" w:rsidP="00AA7C4B" w:rsidR="00AA7C4B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A7C4B" w:rsidP="00AA7C4B" w:rsidR="00AA7C4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A7C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9066954"/>
      <w:docPartObj>
        <w:docPartGallery w:val="Page Numbers (Top of Page)"/>
        <w:docPartUnique/>
      </w:docPartObj>
    </w:sdtPr>
    <w:sdtEndPr/>
    <w:sdtContent>
      <w:p w:rsidRDefault="00AA7C4B" w:rsidR="00AA7C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110">
          <w:t>2</w:t>
        </w:r>
        <w:r>
          <w:fldChar w:fldCharType="end"/>
        </w:r>
      </w:p>
    </w:sdtContent>
  </w:sdt>
  <w:p w:rsidRDefault="00AA7C4B" w:rsidR="008333A9">
    <w:pPr>
      <w:pStyle w:val="Zaglavlje"/>
    </w:pPr>
    <w:r>
      <w:t>Poslovni broj: 1 St-549/2017-10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110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C4B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30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St-549/2017-10</izvorni_sadrzaj>
    <derivirana_varijabla naziv="DomainObject.Oznaka_1">St-549/2017-10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</izvorni_sadrzaj>
    <derivirana_varijabla naziv="DomainObject.Predmet.OstaliListFormated_1">
      <item>Jozo Tolić</item>
    </derivirana_varijabla>
  </DomainObject.Predmet.OstaliListFormated>
  <DomainObject.Predmet.OstaliListFormatedOIB>
    <izvorni_sadrzaj>
      <item>Jozo Tolić, OIB 91422042990</item>
    </izvorni_sadrzaj>
    <derivirana_varijabla naziv="DomainObject.Predmet.OstaliListFormatedOIB_1">
      <item>Jozo Tolić, OIB 91422042990</item>
    </derivirana_varijabla>
  </DomainObject.Predmet.OstaliListFormatedOIB>
  <DomainObject.Predmet.OstaliListFormatedWithAdress>
    <izvorni_sadrzaj>
      <item>Jozo Tolić, Krapinska 7., 10000 Zagreb</item>
    </izvorni_sadrzaj>
    <derivirana_varijabla naziv="DomainObject.Predmet.OstaliListFormatedWithAdress_1">
      <item>Jozo Tolić, Krapinska 7., 10000 Zagreb</item>
    </derivirana_varijabla>
  </DomainObject.Predmet.OstaliListFormatedWithAdress>
  <DomainObject.Predmet.OstaliListFormatedWithAdressOIB>
    <izvorni_sadrzaj>
      <item>Jozo Tolić, OIB 91422042990, Krapinska 7., 10000 Zagreb</item>
    </izvorni_sadrzaj>
    <derivirana_varijabla naziv="DomainObject.Predmet.OstaliListFormatedWithAdressOIB_1">
      <item>Jozo Tolić, OIB 91422042990, Krapinska 7., 10000 Zagreb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St-549/2017-10</izvorni_sadrzaj>
    <derivirana_varijabla naziv="DomainObject.PoslovniBrojDokumenta_1">St-549/2017-10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</izvorni_sadrzaj>
    <derivirana_varijabla naziv="DomainObject.Predmet.SudioniciListNaziv_1">
      <item>Dom za starije i nemoćne osobe Tolić</item>
      <item>FINA Regionalni centar Zagreb</item>
      <item>Jozo Tolić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452FC-CDF8-4D6D-AE2E-6D462B824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3044</properties:Characters>
  <properties:Lines>90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2018-01-08T08:10:00Z</cp:lastPrinted>
  <dcterms:modified xmlns:xsi="http://www.w3.org/2001/XMLSchema-instance" xsi:type="dcterms:W3CDTF">2018-01-08T08:10:00Z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