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0fa7" w14:paraId="a9d0fa7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5A382D">
        <w:rPr>
          <w:rFonts w:cs="Times New Roman" w:eastAsia="Questrial" w:hAnsi="Times New Roman" w:ascii="Times New Roman"/>
          <w:sz w:val="24"/>
          <w:szCs w:val="24"/>
        </w:rPr>
        <w:t>348/14-56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5A382D">
        <w:rPr>
          <w:rFonts w:hAnsi="Times New Roman" w:ascii="Times New Roman"/>
          <w:sz w:val="24"/>
          <w:szCs w:val="24"/>
        </w:rPr>
        <w:t>30. ožujka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5A382D">
        <w:rPr>
          <w:rFonts w:cs="Times New Roman" w:hAnsi="Times New Roman" w:ascii="Times New Roman"/>
          <w:b/>
          <w:sz w:val="24"/>
          <w:szCs w:val="24"/>
        </w:rPr>
        <w:t>drugu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8366ED" w:rsidR="00E95823" w:rsidRPr="00E9582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0F04EF">
        <w:rPr>
          <w:rFonts w:cs="Times New Roman" w:hAnsi="Times New Roman" w:ascii="Times New Roman"/>
          <w:b/>
          <w:sz w:val="24"/>
          <w:szCs w:val="24"/>
        </w:rPr>
        <w:t>1.190.000,00</w:t>
      </w:r>
    </w:p>
    <w:p w:rsidRDefault="00E82B30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5A382D">
        <w:rPr>
          <w:rFonts w:cs="Times New Roman" w:hAnsi="Times New Roman" w:ascii="Times New Roman"/>
          <w:b/>
          <w:sz w:val="24"/>
          <w:szCs w:val="24"/>
        </w:rPr>
        <w:t>4. svibanj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5A382D">
        <w:rPr>
          <w:rFonts w:cs="Times New Roman" w:hAnsi="Times New Roman" w:ascii="Times New Roman"/>
          <w:b/>
          <w:sz w:val="24"/>
          <w:szCs w:val="24"/>
        </w:rPr>
        <w:t>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A382D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St-348/14-56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St-348/14-56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>Na ročištu održanom 28. ožujka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5A382D">
        <w:rPr>
          <w:rFonts w:cs="Times New Roman" w:hAnsi="Times New Roman" w:ascii="Times New Roman"/>
          <w:sz w:val="24"/>
          <w:szCs w:val="24"/>
        </w:rPr>
        <w:t>30. ožujka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5A382D">
        <w:rPr>
          <w:rFonts w:cs="Times New Roman" w:hAnsi="Times New Roman" w:ascii="Times New Roman"/>
          <w:sz w:val="24"/>
          <w:szCs w:val="24"/>
        </w:rPr>
        <w:t>4.5.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233" w:rsidP="001B1B5E" w:rsidR="00501233">
      <w:pPr>
        <w:spacing w:lineRule="auto" w:line="240" w:after="0"/>
      </w:pPr>
      <w:r>
        <w:separator/>
      </w:r>
    </w:p>
  </w:endnote>
  <w:endnote w:id="0" w:type="continuationSeparator">
    <w:p w:rsidRDefault="00501233" w:rsidP="001B1B5E" w:rsidR="005012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233" w:rsidP="001B1B5E" w:rsidR="00501233">
      <w:pPr>
        <w:spacing w:lineRule="auto" w:line="240" w:after="0"/>
      </w:pPr>
      <w:r>
        <w:separator/>
      </w:r>
    </w:p>
  </w:footnote>
  <w:footnote w:id="0" w:type="continuationSeparator">
    <w:p w:rsidRDefault="00501233" w:rsidP="001B1B5E" w:rsidR="005012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53E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0F04EF"/>
    <w:rsid w:val="0013153E"/>
    <w:rsid w:val="0013288D"/>
    <w:rsid w:val="001B1B5E"/>
    <w:rsid w:val="001B662C"/>
    <w:rsid w:val="001F06C5"/>
    <w:rsid w:val="002112DB"/>
    <w:rsid w:val="0028196C"/>
    <w:rsid w:val="002D7C8F"/>
    <w:rsid w:val="002E0F04"/>
    <w:rsid w:val="00304B72"/>
    <w:rsid w:val="00376E9E"/>
    <w:rsid w:val="00415A59"/>
    <w:rsid w:val="004B55BE"/>
    <w:rsid w:val="004E44D2"/>
    <w:rsid w:val="00501233"/>
    <w:rsid w:val="005A382D"/>
    <w:rsid w:val="006D6946"/>
    <w:rsid w:val="007F31FB"/>
    <w:rsid w:val="00803FF3"/>
    <w:rsid w:val="008366ED"/>
    <w:rsid w:val="00881121"/>
    <w:rsid w:val="008E4DF1"/>
    <w:rsid w:val="009312D3"/>
    <w:rsid w:val="009407E4"/>
    <w:rsid w:val="009E4630"/>
    <w:rsid w:val="00A14278"/>
    <w:rsid w:val="00AA3F0D"/>
    <w:rsid w:val="00AE7CDD"/>
    <w:rsid w:val="00B11229"/>
    <w:rsid w:val="00B11464"/>
    <w:rsid w:val="00B15A43"/>
    <w:rsid w:val="00B42A4D"/>
    <w:rsid w:val="00BE6A29"/>
    <w:rsid w:val="00BF4C27"/>
    <w:rsid w:val="00C34014"/>
    <w:rsid w:val="00C4591E"/>
    <w:rsid w:val="00C86804"/>
    <w:rsid w:val="00CC79B8"/>
    <w:rsid w:val="00D04CD0"/>
    <w:rsid w:val="00DB42A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5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53E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53E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53E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53E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5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53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53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53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53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62D10-68B6-4A69-8F93-82390C428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674</properties:Words>
  <properties:Characters>3566</properties:Characters>
  <properties:Lines>144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2017-03-30T11:59:00Z</dcterms:created>
  <dc:creator>point</dc:creator>
  <cp:lastModifiedBy>Danijela Sekulić</cp:lastModifiedBy>
  <cp:lastPrinted>2017-03-30T11:57:00Z</cp:lastPrinted>
  <dcterms:modified xmlns:xsi="http://www.w3.org/2001/XMLSchema-instance" xsi:type="dcterms:W3CDTF">2017-03-30T12:00:00Z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