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2fb8" w14:paraId="0b52fb8" w:rsidRDefault="00AB4581" w:rsidP="00AB4581" w:rsidR="00AB4581" w:rsidRPr="00513894">
      <w:pPr>
        <w:jc w:val="both"/>
        <w15:collapsed w:val="false"/>
      </w:pPr>
      <w:r w:rsidRPr="00513894">
        <w:t>REPUBLIKA HRVATSKA</w:t>
      </w:r>
      <w:r w:rsidRPr="00513894">
        <w:tab/>
      </w:r>
      <w:r w:rsidRPr="00513894">
        <w:tab/>
      </w:r>
      <w:r w:rsidRPr="00513894">
        <w:tab/>
      </w:r>
      <w:r w:rsidRPr="00513894">
        <w:tab/>
      </w:r>
      <w:r w:rsidRPr="00513894">
        <w:tab/>
        <w:t xml:space="preserve">                     </w:t>
      </w:r>
      <w:r w:rsidR="004F7DE0" w:rsidRPr="00513894">
        <w:t>10 St-63</w:t>
      </w:r>
      <w:r w:rsidR="006E2D78" w:rsidRPr="00513894">
        <w:t>6</w:t>
      </w:r>
      <w:r w:rsidR="003D10EE" w:rsidRPr="00513894">
        <w:t>/2018-</w:t>
      </w:r>
      <w:r w:rsidR="00146C85">
        <w:t>10</w:t>
      </w:r>
      <w:r w:rsidRPr="00513894">
        <w:t xml:space="preserve"> </w:t>
      </w:r>
    </w:p>
    <w:p w:rsidRDefault="00AB4581" w:rsidP="00AB4581" w:rsidR="00AB4581" w:rsidRPr="00513894">
      <w:pPr>
        <w:jc w:val="both"/>
      </w:pPr>
      <w:r w:rsidRPr="00513894">
        <w:t>TRGOVAČKI SUD U OSIJEKU</w:t>
      </w:r>
    </w:p>
    <w:p w:rsidRDefault="00AB4581" w:rsidP="00AB4581" w:rsidR="00AB4581">
      <w:pPr>
        <w:jc w:val="both"/>
      </w:pPr>
    </w:p>
    <w:p w:rsidRDefault="00ED1093" w:rsidP="00AB4581" w:rsidR="00ED1093" w:rsidRPr="00513894">
      <w:pPr>
        <w:jc w:val="both"/>
      </w:pPr>
    </w:p>
    <w:p w:rsidRDefault="00AB4581" w:rsidP="00AB4581" w:rsidR="00AB4581" w:rsidRPr="00513894">
      <w:pPr>
        <w:pStyle w:val="Naslov2"/>
        <w:rPr>
          <w:b w:val="false"/>
        </w:rPr>
      </w:pPr>
      <w:r w:rsidRPr="00513894">
        <w:rPr>
          <w:b w:val="false"/>
        </w:rPr>
        <w:t>Z A P I S N I K</w:t>
      </w:r>
    </w:p>
    <w:p w:rsidRDefault="00ED1093" w:rsidP="00AB4581" w:rsidR="00ED1093" w:rsidRPr="00513894">
      <w:pPr>
        <w:jc w:val="both"/>
      </w:pPr>
    </w:p>
    <w:p w:rsidRDefault="00AB4581" w:rsidP="00AB4581" w:rsidR="00AB4581">
      <w:pPr>
        <w:jc w:val="both"/>
        <w:rPr>
          <w:bCs/>
        </w:rPr>
      </w:pPr>
      <w:r w:rsidRPr="00513894">
        <w:t xml:space="preserve">sa ročišta radi očitovanja o prijedlogu za otvaranje stečajnog postupka i ročište radi rasprave o pretpostavkama za otvaranje stečajnog postupka nad dužnikom </w:t>
      </w:r>
      <w:r w:rsidR="006E2D78" w:rsidRPr="00513894">
        <w:t xml:space="preserve">MRVA - MES j.d.o.o., OIB:  90602902004, </w:t>
      </w:r>
      <w:proofErr w:type="spellStart"/>
      <w:r w:rsidR="006E2D78" w:rsidRPr="00513894">
        <w:t>Omamno</w:t>
      </w:r>
      <w:proofErr w:type="spellEnd"/>
      <w:r w:rsidR="006E2D78" w:rsidRPr="00513894">
        <w:t xml:space="preserve"> (Općina </w:t>
      </w:r>
      <w:proofErr w:type="spellStart"/>
      <w:r w:rsidR="006E2D78" w:rsidRPr="00513894">
        <w:t>Bedenica</w:t>
      </w:r>
      <w:proofErr w:type="spellEnd"/>
      <w:r w:rsidR="006E2D78" w:rsidRPr="00513894">
        <w:t xml:space="preserve">), </w:t>
      </w:r>
      <w:proofErr w:type="spellStart"/>
      <w:r w:rsidR="006E2D78" w:rsidRPr="00513894">
        <w:t>Omamno</w:t>
      </w:r>
      <w:proofErr w:type="spellEnd"/>
      <w:r w:rsidR="006E2D78" w:rsidRPr="00513894">
        <w:t xml:space="preserve"> 40</w:t>
      </w:r>
      <w:r w:rsidR="0016196D" w:rsidRPr="00513894">
        <w:t>,</w:t>
      </w:r>
      <w:r w:rsidRPr="00513894">
        <w:t xml:space="preserve"> održanog u prostorijama Trgovačkog suda u Osijeku, </w:t>
      </w:r>
      <w:r w:rsidR="00146C85">
        <w:t>19. prosinca</w:t>
      </w:r>
      <w:r w:rsidRPr="00513894">
        <w:t xml:space="preserve"> 2018</w:t>
      </w:r>
      <w:r w:rsidRPr="00513894">
        <w:rPr>
          <w:bCs/>
        </w:rPr>
        <w:t xml:space="preserve">. </w:t>
      </w:r>
    </w:p>
    <w:p w:rsidRDefault="00AB4581" w:rsidP="00AB4581" w:rsidR="00AB4581" w:rsidRPr="00513894">
      <w:pPr>
        <w:jc w:val="both"/>
      </w:pPr>
    </w:p>
    <w:p w:rsidRDefault="00AB4581" w:rsidP="00AB4581" w:rsidR="00AB4581" w:rsidRPr="00513894">
      <w:pPr>
        <w:jc w:val="both"/>
      </w:pPr>
      <w:r w:rsidRPr="00513894">
        <w:t>NAZOČNI OD STRANE SUDA:</w:t>
      </w:r>
    </w:p>
    <w:p w:rsidRDefault="00AB4581" w:rsidP="00AB4581" w:rsidR="00AB4581" w:rsidRPr="00513894">
      <w:pPr>
        <w:numPr>
          <w:ilvl w:val="0"/>
          <w:numId w:val="11"/>
        </w:numPr>
        <w:jc w:val="both"/>
      </w:pPr>
      <w:r w:rsidRPr="00513894">
        <w:t>mr. sc. Mirjana Baran, stečajni sudac</w:t>
      </w:r>
    </w:p>
    <w:p w:rsidRDefault="00AB4581" w:rsidP="00AB4581" w:rsidR="00AB4581" w:rsidRPr="00513894">
      <w:pPr>
        <w:numPr>
          <w:ilvl w:val="0"/>
          <w:numId w:val="11"/>
        </w:numPr>
        <w:jc w:val="both"/>
      </w:pPr>
      <w:r w:rsidRPr="00513894">
        <w:t>Snježana Andrijanić, zapisničar.</w:t>
      </w:r>
    </w:p>
    <w:p w:rsidRDefault="00AB4581" w:rsidP="00AB4581" w:rsidR="00AB4581" w:rsidRPr="00513894">
      <w:pPr>
        <w:jc w:val="both"/>
      </w:pPr>
    </w:p>
    <w:p w:rsidRDefault="00AB4581" w:rsidP="00AB4581" w:rsidR="00AB4581" w:rsidRPr="00513894">
      <w:pPr>
        <w:jc w:val="both"/>
        <w:rPr>
          <w:bCs/>
        </w:rPr>
      </w:pPr>
      <w:r w:rsidRPr="00513894">
        <w:rPr>
          <w:bCs/>
        </w:rPr>
        <w:t xml:space="preserve">Početak u </w:t>
      </w:r>
      <w:r w:rsidR="00146C85">
        <w:rPr>
          <w:bCs/>
        </w:rPr>
        <w:t>11,00</w:t>
      </w:r>
      <w:r w:rsidRPr="00513894">
        <w:rPr>
          <w:bCs/>
        </w:rPr>
        <w:t xml:space="preserve"> sati.</w:t>
      </w:r>
    </w:p>
    <w:p w:rsidRDefault="00ED1093" w:rsidP="00AB4581" w:rsidR="00ED1093" w:rsidRPr="00513894">
      <w:pPr>
        <w:jc w:val="both"/>
        <w:rPr>
          <w:bCs/>
        </w:rPr>
      </w:pPr>
    </w:p>
    <w:p w:rsidRDefault="00AB4581" w:rsidP="00AB4581" w:rsidR="00AB4581" w:rsidRPr="00513894">
      <w:pPr>
        <w:jc w:val="both"/>
      </w:pPr>
      <w:r w:rsidRPr="00513894">
        <w:t>OD POZVANIH PRISTUPILI:</w:t>
      </w:r>
    </w:p>
    <w:p w:rsidRDefault="00AB4581" w:rsidP="00AB4581" w:rsidR="00AB4581" w:rsidRPr="0051389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513894">
        <w:rPr>
          <w:rFonts w:hAnsi="Times New Roman" w:ascii="Times New Roman"/>
          <w:sz w:val="24"/>
          <w:szCs w:val="24"/>
        </w:rPr>
        <w:t xml:space="preserve">privremeni stečajni upravitelj: </w:t>
      </w:r>
      <w:r w:rsidR="00FE4B06" w:rsidRPr="00513894">
        <w:rPr>
          <w:rFonts w:hAnsi="Times New Roman" w:ascii="Times New Roman"/>
          <w:sz w:val="24"/>
          <w:szCs w:val="24"/>
        </w:rPr>
        <w:t xml:space="preserve">Živka </w:t>
      </w:r>
      <w:proofErr w:type="spellStart"/>
      <w:r w:rsidR="00FE4B06" w:rsidRPr="00513894"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AB4581" w:rsidP="00AB4581" w:rsidR="00AB4581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513894">
        <w:rPr>
          <w:rFonts w:hAnsi="Times New Roman" w:ascii="Times New Roman"/>
          <w:sz w:val="24"/>
          <w:szCs w:val="24"/>
        </w:rPr>
        <w:t xml:space="preserve">ŽDO GUO Osijek zastupana po </w:t>
      </w:r>
      <w:r w:rsidR="00740B59">
        <w:rPr>
          <w:rFonts w:hAnsi="Times New Roman" w:ascii="Times New Roman"/>
          <w:sz w:val="24"/>
          <w:szCs w:val="24"/>
        </w:rPr>
        <w:t xml:space="preserve">Božana </w:t>
      </w:r>
      <w:proofErr w:type="spellStart"/>
      <w:r w:rsidR="00740B59">
        <w:rPr>
          <w:rFonts w:hAnsi="Times New Roman" w:ascii="Times New Roman"/>
          <w:sz w:val="24"/>
          <w:szCs w:val="24"/>
        </w:rPr>
        <w:t>Bagariž</w:t>
      </w:r>
      <w:proofErr w:type="spellEnd"/>
      <w:r w:rsidRPr="0051389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740B59">
        <w:rPr>
          <w:rFonts w:hAnsi="Times New Roman" w:ascii="Times New Roman"/>
          <w:sz w:val="24"/>
          <w:szCs w:val="24"/>
        </w:rPr>
        <w:t>državnoodvjetnička</w:t>
      </w:r>
      <w:proofErr w:type="spellEnd"/>
      <w:r w:rsidR="00740B59">
        <w:rPr>
          <w:rFonts w:hAnsi="Times New Roman" w:ascii="Times New Roman"/>
          <w:sz w:val="24"/>
          <w:szCs w:val="24"/>
        </w:rPr>
        <w:t xml:space="preserve"> savjetnica</w:t>
      </w:r>
    </w:p>
    <w:p w:rsidRDefault="00ED1093" w:rsidP="00ED1093" w:rsidR="00ED1093" w:rsidRPr="00ED1093">
      <w:pPr>
        <w:jc w:val="both"/>
      </w:pPr>
    </w:p>
    <w:p w:rsidRDefault="00AB4581" w:rsidP="00AB4581" w:rsidR="00AB4581" w:rsidRPr="00513894">
      <w:pPr>
        <w:ind w:firstLine="696" w:left="720"/>
        <w:jc w:val="both"/>
      </w:pPr>
      <w:r w:rsidRPr="00513894">
        <w:t xml:space="preserve">Utvrđuje se da nisu pristupili predlagatelj FINA i zastupnik dužnika koji su </w:t>
      </w:r>
    </w:p>
    <w:p w:rsidRDefault="00AB4581" w:rsidP="00AB4581" w:rsidR="00AB4581" w:rsidRPr="00513894">
      <w:pPr>
        <w:jc w:val="both"/>
      </w:pPr>
      <w:r w:rsidRPr="00513894">
        <w:t xml:space="preserve">uredno pozvani. </w:t>
      </w:r>
    </w:p>
    <w:p w:rsidRDefault="006E2D78" w:rsidP="00740B59" w:rsidR="00433862" w:rsidRPr="00513894">
      <w:pPr>
        <w:ind w:firstLine="1416"/>
        <w:jc w:val="both"/>
      </w:pPr>
      <w:r w:rsidRPr="0087189C">
        <w:t xml:space="preserve"> </w:t>
      </w:r>
      <w:r w:rsidR="00740B59">
        <w:t xml:space="preserve"> </w:t>
      </w:r>
    </w:p>
    <w:p w:rsidRDefault="00AB4581" w:rsidP="00AB4581" w:rsidR="00A26A02" w:rsidRPr="00513894">
      <w:pPr>
        <w:jc w:val="both"/>
      </w:pPr>
      <w:r w:rsidRPr="00513894">
        <w:tab/>
      </w:r>
      <w:r w:rsidR="0087189C">
        <w:t xml:space="preserve"> </w:t>
      </w:r>
      <w:r w:rsidR="00740B59">
        <w:tab/>
      </w:r>
      <w:r w:rsidR="0087189C">
        <w:t>S</w:t>
      </w:r>
      <w:r w:rsidRPr="00513894">
        <w:t>ud donosi</w:t>
      </w:r>
    </w:p>
    <w:p w:rsidRDefault="00AB4581" w:rsidP="00AB4581" w:rsidR="00AB4581" w:rsidRPr="00513894">
      <w:pPr>
        <w:ind w:firstLine="708"/>
        <w:jc w:val="center"/>
      </w:pPr>
      <w:r w:rsidRPr="00513894">
        <w:t>r j e š e n j e</w:t>
      </w:r>
    </w:p>
    <w:p w:rsidRDefault="00AB4581" w:rsidP="00AB4581" w:rsidR="00AB4581" w:rsidRPr="00513894">
      <w:pPr>
        <w:ind w:left="2148"/>
        <w:jc w:val="both"/>
      </w:pPr>
    </w:p>
    <w:p w:rsidRDefault="0087189C" w:rsidP="0087189C" w:rsidR="0087189C" w:rsidRPr="0087189C">
      <w:pPr>
        <w:pStyle w:val="Odlomakpopisa"/>
        <w:numPr>
          <w:ilvl w:val="0"/>
          <w:numId w:val="14"/>
        </w:numPr>
        <w:spacing w:lineRule="auto" w:line="240" w:after="0"/>
        <w:ind w:firstLine="1416" w:left="0"/>
        <w:jc w:val="both"/>
        <w:rPr>
          <w:rFonts w:hAnsi="Times New Roman" w:ascii="Times New Roman"/>
          <w:sz w:val="24"/>
          <w:szCs w:val="24"/>
        </w:rPr>
      </w:pPr>
      <w:r w:rsidRPr="0087189C">
        <w:rPr>
          <w:rFonts w:hAnsi="Times New Roman" w:ascii="Times New Roman"/>
          <w:sz w:val="24"/>
          <w:szCs w:val="24"/>
        </w:rPr>
        <w:t xml:space="preserve">Pozvat će se zastupnica dužnika Mihaele </w:t>
      </w:r>
      <w:proofErr w:type="spellStart"/>
      <w:r w:rsidRPr="0087189C">
        <w:rPr>
          <w:rFonts w:hAnsi="Times New Roman" w:ascii="Times New Roman"/>
          <w:sz w:val="24"/>
          <w:szCs w:val="24"/>
        </w:rPr>
        <w:t>Martinjak</w:t>
      </w:r>
      <w:proofErr w:type="spellEnd"/>
      <w:r w:rsidRPr="0087189C">
        <w:rPr>
          <w:rFonts w:hAnsi="Times New Roman" w:ascii="Times New Roman"/>
          <w:sz w:val="24"/>
          <w:szCs w:val="24"/>
        </w:rPr>
        <w:t xml:space="preserve"> OIB 38909510127 iz </w:t>
      </w:r>
      <w:proofErr w:type="spellStart"/>
      <w:r w:rsidRPr="0087189C">
        <w:rPr>
          <w:rFonts w:hAnsi="Times New Roman" w:ascii="Times New Roman"/>
          <w:sz w:val="24"/>
          <w:szCs w:val="24"/>
        </w:rPr>
        <w:t>Oma</w:t>
      </w:r>
      <w:r>
        <w:rPr>
          <w:rFonts w:hAnsi="Times New Roman" w:ascii="Times New Roman"/>
          <w:sz w:val="24"/>
          <w:szCs w:val="24"/>
        </w:rPr>
        <w:t>mno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Omamno</w:t>
      </w:r>
      <w:proofErr w:type="spellEnd"/>
      <w:r>
        <w:rPr>
          <w:rFonts w:hAnsi="Times New Roman" w:ascii="Times New Roman"/>
          <w:sz w:val="24"/>
          <w:szCs w:val="24"/>
        </w:rPr>
        <w:t xml:space="preserve"> 40  10381 </w:t>
      </w:r>
      <w:proofErr w:type="spellStart"/>
      <w:r>
        <w:rPr>
          <w:rFonts w:hAnsi="Times New Roman" w:ascii="Times New Roman"/>
          <w:sz w:val="24"/>
          <w:szCs w:val="24"/>
        </w:rPr>
        <w:t>Bedenica</w:t>
      </w:r>
      <w:proofErr w:type="spellEnd"/>
      <w:r>
        <w:rPr>
          <w:rFonts w:hAnsi="Times New Roman" w:ascii="Times New Roman"/>
          <w:sz w:val="24"/>
          <w:szCs w:val="24"/>
        </w:rPr>
        <w:t xml:space="preserve"> da dostavi pisanim putem </w:t>
      </w:r>
      <w:proofErr w:type="spellStart"/>
      <w:r>
        <w:rPr>
          <w:rFonts w:hAnsi="Times New Roman" w:ascii="Times New Roman"/>
          <w:sz w:val="24"/>
          <w:szCs w:val="24"/>
        </w:rPr>
        <w:t>prokazni</w:t>
      </w:r>
      <w:proofErr w:type="spellEnd"/>
      <w:r>
        <w:rPr>
          <w:rFonts w:hAnsi="Times New Roman" w:ascii="Times New Roman"/>
          <w:sz w:val="24"/>
          <w:szCs w:val="24"/>
        </w:rPr>
        <w:t xml:space="preserve"> popis imovine iz kojega će biti razvidno ima li dužnik nekretnine, pokretnine i novčane tražbine, te da se ujedno očituje na izvješće privremene stečajne upraviteljice o stanju za 2016. godinu glede imovine i potraživanja dužnika.</w:t>
      </w:r>
    </w:p>
    <w:p w:rsidRDefault="00AB4581" w:rsidP="00AB4581" w:rsidR="00AB4581" w:rsidRPr="00513894">
      <w:pPr>
        <w:jc w:val="both"/>
      </w:pPr>
    </w:p>
    <w:p w:rsidRDefault="00ED1093" w:rsidP="00ED1093" w:rsidR="00AB4581" w:rsidRPr="00ED1093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D1093">
        <w:rPr>
          <w:rFonts w:hAnsi="Times New Roman" w:ascii="Times New Roman"/>
          <w:sz w:val="24"/>
          <w:szCs w:val="24"/>
        </w:rPr>
        <w:t>Današnje ročište se odgađa a slijedeće se zakazuje za</w:t>
      </w:r>
    </w:p>
    <w:p w:rsidRDefault="00F130F7" w:rsidP="00ED1093" w:rsidR="00ED1093" w:rsidRPr="00ED1093">
      <w:pPr>
        <w:jc w:val="center"/>
        <w:rPr>
          <w:b/>
        </w:rPr>
      </w:pPr>
      <w:r>
        <w:rPr>
          <w:b/>
        </w:rPr>
        <w:t>6. veljače</w:t>
      </w:r>
      <w:r w:rsidR="00740B59">
        <w:rPr>
          <w:b/>
        </w:rPr>
        <w:t xml:space="preserve"> 2019</w:t>
      </w:r>
      <w:r w:rsidR="00ED1093" w:rsidRPr="00ED1093">
        <w:rPr>
          <w:b/>
        </w:rPr>
        <w:t>. s početkom u 1</w:t>
      </w:r>
      <w:r>
        <w:rPr>
          <w:b/>
        </w:rPr>
        <w:t>0</w:t>
      </w:r>
      <w:r w:rsidR="00ED1093" w:rsidRPr="00ED1093">
        <w:rPr>
          <w:b/>
        </w:rPr>
        <w:t>,00 sati</w:t>
      </w:r>
    </w:p>
    <w:p w:rsidRDefault="00ED1093" w:rsidP="00ED1093" w:rsidR="00ED1093">
      <w:pPr>
        <w:jc w:val="both"/>
      </w:pPr>
    </w:p>
    <w:p w:rsidRDefault="00ED1093" w:rsidP="00ED1093" w:rsidR="00ED1093" w:rsidRPr="00513894">
      <w:pPr>
        <w:jc w:val="both"/>
      </w:pPr>
      <w:r>
        <w:tab/>
      </w:r>
      <w:r>
        <w:tab/>
      </w:r>
      <w:r>
        <w:tab/>
        <w:t>što nazočni primaju na znanje i neće se posebno pozivati, a posebno će se pozvati predlagatelj, ovim zapisnikom.</w:t>
      </w:r>
    </w:p>
    <w:p w:rsidRDefault="00AB4581" w:rsidP="00AB4581" w:rsidR="00AB4581" w:rsidRPr="00513894">
      <w:pPr>
        <w:jc w:val="both"/>
        <w:rPr>
          <w:bCs/>
        </w:rPr>
      </w:pPr>
    </w:p>
    <w:p w:rsidRDefault="00AB4581" w:rsidP="00AB4581" w:rsidR="00AB4581" w:rsidRPr="00513894">
      <w:pPr>
        <w:jc w:val="center"/>
        <w:rPr>
          <w:bCs/>
        </w:rPr>
      </w:pPr>
      <w:r w:rsidRPr="00513894">
        <w:rPr>
          <w:bCs/>
        </w:rPr>
        <w:t xml:space="preserve">Dovršeno u  </w:t>
      </w:r>
      <w:r w:rsidR="00ED1093">
        <w:rPr>
          <w:bCs/>
        </w:rPr>
        <w:t>10,25</w:t>
      </w:r>
      <w:r w:rsidRPr="00513894">
        <w:rPr>
          <w:bCs/>
        </w:rPr>
        <w:t xml:space="preserve">  sati.</w:t>
      </w:r>
    </w:p>
    <w:p w:rsidRDefault="00AB4581" w:rsidP="00AB4581" w:rsidR="00AB4581" w:rsidRPr="00513894">
      <w:pPr>
        <w:pStyle w:val="Tijeloteksta"/>
        <w:rPr>
          <w:bCs/>
        </w:rPr>
      </w:pPr>
    </w:p>
    <w:p w:rsidRDefault="00AB4581" w:rsidP="00AB4581" w:rsidR="00ED1093" w:rsidRPr="00513894">
      <w:pPr>
        <w:pStyle w:val="Tijeloteksta"/>
        <w:jc w:val="center"/>
        <w:rPr>
          <w:bCs/>
        </w:rPr>
      </w:pPr>
      <w:r w:rsidRPr="00513894">
        <w:rPr>
          <w:bCs/>
        </w:rPr>
        <w:t>STEČAJNI SUDAC:</w:t>
      </w:r>
    </w:p>
    <w:p w:rsidRDefault="00AB4581" w:rsidP="00AB4581" w:rsidR="00AB4581" w:rsidRPr="00513894">
      <w:pPr>
        <w:pStyle w:val="Tijeloteksta"/>
        <w:rPr>
          <w:bCs/>
        </w:rPr>
      </w:pPr>
    </w:p>
    <w:p w:rsidRDefault="00AB4581" w:rsidP="00AB4581" w:rsidR="00ED1093">
      <w:pPr>
        <w:pStyle w:val="Tijeloteksta"/>
        <w:jc w:val="center"/>
        <w:rPr>
          <w:bCs/>
        </w:rPr>
      </w:pPr>
      <w:r w:rsidRPr="00513894">
        <w:rPr>
          <w:bCs/>
        </w:rPr>
        <w:lastRenderedPageBreak/>
        <w:t>PRIVREMENI STEČAJNI UPRAVITELJ:</w:t>
      </w:r>
    </w:p>
    <w:p w:rsidRDefault="00ED1093" w:rsidP="00AB4581" w:rsidR="00ED1093" w:rsidRPr="00513894">
      <w:pPr>
        <w:pStyle w:val="Tijeloteksta"/>
        <w:jc w:val="center"/>
        <w:rPr>
          <w:bCs/>
        </w:rPr>
      </w:pPr>
    </w:p>
    <w:p w:rsidRDefault="00AB4581" w:rsidP="00AB4581" w:rsidR="00AB4581" w:rsidRPr="00513894">
      <w:pPr>
        <w:pStyle w:val="Tijeloteksta"/>
        <w:jc w:val="center"/>
        <w:rPr>
          <w:bCs/>
        </w:rPr>
      </w:pPr>
    </w:p>
    <w:p w:rsidRDefault="00AB4581" w:rsidR="00513894" w:rsidRPr="00513894">
      <w:pPr>
        <w:pStyle w:val="Tijeloteksta"/>
        <w:jc w:val="center"/>
      </w:pPr>
      <w:r w:rsidRPr="00513894">
        <w:rPr>
          <w:bCs/>
        </w:rPr>
        <w:t xml:space="preserve">ZAPISNIČAR:                                  STRANKA:           </w:t>
      </w:r>
      <w:bookmarkStart w:name="_GoBack" w:id="0"/>
      <w:bookmarkEnd w:id="0"/>
    </w:p>
    <w:sectPr w:rsidSect="008156BE" w:rsidR="00513894" w:rsidRPr="005138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E09" w:rsidR="00BD5E09">
      <w:r>
        <w:separator/>
      </w:r>
    </w:p>
  </w:endnote>
  <w:endnote w:id="0" w:type="continuationSeparator">
    <w:p w:rsidRDefault="00BD5E09" w:rsidR="00BD5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E09" w:rsidR="00BD5E09">
      <w:r>
        <w:separator/>
      </w:r>
    </w:p>
  </w:footnote>
  <w:footnote w:id="0" w:type="continuationSeparator">
    <w:p w:rsidRDefault="00BD5E09" w:rsidR="00BD5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1860" w:rsidR="00C218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0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860" w:rsidR="00C21860">
    <w:pPr>
      <w:pStyle w:val="Zaglavlje"/>
    </w:pPr>
  </w:p>
  <w:p w:rsidRDefault="00C21860" w:rsidP="00FC6F78" w:rsidR="00C21860">
    <w:r>
      <w:tab/>
    </w:r>
    <w:r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 w:rsidRPr="00EF59DA">
      <w:t>1</w:t>
    </w:r>
    <w:r w:rsidR="006D5CA2">
      <w:t>0</w:t>
    </w:r>
    <w:r w:rsidR="006D5CA2" w:rsidRPr="00EF59DA">
      <w:t xml:space="preserve"> St-</w:t>
    </w:r>
    <w:r w:rsidR="004F7DE0">
      <w:t>631</w:t>
    </w:r>
    <w:r w:rsidR="00243B19">
      <w:t>/2018</w:t>
    </w:r>
    <w:r w:rsidR="0036674A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R="00C21860">
    <w:pPr>
      <w:pStyle w:val="Zaglavlje"/>
    </w:pPr>
    <w:r>
      <w:tab/>
    </w:r>
    <w:r>
      <w:tab/>
    </w:r>
  </w:p>
  <w:p w:rsidRDefault="00C21860" w:rsidR="00C218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B492CA6"/>
    <w:multiLevelType w:val="hybridMultilevel"/>
    <w:tmpl w:val="02EA374A"/>
    <w:lvl w:tplc="FE34D474" w:ilvl="0">
      <w:start w:val="18"/>
      <w:numFmt w:val="bullet"/>
      <w:lvlText w:val="-"/>
      <w:lvlJc w:val="left"/>
      <w:pPr>
        <w:ind w:hanging="360" w:left="720"/>
      </w:pPr>
      <w:rPr>
        <w:rFonts w:eastAsiaTheme="minorHAnsi" w:cs="Arial" w:hAnsi="Comic Sans MS" w:ascii="Comic Sans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93109D"/>
    <w:multiLevelType w:val="hybridMultilevel"/>
    <w:tmpl w:val="86945750"/>
    <w:lvl w:tplc="77543FBC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179F55CF"/>
    <w:multiLevelType w:val="multilevel"/>
    <w:tmpl w:val="DABE417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360" w:left="786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4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5D3468CC"/>
    <w:multiLevelType w:val="multilevel"/>
    <w:tmpl w:val="8CF63B56"/>
    <w:lvl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390" w:left="75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7">
    <w:nsid w:val="6B474F33"/>
    <w:multiLevelType w:val="hybridMultilevel"/>
    <w:tmpl w:val="45EA96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E83AB0"/>
    <w:multiLevelType w:val="hybridMultilevel"/>
    <w:tmpl w:val="FA460A04"/>
    <w:lvl w:tplc="C8E8E1B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168727D"/>
    <w:multiLevelType w:val="hybridMultilevel"/>
    <w:tmpl w:val="74788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5F0B9F"/>
    <w:multiLevelType w:val="hybridMultilevel"/>
    <w:tmpl w:val="73CE00AC"/>
    <w:lvl w:tplc="4E102A8A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1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154D8C"/>
    <w:multiLevelType w:val="hybridMultilevel"/>
    <w:tmpl w:val="2F3EDDC6"/>
    <w:lvl w:tplc="A5DC5CA4" w:ilvl="0">
      <w:start w:val="1"/>
      <w:numFmt w:val="decimal"/>
      <w:lvlText w:val="%1."/>
      <w:lvlJc w:val="left"/>
      <w:pPr>
        <w:ind w:hanging="360" w:left="720"/>
      </w:pPr>
      <w:rPr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3354"/>
    <w:rsid w:val="00003C28"/>
    <w:rsid w:val="00005970"/>
    <w:rsid w:val="00006996"/>
    <w:rsid w:val="00006E7A"/>
    <w:rsid w:val="00007347"/>
    <w:rsid w:val="00011E74"/>
    <w:rsid w:val="00015111"/>
    <w:rsid w:val="0001784F"/>
    <w:rsid w:val="00021BD8"/>
    <w:rsid w:val="00021D31"/>
    <w:rsid w:val="00023A59"/>
    <w:rsid w:val="00025CF9"/>
    <w:rsid w:val="000268C7"/>
    <w:rsid w:val="00027588"/>
    <w:rsid w:val="000322A0"/>
    <w:rsid w:val="00034196"/>
    <w:rsid w:val="00035630"/>
    <w:rsid w:val="00035A5D"/>
    <w:rsid w:val="00035AD2"/>
    <w:rsid w:val="00037761"/>
    <w:rsid w:val="00043AFC"/>
    <w:rsid w:val="000477EF"/>
    <w:rsid w:val="00047F60"/>
    <w:rsid w:val="0005039F"/>
    <w:rsid w:val="00051634"/>
    <w:rsid w:val="000528AD"/>
    <w:rsid w:val="00052DD4"/>
    <w:rsid w:val="000546D5"/>
    <w:rsid w:val="00054B27"/>
    <w:rsid w:val="000552C1"/>
    <w:rsid w:val="000563C5"/>
    <w:rsid w:val="00056754"/>
    <w:rsid w:val="00056CF5"/>
    <w:rsid w:val="0006050E"/>
    <w:rsid w:val="0006057B"/>
    <w:rsid w:val="0006146C"/>
    <w:rsid w:val="000641DC"/>
    <w:rsid w:val="000656C1"/>
    <w:rsid w:val="0006617C"/>
    <w:rsid w:val="0006641D"/>
    <w:rsid w:val="00067537"/>
    <w:rsid w:val="00067620"/>
    <w:rsid w:val="00070249"/>
    <w:rsid w:val="000704A0"/>
    <w:rsid w:val="0007302A"/>
    <w:rsid w:val="00073528"/>
    <w:rsid w:val="00073ADD"/>
    <w:rsid w:val="00076AA2"/>
    <w:rsid w:val="00076C9A"/>
    <w:rsid w:val="00076F59"/>
    <w:rsid w:val="000770AE"/>
    <w:rsid w:val="000779FF"/>
    <w:rsid w:val="00082711"/>
    <w:rsid w:val="00082A3C"/>
    <w:rsid w:val="00083B62"/>
    <w:rsid w:val="000862BF"/>
    <w:rsid w:val="00086C75"/>
    <w:rsid w:val="00091C1D"/>
    <w:rsid w:val="00092A8D"/>
    <w:rsid w:val="0009318D"/>
    <w:rsid w:val="00093203"/>
    <w:rsid w:val="00096216"/>
    <w:rsid w:val="0009677C"/>
    <w:rsid w:val="000973E6"/>
    <w:rsid w:val="000A1482"/>
    <w:rsid w:val="000A51AA"/>
    <w:rsid w:val="000A7F8B"/>
    <w:rsid w:val="000B1D22"/>
    <w:rsid w:val="000B356F"/>
    <w:rsid w:val="000B4063"/>
    <w:rsid w:val="000B53D9"/>
    <w:rsid w:val="000B768E"/>
    <w:rsid w:val="000C0592"/>
    <w:rsid w:val="000C0636"/>
    <w:rsid w:val="000C3924"/>
    <w:rsid w:val="000C6BED"/>
    <w:rsid w:val="000C6D19"/>
    <w:rsid w:val="000C6EB3"/>
    <w:rsid w:val="000C76D0"/>
    <w:rsid w:val="000D0115"/>
    <w:rsid w:val="000D02FB"/>
    <w:rsid w:val="000D0EDF"/>
    <w:rsid w:val="000D120D"/>
    <w:rsid w:val="000D33ED"/>
    <w:rsid w:val="000D452D"/>
    <w:rsid w:val="000D5D06"/>
    <w:rsid w:val="000D6E85"/>
    <w:rsid w:val="000D6EB6"/>
    <w:rsid w:val="000E4506"/>
    <w:rsid w:val="000E4F34"/>
    <w:rsid w:val="000E6034"/>
    <w:rsid w:val="000E6D7F"/>
    <w:rsid w:val="000F0462"/>
    <w:rsid w:val="000F0546"/>
    <w:rsid w:val="000F07E2"/>
    <w:rsid w:val="000F0B61"/>
    <w:rsid w:val="000F3366"/>
    <w:rsid w:val="000F36EE"/>
    <w:rsid w:val="000F468C"/>
    <w:rsid w:val="000F4F7E"/>
    <w:rsid w:val="000F5C63"/>
    <w:rsid w:val="000F67B0"/>
    <w:rsid w:val="0010145A"/>
    <w:rsid w:val="00102727"/>
    <w:rsid w:val="00103608"/>
    <w:rsid w:val="00104EF0"/>
    <w:rsid w:val="001068B5"/>
    <w:rsid w:val="00106C53"/>
    <w:rsid w:val="0010767A"/>
    <w:rsid w:val="001100CB"/>
    <w:rsid w:val="00115423"/>
    <w:rsid w:val="001176B6"/>
    <w:rsid w:val="00117A74"/>
    <w:rsid w:val="00121BA4"/>
    <w:rsid w:val="0012248D"/>
    <w:rsid w:val="00122DC5"/>
    <w:rsid w:val="0012395A"/>
    <w:rsid w:val="00123FFF"/>
    <w:rsid w:val="00124F3A"/>
    <w:rsid w:val="001258AC"/>
    <w:rsid w:val="00126CB8"/>
    <w:rsid w:val="00127A2D"/>
    <w:rsid w:val="00131351"/>
    <w:rsid w:val="001325A9"/>
    <w:rsid w:val="00134E3A"/>
    <w:rsid w:val="001350D6"/>
    <w:rsid w:val="00135127"/>
    <w:rsid w:val="001352AF"/>
    <w:rsid w:val="00135C48"/>
    <w:rsid w:val="00136179"/>
    <w:rsid w:val="0013770A"/>
    <w:rsid w:val="00140493"/>
    <w:rsid w:val="001416B2"/>
    <w:rsid w:val="00141876"/>
    <w:rsid w:val="00141AB7"/>
    <w:rsid w:val="0014221A"/>
    <w:rsid w:val="001452E6"/>
    <w:rsid w:val="001463F7"/>
    <w:rsid w:val="00146C85"/>
    <w:rsid w:val="001471CC"/>
    <w:rsid w:val="00147B41"/>
    <w:rsid w:val="00150117"/>
    <w:rsid w:val="00151091"/>
    <w:rsid w:val="00152A36"/>
    <w:rsid w:val="00152CE4"/>
    <w:rsid w:val="001531F9"/>
    <w:rsid w:val="00154507"/>
    <w:rsid w:val="00154571"/>
    <w:rsid w:val="001549FE"/>
    <w:rsid w:val="00155507"/>
    <w:rsid w:val="001556A9"/>
    <w:rsid w:val="00155CFC"/>
    <w:rsid w:val="00155E1A"/>
    <w:rsid w:val="0016196D"/>
    <w:rsid w:val="00161A89"/>
    <w:rsid w:val="001631ED"/>
    <w:rsid w:val="00163A69"/>
    <w:rsid w:val="00164085"/>
    <w:rsid w:val="001643DF"/>
    <w:rsid w:val="00165956"/>
    <w:rsid w:val="00166897"/>
    <w:rsid w:val="00166CF2"/>
    <w:rsid w:val="00167533"/>
    <w:rsid w:val="00171BB0"/>
    <w:rsid w:val="00173686"/>
    <w:rsid w:val="00174AD2"/>
    <w:rsid w:val="001750FA"/>
    <w:rsid w:val="00175D15"/>
    <w:rsid w:val="0017777B"/>
    <w:rsid w:val="001806E1"/>
    <w:rsid w:val="001807E6"/>
    <w:rsid w:val="001808ED"/>
    <w:rsid w:val="00180EA3"/>
    <w:rsid w:val="0018104A"/>
    <w:rsid w:val="00184DCC"/>
    <w:rsid w:val="001850DD"/>
    <w:rsid w:val="00185481"/>
    <w:rsid w:val="001855A5"/>
    <w:rsid w:val="00186D74"/>
    <w:rsid w:val="00191DDF"/>
    <w:rsid w:val="00193329"/>
    <w:rsid w:val="00193331"/>
    <w:rsid w:val="00194F79"/>
    <w:rsid w:val="001950CB"/>
    <w:rsid w:val="0019667C"/>
    <w:rsid w:val="00196DD2"/>
    <w:rsid w:val="001A2035"/>
    <w:rsid w:val="001A2B78"/>
    <w:rsid w:val="001A61D0"/>
    <w:rsid w:val="001A74AC"/>
    <w:rsid w:val="001A7E25"/>
    <w:rsid w:val="001B0577"/>
    <w:rsid w:val="001B0CE4"/>
    <w:rsid w:val="001B289C"/>
    <w:rsid w:val="001B486E"/>
    <w:rsid w:val="001B5BE1"/>
    <w:rsid w:val="001B69D6"/>
    <w:rsid w:val="001B6FAD"/>
    <w:rsid w:val="001B754B"/>
    <w:rsid w:val="001C09CF"/>
    <w:rsid w:val="001C0E5E"/>
    <w:rsid w:val="001C1132"/>
    <w:rsid w:val="001C1311"/>
    <w:rsid w:val="001C14BF"/>
    <w:rsid w:val="001C27EA"/>
    <w:rsid w:val="001C29FC"/>
    <w:rsid w:val="001C3F03"/>
    <w:rsid w:val="001C584D"/>
    <w:rsid w:val="001C5B42"/>
    <w:rsid w:val="001C69E2"/>
    <w:rsid w:val="001D15FB"/>
    <w:rsid w:val="001D293D"/>
    <w:rsid w:val="001D6AD3"/>
    <w:rsid w:val="001E1126"/>
    <w:rsid w:val="001E261A"/>
    <w:rsid w:val="001E26A4"/>
    <w:rsid w:val="001E3723"/>
    <w:rsid w:val="001E4BAD"/>
    <w:rsid w:val="001E5AE6"/>
    <w:rsid w:val="001E5D49"/>
    <w:rsid w:val="001E6C3D"/>
    <w:rsid w:val="001E6EB2"/>
    <w:rsid w:val="001E7772"/>
    <w:rsid w:val="001E7BC8"/>
    <w:rsid w:val="001E7ECC"/>
    <w:rsid w:val="001F35D0"/>
    <w:rsid w:val="002003CF"/>
    <w:rsid w:val="002005A6"/>
    <w:rsid w:val="00200E24"/>
    <w:rsid w:val="002017D1"/>
    <w:rsid w:val="00205D48"/>
    <w:rsid w:val="00205F79"/>
    <w:rsid w:val="00206292"/>
    <w:rsid w:val="00207FA2"/>
    <w:rsid w:val="00211B34"/>
    <w:rsid w:val="00214194"/>
    <w:rsid w:val="00216989"/>
    <w:rsid w:val="002173FF"/>
    <w:rsid w:val="00222A5F"/>
    <w:rsid w:val="002233AD"/>
    <w:rsid w:val="00224229"/>
    <w:rsid w:val="0022583C"/>
    <w:rsid w:val="002259BD"/>
    <w:rsid w:val="00226BCC"/>
    <w:rsid w:val="00231020"/>
    <w:rsid w:val="00232D37"/>
    <w:rsid w:val="00233E78"/>
    <w:rsid w:val="00235C1C"/>
    <w:rsid w:val="002361A1"/>
    <w:rsid w:val="00242269"/>
    <w:rsid w:val="00243B19"/>
    <w:rsid w:val="00244D6C"/>
    <w:rsid w:val="00245FAA"/>
    <w:rsid w:val="00247E31"/>
    <w:rsid w:val="002541A3"/>
    <w:rsid w:val="002561A5"/>
    <w:rsid w:val="00256686"/>
    <w:rsid w:val="00260F49"/>
    <w:rsid w:val="0026106D"/>
    <w:rsid w:val="002621A6"/>
    <w:rsid w:val="002633E5"/>
    <w:rsid w:val="00265476"/>
    <w:rsid w:val="00265FD6"/>
    <w:rsid w:val="00267847"/>
    <w:rsid w:val="002701B5"/>
    <w:rsid w:val="002702F6"/>
    <w:rsid w:val="00271732"/>
    <w:rsid w:val="0027205D"/>
    <w:rsid w:val="002740F5"/>
    <w:rsid w:val="00274678"/>
    <w:rsid w:val="0027470C"/>
    <w:rsid w:val="00276C13"/>
    <w:rsid w:val="00280144"/>
    <w:rsid w:val="00280D8F"/>
    <w:rsid w:val="00281445"/>
    <w:rsid w:val="00282ED6"/>
    <w:rsid w:val="00283866"/>
    <w:rsid w:val="00284FD5"/>
    <w:rsid w:val="002861CF"/>
    <w:rsid w:val="00286470"/>
    <w:rsid w:val="0028736E"/>
    <w:rsid w:val="00287CDB"/>
    <w:rsid w:val="0029044E"/>
    <w:rsid w:val="002907BE"/>
    <w:rsid w:val="00291171"/>
    <w:rsid w:val="00292249"/>
    <w:rsid w:val="00292D22"/>
    <w:rsid w:val="00294841"/>
    <w:rsid w:val="00296A91"/>
    <w:rsid w:val="00297606"/>
    <w:rsid w:val="002A0C9B"/>
    <w:rsid w:val="002A2395"/>
    <w:rsid w:val="002A33A1"/>
    <w:rsid w:val="002A349F"/>
    <w:rsid w:val="002A6887"/>
    <w:rsid w:val="002A6B98"/>
    <w:rsid w:val="002A6C5D"/>
    <w:rsid w:val="002A76EB"/>
    <w:rsid w:val="002A7741"/>
    <w:rsid w:val="002B21D1"/>
    <w:rsid w:val="002B2639"/>
    <w:rsid w:val="002B4D5F"/>
    <w:rsid w:val="002B4E4D"/>
    <w:rsid w:val="002B6B2D"/>
    <w:rsid w:val="002B7514"/>
    <w:rsid w:val="002B7819"/>
    <w:rsid w:val="002C15B6"/>
    <w:rsid w:val="002C281A"/>
    <w:rsid w:val="002C345C"/>
    <w:rsid w:val="002C4470"/>
    <w:rsid w:val="002D1A0F"/>
    <w:rsid w:val="002D26E2"/>
    <w:rsid w:val="002D2BF0"/>
    <w:rsid w:val="002D2CE1"/>
    <w:rsid w:val="002D3500"/>
    <w:rsid w:val="002D3958"/>
    <w:rsid w:val="002D6D1A"/>
    <w:rsid w:val="002D6F2C"/>
    <w:rsid w:val="002D74D0"/>
    <w:rsid w:val="002D793E"/>
    <w:rsid w:val="002E1122"/>
    <w:rsid w:val="002E15F9"/>
    <w:rsid w:val="002E1DFE"/>
    <w:rsid w:val="002E2375"/>
    <w:rsid w:val="002E2B1C"/>
    <w:rsid w:val="002E2BBA"/>
    <w:rsid w:val="002E32E9"/>
    <w:rsid w:val="002E367F"/>
    <w:rsid w:val="002E3EF7"/>
    <w:rsid w:val="002E5956"/>
    <w:rsid w:val="002E5A6C"/>
    <w:rsid w:val="002E5C44"/>
    <w:rsid w:val="002E5F16"/>
    <w:rsid w:val="002F0B43"/>
    <w:rsid w:val="002F164A"/>
    <w:rsid w:val="002F1F51"/>
    <w:rsid w:val="002F4075"/>
    <w:rsid w:val="002F47C5"/>
    <w:rsid w:val="002F5D38"/>
    <w:rsid w:val="002F666A"/>
    <w:rsid w:val="002F6DA2"/>
    <w:rsid w:val="002F733F"/>
    <w:rsid w:val="002F7FB6"/>
    <w:rsid w:val="003014B2"/>
    <w:rsid w:val="00303BB9"/>
    <w:rsid w:val="00305086"/>
    <w:rsid w:val="00306E0E"/>
    <w:rsid w:val="0031029A"/>
    <w:rsid w:val="0031680B"/>
    <w:rsid w:val="003169D8"/>
    <w:rsid w:val="00317CAD"/>
    <w:rsid w:val="00321B19"/>
    <w:rsid w:val="00322113"/>
    <w:rsid w:val="00322C33"/>
    <w:rsid w:val="00325156"/>
    <w:rsid w:val="00325255"/>
    <w:rsid w:val="00327B4C"/>
    <w:rsid w:val="003306C4"/>
    <w:rsid w:val="00331650"/>
    <w:rsid w:val="00333912"/>
    <w:rsid w:val="0033608B"/>
    <w:rsid w:val="003403B7"/>
    <w:rsid w:val="00342897"/>
    <w:rsid w:val="00342D9D"/>
    <w:rsid w:val="00343B40"/>
    <w:rsid w:val="0034508F"/>
    <w:rsid w:val="00345DAC"/>
    <w:rsid w:val="00345E26"/>
    <w:rsid w:val="003478C3"/>
    <w:rsid w:val="00350708"/>
    <w:rsid w:val="00351421"/>
    <w:rsid w:val="00351A70"/>
    <w:rsid w:val="0035359E"/>
    <w:rsid w:val="003539B7"/>
    <w:rsid w:val="003552C8"/>
    <w:rsid w:val="00355333"/>
    <w:rsid w:val="00356442"/>
    <w:rsid w:val="00357995"/>
    <w:rsid w:val="00362494"/>
    <w:rsid w:val="00364ED9"/>
    <w:rsid w:val="00365096"/>
    <w:rsid w:val="0036674A"/>
    <w:rsid w:val="00366BA8"/>
    <w:rsid w:val="00366E41"/>
    <w:rsid w:val="00370643"/>
    <w:rsid w:val="003706E8"/>
    <w:rsid w:val="00370D40"/>
    <w:rsid w:val="00373B4C"/>
    <w:rsid w:val="00373D8C"/>
    <w:rsid w:val="003753A6"/>
    <w:rsid w:val="00377D9F"/>
    <w:rsid w:val="00380153"/>
    <w:rsid w:val="003809F1"/>
    <w:rsid w:val="00380BEF"/>
    <w:rsid w:val="003820DB"/>
    <w:rsid w:val="00384552"/>
    <w:rsid w:val="00386481"/>
    <w:rsid w:val="003868C1"/>
    <w:rsid w:val="00387639"/>
    <w:rsid w:val="003876D5"/>
    <w:rsid w:val="0039021E"/>
    <w:rsid w:val="00390C6B"/>
    <w:rsid w:val="00390FE5"/>
    <w:rsid w:val="00394B6F"/>
    <w:rsid w:val="00394C96"/>
    <w:rsid w:val="003969C9"/>
    <w:rsid w:val="00397481"/>
    <w:rsid w:val="003A0D45"/>
    <w:rsid w:val="003A1FE4"/>
    <w:rsid w:val="003A317C"/>
    <w:rsid w:val="003A342B"/>
    <w:rsid w:val="003A404E"/>
    <w:rsid w:val="003A429C"/>
    <w:rsid w:val="003A478F"/>
    <w:rsid w:val="003B20F6"/>
    <w:rsid w:val="003B2D0D"/>
    <w:rsid w:val="003B513B"/>
    <w:rsid w:val="003B5F61"/>
    <w:rsid w:val="003B69CA"/>
    <w:rsid w:val="003B7718"/>
    <w:rsid w:val="003B7C73"/>
    <w:rsid w:val="003C0A47"/>
    <w:rsid w:val="003C0C11"/>
    <w:rsid w:val="003C120F"/>
    <w:rsid w:val="003C17B9"/>
    <w:rsid w:val="003C2566"/>
    <w:rsid w:val="003C3032"/>
    <w:rsid w:val="003C3222"/>
    <w:rsid w:val="003C3FE4"/>
    <w:rsid w:val="003C757C"/>
    <w:rsid w:val="003D10EE"/>
    <w:rsid w:val="003D1883"/>
    <w:rsid w:val="003D29B1"/>
    <w:rsid w:val="003D3096"/>
    <w:rsid w:val="003D5612"/>
    <w:rsid w:val="003E1AD5"/>
    <w:rsid w:val="003E35AD"/>
    <w:rsid w:val="003E539C"/>
    <w:rsid w:val="003E5523"/>
    <w:rsid w:val="003E755A"/>
    <w:rsid w:val="003E76C7"/>
    <w:rsid w:val="003F1E76"/>
    <w:rsid w:val="003F2097"/>
    <w:rsid w:val="003F2373"/>
    <w:rsid w:val="003F3229"/>
    <w:rsid w:val="003F470D"/>
    <w:rsid w:val="003F4EB8"/>
    <w:rsid w:val="003F5578"/>
    <w:rsid w:val="003F6CBB"/>
    <w:rsid w:val="003F6E09"/>
    <w:rsid w:val="0040155A"/>
    <w:rsid w:val="004026D7"/>
    <w:rsid w:val="0040301C"/>
    <w:rsid w:val="004058C6"/>
    <w:rsid w:val="00406551"/>
    <w:rsid w:val="00406C43"/>
    <w:rsid w:val="00407774"/>
    <w:rsid w:val="00410BCE"/>
    <w:rsid w:val="00412D9A"/>
    <w:rsid w:val="00412EC1"/>
    <w:rsid w:val="004131EF"/>
    <w:rsid w:val="00414554"/>
    <w:rsid w:val="004206B1"/>
    <w:rsid w:val="00423225"/>
    <w:rsid w:val="004249C8"/>
    <w:rsid w:val="00433862"/>
    <w:rsid w:val="00435450"/>
    <w:rsid w:val="00435E2C"/>
    <w:rsid w:val="00436F2B"/>
    <w:rsid w:val="00437609"/>
    <w:rsid w:val="004415ED"/>
    <w:rsid w:val="00441A93"/>
    <w:rsid w:val="00442B5B"/>
    <w:rsid w:val="00444086"/>
    <w:rsid w:val="004447BB"/>
    <w:rsid w:val="00444C2B"/>
    <w:rsid w:val="00446B08"/>
    <w:rsid w:val="00447EBF"/>
    <w:rsid w:val="00447EEA"/>
    <w:rsid w:val="00450A84"/>
    <w:rsid w:val="00450B33"/>
    <w:rsid w:val="00451D49"/>
    <w:rsid w:val="00453424"/>
    <w:rsid w:val="00453E1E"/>
    <w:rsid w:val="004566DD"/>
    <w:rsid w:val="00457DD8"/>
    <w:rsid w:val="00460469"/>
    <w:rsid w:val="004613B8"/>
    <w:rsid w:val="00461A5E"/>
    <w:rsid w:val="00461ACB"/>
    <w:rsid w:val="00462191"/>
    <w:rsid w:val="0046338C"/>
    <w:rsid w:val="00463CCB"/>
    <w:rsid w:val="00465230"/>
    <w:rsid w:val="00466863"/>
    <w:rsid w:val="00471563"/>
    <w:rsid w:val="00472105"/>
    <w:rsid w:val="00473978"/>
    <w:rsid w:val="004744F9"/>
    <w:rsid w:val="004748D4"/>
    <w:rsid w:val="00474AFF"/>
    <w:rsid w:val="00475A83"/>
    <w:rsid w:val="00475B8A"/>
    <w:rsid w:val="00480476"/>
    <w:rsid w:val="00480A70"/>
    <w:rsid w:val="00480DA0"/>
    <w:rsid w:val="004823BD"/>
    <w:rsid w:val="00484FF5"/>
    <w:rsid w:val="0048525F"/>
    <w:rsid w:val="004864EE"/>
    <w:rsid w:val="0048732D"/>
    <w:rsid w:val="0048791E"/>
    <w:rsid w:val="00491986"/>
    <w:rsid w:val="00491B9B"/>
    <w:rsid w:val="00491CEF"/>
    <w:rsid w:val="0049339F"/>
    <w:rsid w:val="004935BE"/>
    <w:rsid w:val="004935F8"/>
    <w:rsid w:val="00495EC0"/>
    <w:rsid w:val="004974E5"/>
    <w:rsid w:val="00497FEC"/>
    <w:rsid w:val="004A2481"/>
    <w:rsid w:val="004A2632"/>
    <w:rsid w:val="004A2CD6"/>
    <w:rsid w:val="004A3510"/>
    <w:rsid w:val="004A4C1B"/>
    <w:rsid w:val="004A4C2E"/>
    <w:rsid w:val="004A5A79"/>
    <w:rsid w:val="004A5B6B"/>
    <w:rsid w:val="004B034D"/>
    <w:rsid w:val="004B181D"/>
    <w:rsid w:val="004B2B80"/>
    <w:rsid w:val="004B47DE"/>
    <w:rsid w:val="004B4AAC"/>
    <w:rsid w:val="004B4B3C"/>
    <w:rsid w:val="004B4D04"/>
    <w:rsid w:val="004B4E7D"/>
    <w:rsid w:val="004B55CF"/>
    <w:rsid w:val="004B7656"/>
    <w:rsid w:val="004C1851"/>
    <w:rsid w:val="004C2B50"/>
    <w:rsid w:val="004C59BE"/>
    <w:rsid w:val="004C6327"/>
    <w:rsid w:val="004D03EE"/>
    <w:rsid w:val="004D207D"/>
    <w:rsid w:val="004D47B3"/>
    <w:rsid w:val="004D4BF5"/>
    <w:rsid w:val="004D4F5A"/>
    <w:rsid w:val="004D51A2"/>
    <w:rsid w:val="004D5475"/>
    <w:rsid w:val="004D586A"/>
    <w:rsid w:val="004D6D28"/>
    <w:rsid w:val="004D73BE"/>
    <w:rsid w:val="004E1767"/>
    <w:rsid w:val="004E1862"/>
    <w:rsid w:val="004E2B26"/>
    <w:rsid w:val="004E2EF9"/>
    <w:rsid w:val="004E47B5"/>
    <w:rsid w:val="004E47F2"/>
    <w:rsid w:val="004E649D"/>
    <w:rsid w:val="004F0D4C"/>
    <w:rsid w:val="004F2EEC"/>
    <w:rsid w:val="004F30A8"/>
    <w:rsid w:val="004F346C"/>
    <w:rsid w:val="004F35CA"/>
    <w:rsid w:val="004F4017"/>
    <w:rsid w:val="004F43B6"/>
    <w:rsid w:val="004F4F32"/>
    <w:rsid w:val="004F57D9"/>
    <w:rsid w:val="004F60AC"/>
    <w:rsid w:val="004F6AC6"/>
    <w:rsid w:val="004F7DE0"/>
    <w:rsid w:val="00501205"/>
    <w:rsid w:val="00501441"/>
    <w:rsid w:val="00501DB5"/>
    <w:rsid w:val="0050328C"/>
    <w:rsid w:val="0050378D"/>
    <w:rsid w:val="0050533C"/>
    <w:rsid w:val="00506CD3"/>
    <w:rsid w:val="00507C51"/>
    <w:rsid w:val="00507F6A"/>
    <w:rsid w:val="00513894"/>
    <w:rsid w:val="00515886"/>
    <w:rsid w:val="00515F41"/>
    <w:rsid w:val="00516C2B"/>
    <w:rsid w:val="005179B5"/>
    <w:rsid w:val="00520C7D"/>
    <w:rsid w:val="0052235B"/>
    <w:rsid w:val="005228AD"/>
    <w:rsid w:val="005232FE"/>
    <w:rsid w:val="00523C14"/>
    <w:rsid w:val="00523FE1"/>
    <w:rsid w:val="00524774"/>
    <w:rsid w:val="00524F0D"/>
    <w:rsid w:val="00525E52"/>
    <w:rsid w:val="005269A5"/>
    <w:rsid w:val="00526FF5"/>
    <w:rsid w:val="00527029"/>
    <w:rsid w:val="00530CE6"/>
    <w:rsid w:val="005323A9"/>
    <w:rsid w:val="00533CA4"/>
    <w:rsid w:val="00535848"/>
    <w:rsid w:val="005361BF"/>
    <w:rsid w:val="00537841"/>
    <w:rsid w:val="00540205"/>
    <w:rsid w:val="005403CC"/>
    <w:rsid w:val="00541309"/>
    <w:rsid w:val="00542947"/>
    <w:rsid w:val="00543418"/>
    <w:rsid w:val="005453DA"/>
    <w:rsid w:val="00546684"/>
    <w:rsid w:val="005473A2"/>
    <w:rsid w:val="005474CA"/>
    <w:rsid w:val="00547FB4"/>
    <w:rsid w:val="005515F2"/>
    <w:rsid w:val="0055161E"/>
    <w:rsid w:val="00553556"/>
    <w:rsid w:val="0055608D"/>
    <w:rsid w:val="00557494"/>
    <w:rsid w:val="0055750C"/>
    <w:rsid w:val="00560CAF"/>
    <w:rsid w:val="00560EBD"/>
    <w:rsid w:val="0056152B"/>
    <w:rsid w:val="0056205D"/>
    <w:rsid w:val="00562904"/>
    <w:rsid w:val="00562AD6"/>
    <w:rsid w:val="00563F33"/>
    <w:rsid w:val="00570BE7"/>
    <w:rsid w:val="00572A26"/>
    <w:rsid w:val="00573A43"/>
    <w:rsid w:val="00574374"/>
    <w:rsid w:val="00576457"/>
    <w:rsid w:val="00577BBE"/>
    <w:rsid w:val="0058208A"/>
    <w:rsid w:val="005821F9"/>
    <w:rsid w:val="005823AA"/>
    <w:rsid w:val="0058348A"/>
    <w:rsid w:val="0058469A"/>
    <w:rsid w:val="00585E8A"/>
    <w:rsid w:val="00586F31"/>
    <w:rsid w:val="005900BF"/>
    <w:rsid w:val="00593C2A"/>
    <w:rsid w:val="00595A61"/>
    <w:rsid w:val="00595F69"/>
    <w:rsid w:val="005970BC"/>
    <w:rsid w:val="005A04DE"/>
    <w:rsid w:val="005A1F63"/>
    <w:rsid w:val="005A2A33"/>
    <w:rsid w:val="005A3407"/>
    <w:rsid w:val="005A3A1B"/>
    <w:rsid w:val="005A4203"/>
    <w:rsid w:val="005A5595"/>
    <w:rsid w:val="005A5982"/>
    <w:rsid w:val="005A7790"/>
    <w:rsid w:val="005B024F"/>
    <w:rsid w:val="005B07D9"/>
    <w:rsid w:val="005B4447"/>
    <w:rsid w:val="005B5106"/>
    <w:rsid w:val="005B5EBF"/>
    <w:rsid w:val="005B70C6"/>
    <w:rsid w:val="005B77E2"/>
    <w:rsid w:val="005C002C"/>
    <w:rsid w:val="005C24BD"/>
    <w:rsid w:val="005C2BFB"/>
    <w:rsid w:val="005C2C46"/>
    <w:rsid w:val="005C312B"/>
    <w:rsid w:val="005C32EF"/>
    <w:rsid w:val="005C3B90"/>
    <w:rsid w:val="005C532C"/>
    <w:rsid w:val="005D0610"/>
    <w:rsid w:val="005D3B93"/>
    <w:rsid w:val="005D53F8"/>
    <w:rsid w:val="005D6BF9"/>
    <w:rsid w:val="005D7971"/>
    <w:rsid w:val="005D7983"/>
    <w:rsid w:val="005E028F"/>
    <w:rsid w:val="005E0D25"/>
    <w:rsid w:val="005E2107"/>
    <w:rsid w:val="005E21DE"/>
    <w:rsid w:val="005E2265"/>
    <w:rsid w:val="005E2E63"/>
    <w:rsid w:val="005E3226"/>
    <w:rsid w:val="005E3E73"/>
    <w:rsid w:val="005E52BA"/>
    <w:rsid w:val="005E7EB7"/>
    <w:rsid w:val="005F0140"/>
    <w:rsid w:val="005F1D4A"/>
    <w:rsid w:val="005F2E1B"/>
    <w:rsid w:val="005F64EC"/>
    <w:rsid w:val="005F7B47"/>
    <w:rsid w:val="005F7CED"/>
    <w:rsid w:val="006018FA"/>
    <w:rsid w:val="00601998"/>
    <w:rsid w:val="006035E9"/>
    <w:rsid w:val="00604385"/>
    <w:rsid w:val="00605522"/>
    <w:rsid w:val="00606BAE"/>
    <w:rsid w:val="00607C6E"/>
    <w:rsid w:val="00611991"/>
    <w:rsid w:val="00612A0B"/>
    <w:rsid w:val="00612A93"/>
    <w:rsid w:val="00612C49"/>
    <w:rsid w:val="00612E7D"/>
    <w:rsid w:val="006157DC"/>
    <w:rsid w:val="006161AE"/>
    <w:rsid w:val="00617506"/>
    <w:rsid w:val="00617830"/>
    <w:rsid w:val="00620F74"/>
    <w:rsid w:val="0062135F"/>
    <w:rsid w:val="00621C18"/>
    <w:rsid w:val="006235DB"/>
    <w:rsid w:val="00623BAC"/>
    <w:rsid w:val="0062497F"/>
    <w:rsid w:val="0062512C"/>
    <w:rsid w:val="00625425"/>
    <w:rsid w:val="006257EE"/>
    <w:rsid w:val="00625D50"/>
    <w:rsid w:val="00627CBC"/>
    <w:rsid w:val="006316F4"/>
    <w:rsid w:val="00631B47"/>
    <w:rsid w:val="00634182"/>
    <w:rsid w:val="0063510A"/>
    <w:rsid w:val="006351AF"/>
    <w:rsid w:val="0063521B"/>
    <w:rsid w:val="00635223"/>
    <w:rsid w:val="00635E4E"/>
    <w:rsid w:val="00636447"/>
    <w:rsid w:val="00636C85"/>
    <w:rsid w:val="00636D08"/>
    <w:rsid w:val="0064619B"/>
    <w:rsid w:val="00646B64"/>
    <w:rsid w:val="00646C89"/>
    <w:rsid w:val="00647E66"/>
    <w:rsid w:val="00650137"/>
    <w:rsid w:val="006516A2"/>
    <w:rsid w:val="006522A2"/>
    <w:rsid w:val="00653739"/>
    <w:rsid w:val="0065451E"/>
    <w:rsid w:val="00657975"/>
    <w:rsid w:val="006612ED"/>
    <w:rsid w:val="0066335E"/>
    <w:rsid w:val="0066358E"/>
    <w:rsid w:val="00663916"/>
    <w:rsid w:val="00663C37"/>
    <w:rsid w:val="00663C5D"/>
    <w:rsid w:val="0066443E"/>
    <w:rsid w:val="00665B99"/>
    <w:rsid w:val="00666E5E"/>
    <w:rsid w:val="00667594"/>
    <w:rsid w:val="006732DE"/>
    <w:rsid w:val="00673BBF"/>
    <w:rsid w:val="006751D4"/>
    <w:rsid w:val="0067556A"/>
    <w:rsid w:val="006758A5"/>
    <w:rsid w:val="00676BA6"/>
    <w:rsid w:val="0068084F"/>
    <w:rsid w:val="00681390"/>
    <w:rsid w:val="00683776"/>
    <w:rsid w:val="006847FD"/>
    <w:rsid w:val="00684C52"/>
    <w:rsid w:val="006867CB"/>
    <w:rsid w:val="00687846"/>
    <w:rsid w:val="00687D52"/>
    <w:rsid w:val="00690D8A"/>
    <w:rsid w:val="00690F02"/>
    <w:rsid w:val="00691280"/>
    <w:rsid w:val="00693245"/>
    <w:rsid w:val="00693BE6"/>
    <w:rsid w:val="00693ED1"/>
    <w:rsid w:val="0069570F"/>
    <w:rsid w:val="00695B9D"/>
    <w:rsid w:val="006A0191"/>
    <w:rsid w:val="006A121D"/>
    <w:rsid w:val="006A20AD"/>
    <w:rsid w:val="006A3AF5"/>
    <w:rsid w:val="006A5781"/>
    <w:rsid w:val="006B0C5B"/>
    <w:rsid w:val="006B100F"/>
    <w:rsid w:val="006B16C3"/>
    <w:rsid w:val="006B37EE"/>
    <w:rsid w:val="006B6348"/>
    <w:rsid w:val="006B6BEE"/>
    <w:rsid w:val="006C0B82"/>
    <w:rsid w:val="006C2CC5"/>
    <w:rsid w:val="006C4267"/>
    <w:rsid w:val="006C5CE4"/>
    <w:rsid w:val="006C7C35"/>
    <w:rsid w:val="006D1013"/>
    <w:rsid w:val="006D1828"/>
    <w:rsid w:val="006D2C1D"/>
    <w:rsid w:val="006D4210"/>
    <w:rsid w:val="006D4A11"/>
    <w:rsid w:val="006D5CA2"/>
    <w:rsid w:val="006D5E87"/>
    <w:rsid w:val="006D6383"/>
    <w:rsid w:val="006E0BD1"/>
    <w:rsid w:val="006E2D78"/>
    <w:rsid w:val="006E4DF4"/>
    <w:rsid w:val="006E5170"/>
    <w:rsid w:val="006E5490"/>
    <w:rsid w:val="006E5D40"/>
    <w:rsid w:val="006E5E8C"/>
    <w:rsid w:val="006E6330"/>
    <w:rsid w:val="006E7746"/>
    <w:rsid w:val="006E7ECC"/>
    <w:rsid w:val="006F025E"/>
    <w:rsid w:val="006F09E1"/>
    <w:rsid w:val="006F21B3"/>
    <w:rsid w:val="006F3314"/>
    <w:rsid w:val="006F36E2"/>
    <w:rsid w:val="006F486F"/>
    <w:rsid w:val="006F5434"/>
    <w:rsid w:val="006F6572"/>
    <w:rsid w:val="006F65F0"/>
    <w:rsid w:val="006F7DF0"/>
    <w:rsid w:val="0070073D"/>
    <w:rsid w:val="00701CA9"/>
    <w:rsid w:val="007026AE"/>
    <w:rsid w:val="007027C6"/>
    <w:rsid w:val="00703695"/>
    <w:rsid w:val="00705017"/>
    <w:rsid w:val="00705DF8"/>
    <w:rsid w:val="00707049"/>
    <w:rsid w:val="00707084"/>
    <w:rsid w:val="007108C8"/>
    <w:rsid w:val="0071158C"/>
    <w:rsid w:val="007119FB"/>
    <w:rsid w:val="00711CB9"/>
    <w:rsid w:val="007128DE"/>
    <w:rsid w:val="00712D8A"/>
    <w:rsid w:val="00713EB4"/>
    <w:rsid w:val="00714974"/>
    <w:rsid w:val="00714CA0"/>
    <w:rsid w:val="0072008A"/>
    <w:rsid w:val="00720DD6"/>
    <w:rsid w:val="00720EE5"/>
    <w:rsid w:val="00725E84"/>
    <w:rsid w:val="0072634A"/>
    <w:rsid w:val="0073142E"/>
    <w:rsid w:val="00731FF4"/>
    <w:rsid w:val="00733D97"/>
    <w:rsid w:val="007366B0"/>
    <w:rsid w:val="00740771"/>
    <w:rsid w:val="00740B59"/>
    <w:rsid w:val="00741070"/>
    <w:rsid w:val="00742D86"/>
    <w:rsid w:val="00743476"/>
    <w:rsid w:val="0074462B"/>
    <w:rsid w:val="00745535"/>
    <w:rsid w:val="00745B08"/>
    <w:rsid w:val="00751826"/>
    <w:rsid w:val="00752CD9"/>
    <w:rsid w:val="0075394A"/>
    <w:rsid w:val="00755053"/>
    <w:rsid w:val="00756903"/>
    <w:rsid w:val="00761D84"/>
    <w:rsid w:val="0076211E"/>
    <w:rsid w:val="00763370"/>
    <w:rsid w:val="00763FF4"/>
    <w:rsid w:val="007644AC"/>
    <w:rsid w:val="0076525D"/>
    <w:rsid w:val="007655F2"/>
    <w:rsid w:val="00766766"/>
    <w:rsid w:val="00766CCA"/>
    <w:rsid w:val="00766F4F"/>
    <w:rsid w:val="00767D9E"/>
    <w:rsid w:val="0077083B"/>
    <w:rsid w:val="00771B5C"/>
    <w:rsid w:val="00772141"/>
    <w:rsid w:val="00773051"/>
    <w:rsid w:val="00774F3A"/>
    <w:rsid w:val="00776895"/>
    <w:rsid w:val="00776AB0"/>
    <w:rsid w:val="00780935"/>
    <w:rsid w:val="00780AD0"/>
    <w:rsid w:val="00780C6C"/>
    <w:rsid w:val="00785553"/>
    <w:rsid w:val="00786925"/>
    <w:rsid w:val="00787393"/>
    <w:rsid w:val="00790298"/>
    <w:rsid w:val="00790318"/>
    <w:rsid w:val="007912A0"/>
    <w:rsid w:val="00791B69"/>
    <w:rsid w:val="00792EDD"/>
    <w:rsid w:val="0079507F"/>
    <w:rsid w:val="00795DDB"/>
    <w:rsid w:val="00795E38"/>
    <w:rsid w:val="00797739"/>
    <w:rsid w:val="007A0BC5"/>
    <w:rsid w:val="007A44AE"/>
    <w:rsid w:val="007A5883"/>
    <w:rsid w:val="007A656E"/>
    <w:rsid w:val="007A65B4"/>
    <w:rsid w:val="007A7193"/>
    <w:rsid w:val="007A7BD2"/>
    <w:rsid w:val="007B12E1"/>
    <w:rsid w:val="007B2328"/>
    <w:rsid w:val="007B237F"/>
    <w:rsid w:val="007B34B7"/>
    <w:rsid w:val="007B4229"/>
    <w:rsid w:val="007B70BF"/>
    <w:rsid w:val="007B7996"/>
    <w:rsid w:val="007C0C22"/>
    <w:rsid w:val="007C2254"/>
    <w:rsid w:val="007C3500"/>
    <w:rsid w:val="007C51BD"/>
    <w:rsid w:val="007C7605"/>
    <w:rsid w:val="007C7D50"/>
    <w:rsid w:val="007D0508"/>
    <w:rsid w:val="007D3109"/>
    <w:rsid w:val="007D4345"/>
    <w:rsid w:val="007D56D8"/>
    <w:rsid w:val="007D575F"/>
    <w:rsid w:val="007D6985"/>
    <w:rsid w:val="007D6CE4"/>
    <w:rsid w:val="007D6FA5"/>
    <w:rsid w:val="007E07B3"/>
    <w:rsid w:val="007E16CD"/>
    <w:rsid w:val="007E2206"/>
    <w:rsid w:val="007E484D"/>
    <w:rsid w:val="007E5E9A"/>
    <w:rsid w:val="007E6950"/>
    <w:rsid w:val="007F0888"/>
    <w:rsid w:val="007F0C36"/>
    <w:rsid w:val="007F117A"/>
    <w:rsid w:val="007F1EC5"/>
    <w:rsid w:val="007F4C6B"/>
    <w:rsid w:val="007F563A"/>
    <w:rsid w:val="007F62EB"/>
    <w:rsid w:val="007F6449"/>
    <w:rsid w:val="007F7262"/>
    <w:rsid w:val="00801F6D"/>
    <w:rsid w:val="00807D6A"/>
    <w:rsid w:val="00810443"/>
    <w:rsid w:val="00810E24"/>
    <w:rsid w:val="0081228E"/>
    <w:rsid w:val="008146E4"/>
    <w:rsid w:val="008156BE"/>
    <w:rsid w:val="00820CD2"/>
    <w:rsid w:val="00821261"/>
    <w:rsid w:val="0082190C"/>
    <w:rsid w:val="008219F3"/>
    <w:rsid w:val="008226B6"/>
    <w:rsid w:val="00822BFF"/>
    <w:rsid w:val="0082363E"/>
    <w:rsid w:val="00824033"/>
    <w:rsid w:val="008251A5"/>
    <w:rsid w:val="0082603F"/>
    <w:rsid w:val="00826A6B"/>
    <w:rsid w:val="008272F3"/>
    <w:rsid w:val="008303C9"/>
    <w:rsid w:val="00831A17"/>
    <w:rsid w:val="00832CA1"/>
    <w:rsid w:val="008344FA"/>
    <w:rsid w:val="008373F6"/>
    <w:rsid w:val="00840D70"/>
    <w:rsid w:val="008411B0"/>
    <w:rsid w:val="008419E0"/>
    <w:rsid w:val="00847676"/>
    <w:rsid w:val="0084795E"/>
    <w:rsid w:val="00851ACB"/>
    <w:rsid w:val="00853707"/>
    <w:rsid w:val="0085424C"/>
    <w:rsid w:val="0085455F"/>
    <w:rsid w:val="00856084"/>
    <w:rsid w:val="008571E7"/>
    <w:rsid w:val="00861387"/>
    <w:rsid w:val="0086292E"/>
    <w:rsid w:val="008637F1"/>
    <w:rsid w:val="00864098"/>
    <w:rsid w:val="0086491B"/>
    <w:rsid w:val="00864CFE"/>
    <w:rsid w:val="0087189C"/>
    <w:rsid w:val="008726E7"/>
    <w:rsid w:val="008743A1"/>
    <w:rsid w:val="00876EE1"/>
    <w:rsid w:val="00877873"/>
    <w:rsid w:val="00880B12"/>
    <w:rsid w:val="00882020"/>
    <w:rsid w:val="00883358"/>
    <w:rsid w:val="0088376F"/>
    <w:rsid w:val="0088430D"/>
    <w:rsid w:val="008844B7"/>
    <w:rsid w:val="00884691"/>
    <w:rsid w:val="00885182"/>
    <w:rsid w:val="008867A2"/>
    <w:rsid w:val="00886E00"/>
    <w:rsid w:val="008912A7"/>
    <w:rsid w:val="008926D7"/>
    <w:rsid w:val="00896BB8"/>
    <w:rsid w:val="008A3C5F"/>
    <w:rsid w:val="008A3D0A"/>
    <w:rsid w:val="008A6826"/>
    <w:rsid w:val="008B07A8"/>
    <w:rsid w:val="008B12F6"/>
    <w:rsid w:val="008B2DCB"/>
    <w:rsid w:val="008B39E2"/>
    <w:rsid w:val="008B5AFC"/>
    <w:rsid w:val="008B6960"/>
    <w:rsid w:val="008B7663"/>
    <w:rsid w:val="008B7A6F"/>
    <w:rsid w:val="008C0AB7"/>
    <w:rsid w:val="008C0B79"/>
    <w:rsid w:val="008C3A3D"/>
    <w:rsid w:val="008C47DF"/>
    <w:rsid w:val="008C516A"/>
    <w:rsid w:val="008C660F"/>
    <w:rsid w:val="008C6A2A"/>
    <w:rsid w:val="008C769B"/>
    <w:rsid w:val="008C7A1D"/>
    <w:rsid w:val="008D0252"/>
    <w:rsid w:val="008D30FA"/>
    <w:rsid w:val="008D5186"/>
    <w:rsid w:val="008E1A65"/>
    <w:rsid w:val="008E21A8"/>
    <w:rsid w:val="008E3499"/>
    <w:rsid w:val="008E40A1"/>
    <w:rsid w:val="008E435E"/>
    <w:rsid w:val="008E6325"/>
    <w:rsid w:val="008F117D"/>
    <w:rsid w:val="008F2960"/>
    <w:rsid w:val="008F2F30"/>
    <w:rsid w:val="008F3EDA"/>
    <w:rsid w:val="008F5431"/>
    <w:rsid w:val="008F5539"/>
    <w:rsid w:val="008F5F45"/>
    <w:rsid w:val="008F75C8"/>
    <w:rsid w:val="00901DD0"/>
    <w:rsid w:val="00902576"/>
    <w:rsid w:val="00904257"/>
    <w:rsid w:val="00905D2A"/>
    <w:rsid w:val="009066F0"/>
    <w:rsid w:val="00907B16"/>
    <w:rsid w:val="0091039E"/>
    <w:rsid w:val="009126F6"/>
    <w:rsid w:val="00913904"/>
    <w:rsid w:val="0091552A"/>
    <w:rsid w:val="00921774"/>
    <w:rsid w:val="0092368C"/>
    <w:rsid w:val="00925B06"/>
    <w:rsid w:val="0093130B"/>
    <w:rsid w:val="009319EB"/>
    <w:rsid w:val="00931FC2"/>
    <w:rsid w:val="0093290B"/>
    <w:rsid w:val="00933A61"/>
    <w:rsid w:val="00933E27"/>
    <w:rsid w:val="009404D9"/>
    <w:rsid w:val="0094082D"/>
    <w:rsid w:val="00940EAC"/>
    <w:rsid w:val="00941711"/>
    <w:rsid w:val="00941E17"/>
    <w:rsid w:val="00942BF7"/>
    <w:rsid w:val="009474D0"/>
    <w:rsid w:val="0094786D"/>
    <w:rsid w:val="009478B7"/>
    <w:rsid w:val="00950906"/>
    <w:rsid w:val="00950B74"/>
    <w:rsid w:val="009516DF"/>
    <w:rsid w:val="00951B87"/>
    <w:rsid w:val="0095290E"/>
    <w:rsid w:val="00952910"/>
    <w:rsid w:val="00953483"/>
    <w:rsid w:val="00953B8E"/>
    <w:rsid w:val="00954A8C"/>
    <w:rsid w:val="00955393"/>
    <w:rsid w:val="0095608B"/>
    <w:rsid w:val="00956D5E"/>
    <w:rsid w:val="0095724B"/>
    <w:rsid w:val="0095753B"/>
    <w:rsid w:val="0095780F"/>
    <w:rsid w:val="009578B0"/>
    <w:rsid w:val="00957BD7"/>
    <w:rsid w:val="00957F05"/>
    <w:rsid w:val="009647B1"/>
    <w:rsid w:val="00965D3E"/>
    <w:rsid w:val="009662C1"/>
    <w:rsid w:val="00966E04"/>
    <w:rsid w:val="009700E5"/>
    <w:rsid w:val="00971528"/>
    <w:rsid w:val="009742F8"/>
    <w:rsid w:val="0097570C"/>
    <w:rsid w:val="00980EC1"/>
    <w:rsid w:val="009829CE"/>
    <w:rsid w:val="00983865"/>
    <w:rsid w:val="00985979"/>
    <w:rsid w:val="0098639E"/>
    <w:rsid w:val="00986D38"/>
    <w:rsid w:val="009871ED"/>
    <w:rsid w:val="00987BAB"/>
    <w:rsid w:val="009901E2"/>
    <w:rsid w:val="0099068F"/>
    <w:rsid w:val="00990D6D"/>
    <w:rsid w:val="009924BE"/>
    <w:rsid w:val="009933CA"/>
    <w:rsid w:val="009935B7"/>
    <w:rsid w:val="0099436C"/>
    <w:rsid w:val="009947DC"/>
    <w:rsid w:val="00994BDD"/>
    <w:rsid w:val="00995555"/>
    <w:rsid w:val="00995E65"/>
    <w:rsid w:val="009A0676"/>
    <w:rsid w:val="009A11C5"/>
    <w:rsid w:val="009A148B"/>
    <w:rsid w:val="009A158B"/>
    <w:rsid w:val="009A1AD1"/>
    <w:rsid w:val="009A414A"/>
    <w:rsid w:val="009A6B77"/>
    <w:rsid w:val="009A6C76"/>
    <w:rsid w:val="009B3262"/>
    <w:rsid w:val="009B3996"/>
    <w:rsid w:val="009B42A5"/>
    <w:rsid w:val="009B60C9"/>
    <w:rsid w:val="009B6254"/>
    <w:rsid w:val="009C0DB0"/>
    <w:rsid w:val="009C1111"/>
    <w:rsid w:val="009C2856"/>
    <w:rsid w:val="009C31F0"/>
    <w:rsid w:val="009C4F83"/>
    <w:rsid w:val="009C6077"/>
    <w:rsid w:val="009D0306"/>
    <w:rsid w:val="009D0DA3"/>
    <w:rsid w:val="009D10D0"/>
    <w:rsid w:val="009D1331"/>
    <w:rsid w:val="009D1480"/>
    <w:rsid w:val="009D22F6"/>
    <w:rsid w:val="009D2358"/>
    <w:rsid w:val="009D2434"/>
    <w:rsid w:val="009D2905"/>
    <w:rsid w:val="009D32AB"/>
    <w:rsid w:val="009D4B6D"/>
    <w:rsid w:val="009D69F8"/>
    <w:rsid w:val="009D703F"/>
    <w:rsid w:val="009D75E3"/>
    <w:rsid w:val="009D7BBF"/>
    <w:rsid w:val="009D7C5A"/>
    <w:rsid w:val="009E10DB"/>
    <w:rsid w:val="009E145D"/>
    <w:rsid w:val="009E23F3"/>
    <w:rsid w:val="009E2F15"/>
    <w:rsid w:val="009E3AD1"/>
    <w:rsid w:val="009E3F0C"/>
    <w:rsid w:val="009E3FB5"/>
    <w:rsid w:val="009E5E3A"/>
    <w:rsid w:val="009E6189"/>
    <w:rsid w:val="009E6495"/>
    <w:rsid w:val="009E6991"/>
    <w:rsid w:val="009F03D6"/>
    <w:rsid w:val="009F08AF"/>
    <w:rsid w:val="009F146D"/>
    <w:rsid w:val="009F47B4"/>
    <w:rsid w:val="009F7AE1"/>
    <w:rsid w:val="009F7F85"/>
    <w:rsid w:val="00A022EA"/>
    <w:rsid w:val="00A0387B"/>
    <w:rsid w:val="00A05C6D"/>
    <w:rsid w:val="00A1046C"/>
    <w:rsid w:val="00A10EAE"/>
    <w:rsid w:val="00A111F4"/>
    <w:rsid w:val="00A13EF3"/>
    <w:rsid w:val="00A1487B"/>
    <w:rsid w:val="00A14D79"/>
    <w:rsid w:val="00A1550C"/>
    <w:rsid w:val="00A16ED2"/>
    <w:rsid w:val="00A171FD"/>
    <w:rsid w:val="00A17D43"/>
    <w:rsid w:val="00A20AE4"/>
    <w:rsid w:val="00A228C3"/>
    <w:rsid w:val="00A23A56"/>
    <w:rsid w:val="00A23C30"/>
    <w:rsid w:val="00A23C92"/>
    <w:rsid w:val="00A24362"/>
    <w:rsid w:val="00A24400"/>
    <w:rsid w:val="00A24DCC"/>
    <w:rsid w:val="00A26A02"/>
    <w:rsid w:val="00A27560"/>
    <w:rsid w:val="00A307C1"/>
    <w:rsid w:val="00A31C4D"/>
    <w:rsid w:val="00A34EA0"/>
    <w:rsid w:val="00A4031A"/>
    <w:rsid w:val="00A47A3C"/>
    <w:rsid w:val="00A500D5"/>
    <w:rsid w:val="00A50495"/>
    <w:rsid w:val="00A52688"/>
    <w:rsid w:val="00A5298B"/>
    <w:rsid w:val="00A52D2C"/>
    <w:rsid w:val="00A53213"/>
    <w:rsid w:val="00A532FA"/>
    <w:rsid w:val="00A54806"/>
    <w:rsid w:val="00A557DE"/>
    <w:rsid w:val="00A56B37"/>
    <w:rsid w:val="00A575C2"/>
    <w:rsid w:val="00A63289"/>
    <w:rsid w:val="00A63FBC"/>
    <w:rsid w:val="00A64562"/>
    <w:rsid w:val="00A648EA"/>
    <w:rsid w:val="00A64BB3"/>
    <w:rsid w:val="00A64E4D"/>
    <w:rsid w:val="00A661FA"/>
    <w:rsid w:val="00A667AA"/>
    <w:rsid w:val="00A67177"/>
    <w:rsid w:val="00A679D0"/>
    <w:rsid w:val="00A67DB6"/>
    <w:rsid w:val="00A71935"/>
    <w:rsid w:val="00A7651E"/>
    <w:rsid w:val="00A7765B"/>
    <w:rsid w:val="00A804A5"/>
    <w:rsid w:val="00A80599"/>
    <w:rsid w:val="00A807F0"/>
    <w:rsid w:val="00A8091C"/>
    <w:rsid w:val="00A812D4"/>
    <w:rsid w:val="00A81E95"/>
    <w:rsid w:val="00A8714A"/>
    <w:rsid w:val="00A87304"/>
    <w:rsid w:val="00A95ED9"/>
    <w:rsid w:val="00A96073"/>
    <w:rsid w:val="00A96494"/>
    <w:rsid w:val="00A97315"/>
    <w:rsid w:val="00AA156E"/>
    <w:rsid w:val="00AA2AF4"/>
    <w:rsid w:val="00AA2FEC"/>
    <w:rsid w:val="00AA3EFB"/>
    <w:rsid w:val="00AA4CC7"/>
    <w:rsid w:val="00AA627C"/>
    <w:rsid w:val="00AA62E0"/>
    <w:rsid w:val="00AA65E5"/>
    <w:rsid w:val="00AA692B"/>
    <w:rsid w:val="00AA74AE"/>
    <w:rsid w:val="00AB1544"/>
    <w:rsid w:val="00AB1B3C"/>
    <w:rsid w:val="00AB24C0"/>
    <w:rsid w:val="00AB2C8B"/>
    <w:rsid w:val="00AB4581"/>
    <w:rsid w:val="00AB590D"/>
    <w:rsid w:val="00AB5D53"/>
    <w:rsid w:val="00AB6C83"/>
    <w:rsid w:val="00AC02B2"/>
    <w:rsid w:val="00AC147A"/>
    <w:rsid w:val="00AC1E9F"/>
    <w:rsid w:val="00AC6806"/>
    <w:rsid w:val="00AD2ED3"/>
    <w:rsid w:val="00AD47A1"/>
    <w:rsid w:val="00AD6812"/>
    <w:rsid w:val="00AE04C7"/>
    <w:rsid w:val="00AE0D0B"/>
    <w:rsid w:val="00AE1FEC"/>
    <w:rsid w:val="00AE2644"/>
    <w:rsid w:val="00AE3596"/>
    <w:rsid w:val="00AE4FB0"/>
    <w:rsid w:val="00AE569A"/>
    <w:rsid w:val="00AE7E53"/>
    <w:rsid w:val="00AF0996"/>
    <w:rsid w:val="00AF15DC"/>
    <w:rsid w:val="00AF1CCD"/>
    <w:rsid w:val="00AF2EB3"/>
    <w:rsid w:val="00AF5275"/>
    <w:rsid w:val="00AF556B"/>
    <w:rsid w:val="00AF5F0B"/>
    <w:rsid w:val="00AF6334"/>
    <w:rsid w:val="00AF704E"/>
    <w:rsid w:val="00AF7A30"/>
    <w:rsid w:val="00B00AA0"/>
    <w:rsid w:val="00B016FF"/>
    <w:rsid w:val="00B041D7"/>
    <w:rsid w:val="00B04AA6"/>
    <w:rsid w:val="00B056FE"/>
    <w:rsid w:val="00B075F0"/>
    <w:rsid w:val="00B138BD"/>
    <w:rsid w:val="00B13C86"/>
    <w:rsid w:val="00B13CF7"/>
    <w:rsid w:val="00B14CAF"/>
    <w:rsid w:val="00B1580A"/>
    <w:rsid w:val="00B16418"/>
    <w:rsid w:val="00B1674A"/>
    <w:rsid w:val="00B17117"/>
    <w:rsid w:val="00B17645"/>
    <w:rsid w:val="00B210B6"/>
    <w:rsid w:val="00B23237"/>
    <w:rsid w:val="00B26B54"/>
    <w:rsid w:val="00B27F04"/>
    <w:rsid w:val="00B32211"/>
    <w:rsid w:val="00B32A05"/>
    <w:rsid w:val="00B33716"/>
    <w:rsid w:val="00B33B4D"/>
    <w:rsid w:val="00B33FF7"/>
    <w:rsid w:val="00B351CC"/>
    <w:rsid w:val="00B352E1"/>
    <w:rsid w:val="00B4027A"/>
    <w:rsid w:val="00B40769"/>
    <w:rsid w:val="00B42F3C"/>
    <w:rsid w:val="00B44069"/>
    <w:rsid w:val="00B45944"/>
    <w:rsid w:val="00B465C2"/>
    <w:rsid w:val="00B47278"/>
    <w:rsid w:val="00B4735A"/>
    <w:rsid w:val="00B51E9D"/>
    <w:rsid w:val="00B51F58"/>
    <w:rsid w:val="00B5378D"/>
    <w:rsid w:val="00B54395"/>
    <w:rsid w:val="00B545C1"/>
    <w:rsid w:val="00B54CBD"/>
    <w:rsid w:val="00B55AF6"/>
    <w:rsid w:val="00B565FA"/>
    <w:rsid w:val="00B57DA7"/>
    <w:rsid w:val="00B60AED"/>
    <w:rsid w:val="00B60F13"/>
    <w:rsid w:val="00B62C93"/>
    <w:rsid w:val="00B634AD"/>
    <w:rsid w:val="00B636D6"/>
    <w:rsid w:val="00B64F86"/>
    <w:rsid w:val="00B661EE"/>
    <w:rsid w:val="00B66F5A"/>
    <w:rsid w:val="00B701EB"/>
    <w:rsid w:val="00B706F8"/>
    <w:rsid w:val="00B723C6"/>
    <w:rsid w:val="00B7258F"/>
    <w:rsid w:val="00B728B0"/>
    <w:rsid w:val="00B729E7"/>
    <w:rsid w:val="00B73087"/>
    <w:rsid w:val="00B73382"/>
    <w:rsid w:val="00B76BA0"/>
    <w:rsid w:val="00B76F48"/>
    <w:rsid w:val="00B77A20"/>
    <w:rsid w:val="00B77BD8"/>
    <w:rsid w:val="00B77E4C"/>
    <w:rsid w:val="00B80311"/>
    <w:rsid w:val="00B803BB"/>
    <w:rsid w:val="00B8525B"/>
    <w:rsid w:val="00B868F4"/>
    <w:rsid w:val="00B9088F"/>
    <w:rsid w:val="00B92049"/>
    <w:rsid w:val="00B94AE0"/>
    <w:rsid w:val="00B94FF9"/>
    <w:rsid w:val="00B9509D"/>
    <w:rsid w:val="00B95541"/>
    <w:rsid w:val="00B95940"/>
    <w:rsid w:val="00B95A0B"/>
    <w:rsid w:val="00BA076E"/>
    <w:rsid w:val="00BA15FE"/>
    <w:rsid w:val="00BA2065"/>
    <w:rsid w:val="00BA29B6"/>
    <w:rsid w:val="00BA2E68"/>
    <w:rsid w:val="00BB32DC"/>
    <w:rsid w:val="00BB3B92"/>
    <w:rsid w:val="00BB4A76"/>
    <w:rsid w:val="00BC34E4"/>
    <w:rsid w:val="00BC3F82"/>
    <w:rsid w:val="00BC41C6"/>
    <w:rsid w:val="00BC4489"/>
    <w:rsid w:val="00BC44B0"/>
    <w:rsid w:val="00BD177B"/>
    <w:rsid w:val="00BD19C7"/>
    <w:rsid w:val="00BD28EB"/>
    <w:rsid w:val="00BD3D59"/>
    <w:rsid w:val="00BD5C80"/>
    <w:rsid w:val="00BD5E09"/>
    <w:rsid w:val="00BD62E6"/>
    <w:rsid w:val="00BE0431"/>
    <w:rsid w:val="00BE0681"/>
    <w:rsid w:val="00BE1227"/>
    <w:rsid w:val="00BE1DB2"/>
    <w:rsid w:val="00BE2A3C"/>
    <w:rsid w:val="00BE3AAA"/>
    <w:rsid w:val="00BE5571"/>
    <w:rsid w:val="00BE78EC"/>
    <w:rsid w:val="00BE7FB7"/>
    <w:rsid w:val="00BF17FF"/>
    <w:rsid w:val="00BF1AC7"/>
    <w:rsid w:val="00BF31E3"/>
    <w:rsid w:val="00BF5110"/>
    <w:rsid w:val="00BF5646"/>
    <w:rsid w:val="00BF5864"/>
    <w:rsid w:val="00BF6AB6"/>
    <w:rsid w:val="00BF7696"/>
    <w:rsid w:val="00C007BB"/>
    <w:rsid w:val="00C0105B"/>
    <w:rsid w:val="00C02CFA"/>
    <w:rsid w:val="00C02E6B"/>
    <w:rsid w:val="00C033ED"/>
    <w:rsid w:val="00C03C28"/>
    <w:rsid w:val="00C05711"/>
    <w:rsid w:val="00C06892"/>
    <w:rsid w:val="00C06E99"/>
    <w:rsid w:val="00C1050F"/>
    <w:rsid w:val="00C10595"/>
    <w:rsid w:val="00C10E90"/>
    <w:rsid w:val="00C13A97"/>
    <w:rsid w:val="00C165DB"/>
    <w:rsid w:val="00C17E86"/>
    <w:rsid w:val="00C17F71"/>
    <w:rsid w:val="00C20089"/>
    <w:rsid w:val="00C201D6"/>
    <w:rsid w:val="00C20C79"/>
    <w:rsid w:val="00C217CC"/>
    <w:rsid w:val="00C21860"/>
    <w:rsid w:val="00C22FF4"/>
    <w:rsid w:val="00C23131"/>
    <w:rsid w:val="00C23AFD"/>
    <w:rsid w:val="00C25E9A"/>
    <w:rsid w:val="00C26269"/>
    <w:rsid w:val="00C26353"/>
    <w:rsid w:val="00C305B8"/>
    <w:rsid w:val="00C30AFD"/>
    <w:rsid w:val="00C30E09"/>
    <w:rsid w:val="00C30F56"/>
    <w:rsid w:val="00C33498"/>
    <w:rsid w:val="00C33C2A"/>
    <w:rsid w:val="00C34CDD"/>
    <w:rsid w:val="00C36414"/>
    <w:rsid w:val="00C371CA"/>
    <w:rsid w:val="00C37219"/>
    <w:rsid w:val="00C40223"/>
    <w:rsid w:val="00C41ABE"/>
    <w:rsid w:val="00C41E50"/>
    <w:rsid w:val="00C4303D"/>
    <w:rsid w:val="00C43276"/>
    <w:rsid w:val="00C43DE9"/>
    <w:rsid w:val="00C43E37"/>
    <w:rsid w:val="00C44066"/>
    <w:rsid w:val="00C453BD"/>
    <w:rsid w:val="00C45B50"/>
    <w:rsid w:val="00C46971"/>
    <w:rsid w:val="00C46CAD"/>
    <w:rsid w:val="00C47E24"/>
    <w:rsid w:val="00C500F4"/>
    <w:rsid w:val="00C53B1C"/>
    <w:rsid w:val="00C54B82"/>
    <w:rsid w:val="00C55A07"/>
    <w:rsid w:val="00C628A0"/>
    <w:rsid w:val="00C63C29"/>
    <w:rsid w:val="00C6631E"/>
    <w:rsid w:val="00C66A9B"/>
    <w:rsid w:val="00C6787D"/>
    <w:rsid w:val="00C7025C"/>
    <w:rsid w:val="00C706A1"/>
    <w:rsid w:val="00C72131"/>
    <w:rsid w:val="00C73F9A"/>
    <w:rsid w:val="00C75DDF"/>
    <w:rsid w:val="00C81355"/>
    <w:rsid w:val="00C81F35"/>
    <w:rsid w:val="00C825E5"/>
    <w:rsid w:val="00C82739"/>
    <w:rsid w:val="00C8413E"/>
    <w:rsid w:val="00C862F9"/>
    <w:rsid w:val="00C909D1"/>
    <w:rsid w:val="00C91CB3"/>
    <w:rsid w:val="00C9207B"/>
    <w:rsid w:val="00C93EB4"/>
    <w:rsid w:val="00C95299"/>
    <w:rsid w:val="00C9552F"/>
    <w:rsid w:val="00C95C98"/>
    <w:rsid w:val="00C97967"/>
    <w:rsid w:val="00CA0808"/>
    <w:rsid w:val="00CA2D01"/>
    <w:rsid w:val="00CA463F"/>
    <w:rsid w:val="00CB01E0"/>
    <w:rsid w:val="00CB1B53"/>
    <w:rsid w:val="00CB2546"/>
    <w:rsid w:val="00CB330D"/>
    <w:rsid w:val="00CB43D4"/>
    <w:rsid w:val="00CB5467"/>
    <w:rsid w:val="00CB7D41"/>
    <w:rsid w:val="00CC1E99"/>
    <w:rsid w:val="00CC3017"/>
    <w:rsid w:val="00CC34A5"/>
    <w:rsid w:val="00CC4C8D"/>
    <w:rsid w:val="00CC5380"/>
    <w:rsid w:val="00CC76B4"/>
    <w:rsid w:val="00CC77EA"/>
    <w:rsid w:val="00CD5498"/>
    <w:rsid w:val="00CD5916"/>
    <w:rsid w:val="00CD7BEB"/>
    <w:rsid w:val="00CD7CDB"/>
    <w:rsid w:val="00CE329C"/>
    <w:rsid w:val="00CE3E3E"/>
    <w:rsid w:val="00CE3F8C"/>
    <w:rsid w:val="00CE49EA"/>
    <w:rsid w:val="00CE4FC9"/>
    <w:rsid w:val="00CE5FA3"/>
    <w:rsid w:val="00CE6BED"/>
    <w:rsid w:val="00CE7A04"/>
    <w:rsid w:val="00CF2E05"/>
    <w:rsid w:val="00CF315F"/>
    <w:rsid w:val="00CF477E"/>
    <w:rsid w:val="00CF5036"/>
    <w:rsid w:val="00CF571F"/>
    <w:rsid w:val="00CF5E1E"/>
    <w:rsid w:val="00CF606F"/>
    <w:rsid w:val="00CF648E"/>
    <w:rsid w:val="00CF7987"/>
    <w:rsid w:val="00D005BC"/>
    <w:rsid w:val="00D0063E"/>
    <w:rsid w:val="00D00FBD"/>
    <w:rsid w:val="00D014C1"/>
    <w:rsid w:val="00D02172"/>
    <w:rsid w:val="00D03145"/>
    <w:rsid w:val="00D046C1"/>
    <w:rsid w:val="00D05F83"/>
    <w:rsid w:val="00D05F8F"/>
    <w:rsid w:val="00D10027"/>
    <w:rsid w:val="00D10266"/>
    <w:rsid w:val="00D1258A"/>
    <w:rsid w:val="00D13E7F"/>
    <w:rsid w:val="00D141A0"/>
    <w:rsid w:val="00D14B33"/>
    <w:rsid w:val="00D14FBE"/>
    <w:rsid w:val="00D16B50"/>
    <w:rsid w:val="00D16D2C"/>
    <w:rsid w:val="00D17190"/>
    <w:rsid w:val="00D216C3"/>
    <w:rsid w:val="00D229A5"/>
    <w:rsid w:val="00D239B3"/>
    <w:rsid w:val="00D24B69"/>
    <w:rsid w:val="00D25913"/>
    <w:rsid w:val="00D25AD3"/>
    <w:rsid w:val="00D2681A"/>
    <w:rsid w:val="00D27796"/>
    <w:rsid w:val="00D31FA6"/>
    <w:rsid w:val="00D3305D"/>
    <w:rsid w:val="00D33AA7"/>
    <w:rsid w:val="00D346D4"/>
    <w:rsid w:val="00D348CB"/>
    <w:rsid w:val="00D360B1"/>
    <w:rsid w:val="00D36E72"/>
    <w:rsid w:val="00D37421"/>
    <w:rsid w:val="00D375A6"/>
    <w:rsid w:val="00D40463"/>
    <w:rsid w:val="00D4097E"/>
    <w:rsid w:val="00D41BEA"/>
    <w:rsid w:val="00D41E34"/>
    <w:rsid w:val="00D41F57"/>
    <w:rsid w:val="00D42BDF"/>
    <w:rsid w:val="00D43064"/>
    <w:rsid w:val="00D446B0"/>
    <w:rsid w:val="00D44D76"/>
    <w:rsid w:val="00D46DF8"/>
    <w:rsid w:val="00D50986"/>
    <w:rsid w:val="00D51FFA"/>
    <w:rsid w:val="00D5211D"/>
    <w:rsid w:val="00D54253"/>
    <w:rsid w:val="00D545E7"/>
    <w:rsid w:val="00D56A03"/>
    <w:rsid w:val="00D62091"/>
    <w:rsid w:val="00D6211F"/>
    <w:rsid w:val="00D63E49"/>
    <w:rsid w:val="00D657DC"/>
    <w:rsid w:val="00D65819"/>
    <w:rsid w:val="00D668B7"/>
    <w:rsid w:val="00D7489B"/>
    <w:rsid w:val="00D806B4"/>
    <w:rsid w:val="00D8126C"/>
    <w:rsid w:val="00D81F43"/>
    <w:rsid w:val="00D82877"/>
    <w:rsid w:val="00D8348B"/>
    <w:rsid w:val="00D83842"/>
    <w:rsid w:val="00D83EB8"/>
    <w:rsid w:val="00D85BDE"/>
    <w:rsid w:val="00D951A2"/>
    <w:rsid w:val="00D96F59"/>
    <w:rsid w:val="00D97388"/>
    <w:rsid w:val="00DA0296"/>
    <w:rsid w:val="00DA0A60"/>
    <w:rsid w:val="00DA1CB1"/>
    <w:rsid w:val="00DA28B9"/>
    <w:rsid w:val="00DA4A2A"/>
    <w:rsid w:val="00DA4DE8"/>
    <w:rsid w:val="00DB1ABB"/>
    <w:rsid w:val="00DB1F33"/>
    <w:rsid w:val="00DB3663"/>
    <w:rsid w:val="00DB3FC0"/>
    <w:rsid w:val="00DB4C20"/>
    <w:rsid w:val="00DB5D8C"/>
    <w:rsid w:val="00DC2BF6"/>
    <w:rsid w:val="00DC3AE5"/>
    <w:rsid w:val="00DC45C6"/>
    <w:rsid w:val="00DC59AB"/>
    <w:rsid w:val="00DC5B2F"/>
    <w:rsid w:val="00DC78D7"/>
    <w:rsid w:val="00DD0AF4"/>
    <w:rsid w:val="00DD1613"/>
    <w:rsid w:val="00DD72C1"/>
    <w:rsid w:val="00DE4AD5"/>
    <w:rsid w:val="00DE4C33"/>
    <w:rsid w:val="00DE5338"/>
    <w:rsid w:val="00DE6F55"/>
    <w:rsid w:val="00DF22D7"/>
    <w:rsid w:val="00DF2759"/>
    <w:rsid w:val="00DF3A45"/>
    <w:rsid w:val="00DF4E4D"/>
    <w:rsid w:val="00E00570"/>
    <w:rsid w:val="00E016AF"/>
    <w:rsid w:val="00E0176A"/>
    <w:rsid w:val="00E0426A"/>
    <w:rsid w:val="00E04B31"/>
    <w:rsid w:val="00E068FE"/>
    <w:rsid w:val="00E06B85"/>
    <w:rsid w:val="00E10F1F"/>
    <w:rsid w:val="00E115C3"/>
    <w:rsid w:val="00E11600"/>
    <w:rsid w:val="00E13C2E"/>
    <w:rsid w:val="00E15A76"/>
    <w:rsid w:val="00E16C74"/>
    <w:rsid w:val="00E17DEA"/>
    <w:rsid w:val="00E17F59"/>
    <w:rsid w:val="00E2034B"/>
    <w:rsid w:val="00E20ACD"/>
    <w:rsid w:val="00E20B2A"/>
    <w:rsid w:val="00E24199"/>
    <w:rsid w:val="00E24CF1"/>
    <w:rsid w:val="00E25179"/>
    <w:rsid w:val="00E2546E"/>
    <w:rsid w:val="00E258FC"/>
    <w:rsid w:val="00E27B5E"/>
    <w:rsid w:val="00E30923"/>
    <w:rsid w:val="00E3344D"/>
    <w:rsid w:val="00E357BD"/>
    <w:rsid w:val="00E35D2B"/>
    <w:rsid w:val="00E363C6"/>
    <w:rsid w:val="00E3700D"/>
    <w:rsid w:val="00E37FDD"/>
    <w:rsid w:val="00E41BC0"/>
    <w:rsid w:val="00E420A6"/>
    <w:rsid w:val="00E44104"/>
    <w:rsid w:val="00E44FFF"/>
    <w:rsid w:val="00E45528"/>
    <w:rsid w:val="00E4598D"/>
    <w:rsid w:val="00E4632A"/>
    <w:rsid w:val="00E4726D"/>
    <w:rsid w:val="00E47E8E"/>
    <w:rsid w:val="00E50139"/>
    <w:rsid w:val="00E50ECC"/>
    <w:rsid w:val="00E51928"/>
    <w:rsid w:val="00E52EF3"/>
    <w:rsid w:val="00E531AF"/>
    <w:rsid w:val="00E554C5"/>
    <w:rsid w:val="00E564FA"/>
    <w:rsid w:val="00E56C36"/>
    <w:rsid w:val="00E56E41"/>
    <w:rsid w:val="00E578A7"/>
    <w:rsid w:val="00E57C7D"/>
    <w:rsid w:val="00E60711"/>
    <w:rsid w:val="00E6078E"/>
    <w:rsid w:val="00E61B1F"/>
    <w:rsid w:val="00E62001"/>
    <w:rsid w:val="00E62502"/>
    <w:rsid w:val="00E6377D"/>
    <w:rsid w:val="00E63C50"/>
    <w:rsid w:val="00E66CD8"/>
    <w:rsid w:val="00E676C4"/>
    <w:rsid w:val="00E7086C"/>
    <w:rsid w:val="00E73555"/>
    <w:rsid w:val="00E74739"/>
    <w:rsid w:val="00E74BC8"/>
    <w:rsid w:val="00E768DC"/>
    <w:rsid w:val="00E81704"/>
    <w:rsid w:val="00E82CC6"/>
    <w:rsid w:val="00E83771"/>
    <w:rsid w:val="00E84A23"/>
    <w:rsid w:val="00E8682D"/>
    <w:rsid w:val="00E91270"/>
    <w:rsid w:val="00E91B57"/>
    <w:rsid w:val="00E929EB"/>
    <w:rsid w:val="00E939E3"/>
    <w:rsid w:val="00E94C6F"/>
    <w:rsid w:val="00E94F29"/>
    <w:rsid w:val="00E9571E"/>
    <w:rsid w:val="00E95B72"/>
    <w:rsid w:val="00E96374"/>
    <w:rsid w:val="00EA0D01"/>
    <w:rsid w:val="00EA1ED4"/>
    <w:rsid w:val="00EA3B41"/>
    <w:rsid w:val="00EA3EF9"/>
    <w:rsid w:val="00EA3F95"/>
    <w:rsid w:val="00EA40BC"/>
    <w:rsid w:val="00EB07AD"/>
    <w:rsid w:val="00EB09FB"/>
    <w:rsid w:val="00EB2F2F"/>
    <w:rsid w:val="00EB5988"/>
    <w:rsid w:val="00EB635F"/>
    <w:rsid w:val="00EC172A"/>
    <w:rsid w:val="00EC252D"/>
    <w:rsid w:val="00EC47B4"/>
    <w:rsid w:val="00EC55D1"/>
    <w:rsid w:val="00EC63F2"/>
    <w:rsid w:val="00EC6DA4"/>
    <w:rsid w:val="00EC7CD7"/>
    <w:rsid w:val="00EC7D48"/>
    <w:rsid w:val="00ED1093"/>
    <w:rsid w:val="00ED1693"/>
    <w:rsid w:val="00ED194E"/>
    <w:rsid w:val="00ED2B3D"/>
    <w:rsid w:val="00ED3374"/>
    <w:rsid w:val="00ED3BD4"/>
    <w:rsid w:val="00ED5BA7"/>
    <w:rsid w:val="00ED6C03"/>
    <w:rsid w:val="00EE0531"/>
    <w:rsid w:val="00EE38A1"/>
    <w:rsid w:val="00EE5FFC"/>
    <w:rsid w:val="00EE6F3E"/>
    <w:rsid w:val="00EE705A"/>
    <w:rsid w:val="00EE727F"/>
    <w:rsid w:val="00EE7D77"/>
    <w:rsid w:val="00EF0527"/>
    <w:rsid w:val="00EF19FC"/>
    <w:rsid w:val="00EF284B"/>
    <w:rsid w:val="00EF3515"/>
    <w:rsid w:val="00EF4D57"/>
    <w:rsid w:val="00EF5785"/>
    <w:rsid w:val="00EF59DA"/>
    <w:rsid w:val="00EF5A26"/>
    <w:rsid w:val="00EF662F"/>
    <w:rsid w:val="00EF6EF1"/>
    <w:rsid w:val="00F00F6F"/>
    <w:rsid w:val="00F01003"/>
    <w:rsid w:val="00F079D9"/>
    <w:rsid w:val="00F10164"/>
    <w:rsid w:val="00F1136E"/>
    <w:rsid w:val="00F11BBC"/>
    <w:rsid w:val="00F12C83"/>
    <w:rsid w:val="00F130F7"/>
    <w:rsid w:val="00F13A58"/>
    <w:rsid w:val="00F17722"/>
    <w:rsid w:val="00F214B3"/>
    <w:rsid w:val="00F21CA2"/>
    <w:rsid w:val="00F22A6B"/>
    <w:rsid w:val="00F23ABE"/>
    <w:rsid w:val="00F260EC"/>
    <w:rsid w:val="00F27A4E"/>
    <w:rsid w:val="00F27ED0"/>
    <w:rsid w:val="00F30AAB"/>
    <w:rsid w:val="00F31422"/>
    <w:rsid w:val="00F324A4"/>
    <w:rsid w:val="00F32813"/>
    <w:rsid w:val="00F32E1A"/>
    <w:rsid w:val="00F33222"/>
    <w:rsid w:val="00F34B23"/>
    <w:rsid w:val="00F35039"/>
    <w:rsid w:val="00F358CA"/>
    <w:rsid w:val="00F37271"/>
    <w:rsid w:val="00F372C6"/>
    <w:rsid w:val="00F4061D"/>
    <w:rsid w:val="00F4196E"/>
    <w:rsid w:val="00F41A09"/>
    <w:rsid w:val="00F41C88"/>
    <w:rsid w:val="00F43472"/>
    <w:rsid w:val="00F4379D"/>
    <w:rsid w:val="00F43EF9"/>
    <w:rsid w:val="00F464D9"/>
    <w:rsid w:val="00F50520"/>
    <w:rsid w:val="00F50869"/>
    <w:rsid w:val="00F51B8C"/>
    <w:rsid w:val="00F52E57"/>
    <w:rsid w:val="00F550EE"/>
    <w:rsid w:val="00F55DF9"/>
    <w:rsid w:val="00F6070C"/>
    <w:rsid w:val="00F61F01"/>
    <w:rsid w:val="00F63BBF"/>
    <w:rsid w:val="00F63DD7"/>
    <w:rsid w:val="00F64C42"/>
    <w:rsid w:val="00F676FE"/>
    <w:rsid w:val="00F7003F"/>
    <w:rsid w:val="00F70061"/>
    <w:rsid w:val="00F71332"/>
    <w:rsid w:val="00F71879"/>
    <w:rsid w:val="00F731B6"/>
    <w:rsid w:val="00F74401"/>
    <w:rsid w:val="00F7458E"/>
    <w:rsid w:val="00F7498A"/>
    <w:rsid w:val="00F74B20"/>
    <w:rsid w:val="00F7506D"/>
    <w:rsid w:val="00F75456"/>
    <w:rsid w:val="00F758E9"/>
    <w:rsid w:val="00F761A2"/>
    <w:rsid w:val="00F807DB"/>
    <w:rsid w:val="00F81BFF"/>
    <w:rsid w:val="00F81D4C"/>
    <w:rsid w:val="00F824FC"/>
    <w:rsid w:val="00F82A66"/>
    <w:rsid w:val="00F82D59"/>
    <w:rsid w:val="00F85B1B"/>
    <w:rsid w:val="00F87A4E"/>
    <w:rsid w:val="00F90F89"/>
    <w:rsid w:val="00F91304"/>
    <w:rsid w:val="00F924BF"/>
    <w:rsid w:val="00F933FC"/>
    <w:rsid w:val="00F9654D"/>
    <w:rsid w:val="00F96E63"/>
    <w:rsid w:val="00F9769D"/>
    <w:rsid w:val="00FA0D75"/>
    <w:rsid w:val="00FA0DEE"/>
    <w:rsid w:val="00FA179D"/>
    <w:rsid w:val="00FA1E19"/>
    <w:rsid w:val="00FA3AC8"/>
    <w:rsid w:val="00FA5196"/>
    <w:rsid w:val="00FA7150"/>
    <w:rsid w:val="00FA7676"/>
    <w:rsid w:val="00FB04D3"/>
    <w:rsid w:val="00FB1024"/>
    <w:rsid w:val="00FB1AFC"/>
    <w:rsid w:val="00FB4016"/>
    <w:rsid w:val="00FB586A"/>
    <w:rsid w:val="00FB7BAC"/>
    <w:rsid w:val="00FC0549"/>
    <w:rsid w:val="00FC07E6"/>
    <w:rsid w:val="00FC0D33"/>
    <w:rsid w:val="00FC26FE"/>
    <w:rsid w:val="00FC6B2A"/>
    <w:rsid w:val="00FC6F78"/>
    <w:rsid w:val="00FC759C"/>
    <w:rsid w:val="00FC7CC1"/>
    <w:rsid w:val="00FC7FF5"/>
    <w:rsid w:val="00FD01BC"/>
    <w:rsid w:val="00FD3647"/>
    <w:rsid w:val="00FD443E"/>
    <w:rsid w:val="00FD5BAB"/>
    <w:rsid w:val="00FD632D"/>
    <w:rsid w:val="00FD6385"/>
    <w:rsid w:val="00FD6CE3"/>
    <w:rsid w:val="00FE0DE9"/>
    <w:rsid w:val="00FE1923"/>
    <w:rsid w:val="00FE33FE"/>
    <w:rsid w:val="00FE4B06"/>
    <w:rsid w:val="00FE566B"/>
    <w:rsid w:val="00FE75A2"/>
    <w:rsid w:val="00FF0943"/>
    <w:rsid w:val="00FF34FE"/>
    <w:rsid w:val="00FF53AC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uiPriority="10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space="4" w:sz="8" w:color="4F81BD" w:val="single"/>
      </w:pBdr>
      <w:spacing w:after="300"/>
      <w:contextualSpacing/>
    </w:pPr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customStyle="true" w:styleId="NaslovChar" w:type="character">
    <w:name w:val="Naslov Char"/>
    <w:link w:val="Naslov"/>
    <w:uiPriority w:val="10"/>
    <w:rsid w:val="00B77BD8"/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lineRule="auto" w:line="276" w:after="200"/>
      <w:ind w:left="720"/>
      <w:contextualSpacing/>
    </w:pPr>
    <w:rPr>
      <w:rFonts w:eastAsia="SimSun" w:hAnsi="Calibri" w:ascii="Calibr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687846"/>
    <w:rPr>
      <w:rFonts w:eastAsia="SimSun" w:hAnsi="Calibri" w:ascii="Calibri"/>
      <w:sz w:val="22"/>
      <w:szCs w:val="22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205D48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Standard" w:type="paragraph">
    <w:name w:val="Standard"/>
    <w:rsid w:val="00A20AE4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C4697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FF5CE0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3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758A5"/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163A69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B701EB"/>
    <w:rPr>
      <w:color w:themeColor="hyperlink" w:val="0000FF"/>
      <w:u w:val="single"/>
    </w:rPr>
  </w:style>
  <w:style w:customStyle="true" w:styleId="Naslov2Char" w:type="character">
    <w:name w:val="Naslov 2 Char"/>
    <w:basedOn w:val="Zadanifontodlomka"/>
    <w:link w:val="Naslov2"/>
    <w:rsid w:val="00AB4581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color="4F81BD" w:space="4" w:sz="8" w:val="single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customStyle="1" w:styleId="NaslovChar" w:type="character">
    <w:name w:val="Naslov Char"/>
    <w:link w:val="Naslov"/>
    <w:uiPriority w:val="10"/>
    <w:rsid w:val="00B77BD8"/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687846"/>
    <w:rPr>
      <w:rFonts w:ascii="Calibri" w:eastAsia="SimSun" w:hAnsi="Calibri"/>
      <w:sz w:val="22"/>
      <w:szCs w:val="22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205D48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Standard" w:type="paragraph">
    <w:name w:val="Standard"/>
    <w:rsid w:val="00A20AE4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C4697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FF5CE0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3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758A5"/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163A69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B701EB"/>
    <w:rPr>
      <w:color w:themeColor="hyperlink" w:val="0000FF"/>
      <w:u w:val="single"/>
    </w:rPr>
  </w:style>
  <w:style w:customStyle="1" w:styleId="Naslov2Char" w:type="character">
    <w:name w:val="Naslov 2 Char"/>
    <w:basedOn w:val="Zadanifontodlomka"/>
    <w:link w:val="Naslov2"/>
    <w:rsid w:val="00AB4581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4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7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83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8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33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07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0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6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2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9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2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34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56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6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2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89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1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9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2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96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9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96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82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8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2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07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09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39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447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84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9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37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74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64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83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1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63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17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0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1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2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4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165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1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327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77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0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8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39/II</izvorni_sadrzaj>
    <derivirana_varijabla naziv="DomainObject.Prostorija.Naziv_1">Soba 39/II</derivirana_varijabla>
  </DomainObject.Prostorija.Naziv>
  <DomainObject.Prostorija.Oznaka>
    <izvorni_sadrzaj>Soba 39/II</izvorni_sadrzaj>
    <derivirana_varijabla naziv="DomainObject.Prostorija.Oznaka_1">Soba 39/II</derivirana_varijabla>
  </DomainObject.Prostorija.Oznaka>
  <DomainObject.Obrazlozenje>
    <izvorni_sadrzaj/>
    <derivirana_varijabla naziv="DomainObject.Obrazlozenje_1"/>
  </DomainObject.Obrazlozenje>
  <DomainObject.StvarniPocetakDatum>
    <izvorni_sadrzaj>21. rujna 2017.</izvorni_sadrzaj>
    <derivirana_varijabla naziv="DomainObject.StvarniPocetakDatum_1">21. rujna 2017.</derivirana_varijabla>
  </DomainObject.StvarniPocetakDatum>
  <DomainObject.StvarniZavrsetakDatum>
    <izvorni_sadrzaj>21. rujna 2017.</izvorni_sadrzaj>
    <derivirana_varijabla naziv="DomainObject.StvarniZavrsetakDatum_1">21. rujna 2017.</derivirana_varijabla>
  </DomainObject.StvarniZavrsetakDatum>
  <DomainObject.PlaniraniZavrsetakDatum>
    <izvorni_sadrzaj>21. rujna 2017.</izvorni_sadrzaj>
    <derivirana_varijabla naziv="DomainObject.PlaniraniZavrsetakDatum_1">21. rujna 2017.</derivirana_varijabla>
  </DomainObject.PlaniraniZavrsetakDatum>
  <DomainObject.PlaniraniPocetakDatum>
    <izvorni_sadrzaj>21. rujna 2017.</izvorni_sadrzaj>
    <derivirana_varijabla naziv="DomainObject.PlaniraniPocetakDatum_1">21. rujna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21. rujna 2017.</izvorni_sadrzaj>
    <derivirana_varijabla naziv="DomainObject.Zapisnik.DatumKreiranja_1">21.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St-522/2017-21</izvorni_sadrzaj>
    <derivirana_varijabla naziv="DomainObject.Zapisnik.Oznaka_1">St-522/2017-21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St-522/2017-21</izvorni_sadrzaj>
    <derivirana_varijabla naziv="DomainObject.PoslovniBrojDokumenta_1">St-522/2017-21</derivirana_varijabla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9A198-0185-42C4-A510-A01EDE707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224</properties:Words>
  <properties:Characters>1306</properties:Characters>
  <properties:Lines>10</properties:Lines>
  <properties:Paragraphs>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2018-12-18T13:01:00Z</dcterms:created>
  <dc:creator>banka</dc:creator>
  <cp:lastModifiedBy>Snježana Andrijanić</cp:lastModifiedBy>
  <cp:lastPrinted>2018-12-19T10:08:00Z</cp:lastPrinted>
  <dcterms:modified xmlns:xsi="http://www.w3.org/2001/XMLSchema-instance" xsi:type="dcterms:W3CDTF">2018-12-19T10:08:00Z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St-522/2017-21 / Zapisnik - Ročište radi rasprave o uvjetima za otvaranje steč. post.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