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1c8d" w14:paraId="40b1c8d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063D42">
        <w:t>62</w:t>
      </w:r>
      <w:r w:rsidR="002A6867">
        <w:t>/</w:t>
      </w:r>
      <w:r w:rsidR="00063D42">
        <w:t>17</w:t>
      </w:r>
      <w:r w:rsidR="002A6867">
        <w:t>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2074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01202A" w:rsidR="004B741D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202E1C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stečajnog postupka nad dužnikom </w:t>
      </w:r>
      <w:r w:rsidR="00151B50" w:rsidRPr="00151B50">
        <w:rPr>
          <w:b/>
        </w:rPr>
        <w:t>ZLAJO j.d.o.o. za usluge, trgovinu i proizvodnju</w:t>
      </w:r>
      <w:r w:rsidR="00202E1C">
        <w:rPr>
          <w:b/>
        </w:rPr>
        <w:t xml:space="preserve">, </w:t>
      </w:r>
      <w:proofErr w:type="spellStart"/>
      <w:r w:rsidR="00151B50" w:rsidRPr="00151B50">
        <w:rPr>
          <w:b/>
        </w:rPr>
        <w:t>Josipovac</w:t>
      </w:r>
      <w:proofErr w:type="spellEnd"/>
      <w:r w:rsidR="00151B50" w:rsidRPr="00151B50">
        <w:rPr>
          <w:b/>
        </w:rPr>
        <w:t xml:space="preserve"> </w:t>
      </w:r>
      <w:proofErr w:type="spellStart"/>
      <w:r w:rsidR="00151B50" w:rsidRPr="00151B50">
        <w:rPr>
          <w:b/>
        </w:rPr>
        <w:t>Punitovački</w:t>
      </w:r>
      <w:proofErr w:type="spellEnd"/>
      <w:r w:rsidR="00151B50">
        <w:rPr>
          <w:b/>
        </w:rPr>
        <w:t xml:space="preserve">, Braće </w:t>
      </w:r>
      <w:proofErr w:type="spellStart"/>
      <w:r w:rsidR="00151B50">
        <w:rPr>
          <w:b/>
        </w:rPr>
        <w:t>Banas</w:t>
      </w:r>
      <w:proofErr w:type="spellEnd"/>
      <w:r w:rsidR="00151B50">
        <w:rPr>
          <w:b/>
        </w:rPr>
        <w:t xml:space="preserve"> 81, </w:t>
      </w:r>
      <w:r w:rsidR="00202E1C">
        <w:rPr>
          <w:b/>
        </w:rPr>
        <w:t xml:space="preserve">OIB: </w:t>
      </w:r>
      <w:r w:rsidR="00151B50" w:rsidRPr="00151B50">
        <w:rPr>
          <w:b/>
        </w:rPr>
        <w:t>78244269306</w:t>
      </w:r>
      <w:r w:rsidR="00202E1C">
        <w:rPr>
          <w:b/>
        </w:rPr>
        <w:t xml:space="preserve">, MBS: </w:t>
      </w:r>
      <w:r w:rsidR="00151B50" w:rsidRPr="00151B50">
        <w:rPr>
          <w:b/>
        </w:rPr>
        <w:t>030138018</w:t>
      </w:r>
      <w:r w:rsidR="0072710A">
        <w:t xml:space="preserve">, </w:t>
      </w:r>
      <w:r w:rsidR="003B4C28">
        <w:t xml:space="preserve">dana </w:t>
      </w:r>
      <w:r w:rsidR="00151B50">
        <w:t>09</w:t>
      </w:r>
      <w:r w:rsidR="00202E1C">
        <w:t xml:space="preserve">. </w:t>
      </w:r>
      <w:r w:rsidR="00151B50">
        <w:t>veljače</w:t>
      </w:r>
      <w:r w:rsidR="002A6867">
        <w:t xml:space="preserve"> 201</w:t>
      </w:r>
      <w:r w:rsidR="00151B50">
        <w:t>7</w:t>
      </w:r>
      <w:r w:rsidR="002A6867">
        <w:t>. g.,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02E1C" w:rsidR="002A6867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E81EB0">
        <w:t xml:space="preserve">Zlatko </w:t>
      </w:r>
      <w:proofErr w:type="spellStart"/>
      <w:r w:rsidR="00E81EB0">
        <w:t>Kocur</w:t>
      </w:r>
      <w:proofErr w:type="spellEnd"/>
      <w:r w:rsidR="00E81EB0">
        <w:t xml:space="preserve">, </w:t>
      </w:r>
      <w:proofErr w:type="spellStart"/>
      <w:r w:rsidR="00E81EB0">
        <w:t>Josipovac</w:t>
      </w:r>
      <w:proofErr w:type="spellEnd"/>
      <w:r w:rsidR="00E81EB0">
        <w:t xml:space="preserve"> </w:t>
      </w:r>
      <w:proofErr w:type="spellStart"/>
      <w:r w:rsidR="00E81EB0">
        <w:t>Punitovački</w:t>
      </w:r>
      <w:proofErr w:type="spellEnd"/>
      <w:r w:rsidR="00E81EB0">
        <w:t xml:space="preserve">, Braće </w:t>
      </w:r>
      <w:proofErr w:type="spellStart"/>
      <w:r w:rsidR="00E81EB0">
        <w:t>Banas</w:t>
      </w:r>
      <w:proofErr w:type="spellEnd"/>
      <w:r w:rsidR="00E81EB0">
        <w:t xml:space="preserve"> 81, </w:t>
      </w:r>
      <w:r w:rsidR="00202E1C">
        <w:t xml:space="preserve">OIB: </w:t>
      </w:r>
      <w:r w:rsidR="00E81EB0">
        <w:t>27783929935</w:t>
      </w:r>
      <w:r w:rsidR="00202E1C">
        <w:t>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E81EB0" w:rsidRPr="00151B50">
        <w:rPr>
          <w:b/>
        </w:rPr>
        <w:t>ZLAJO j.d.o.o. za usluge, trgovinu i proizvodnju</w:t>
      </w:r>
      <w:r w:rsidR="00E81EB0">
        <w:rPr>
          <w:b/>
        </w:rPr>
        <w:t xml:space="preserve">, </w:t>
      </w:r>
      <w:proofErr w:type="spellStart"/>
      <w:r w:rsidR="00E81EB0" w:rsidRPr="00151B50">
        <w:rPr>
          <w:b/>
        </w:rPr>
        <w:t>Josipovac</w:t>
      </w:r>
      <w:proofErr w:type="spellEnd"/>
      <w:r w:rsidR="00E81EB0" w:rsidRPr="00151B50">
        <w:rPr>
          <w:b/>
        </w:rPr>
        <w:t xml:space="preserve"> </w:t>
      </w:r>
      <w:proofErr w:type="spellStart"/>
      <w:r w:rsidR="00E81EB0" w:rsidRPr="00151B50">
        <w:rPr>
          <w:b/>
        </w:rPr>
        <w:t>Punitovački</w:t>
      </w:r>
      <w:proofErr w:type="spellEnd"/>
      <w:r w:rsidR="00E81EB0">
        <w:rPr>
          <w:b/>
        </w:rPr>
        <w:t xml:space="preserve">, Braće </w:t>
      </w:r>
      <w:proofErr w:type="spellStart"/>
      <w:r w:rsidR="00E81EB0">
        <w:rPr>
          <w:b/>
        </w:rPr>
        <w:t>Banas</w:t>
      </w:r>
      <w:proofErr w:type="spellEnd"/>
      <w:r w:rsidR="00E81EB0">
        <w:rPr>
          <w:b/>
        </w:rPr>
        <w:t xml:space="preserve"> 81, OIB: </w:t>
      </w:r>
      <w:r w:rsidR="00E81EB0" w:rsidRPr="00151B50">
        <w:rPr>
          <w:b/>
        </w:rPr>
        <w:t>78244269306</w:t>
      </w:r>
      <w:r w:rsidR="00E81EB0">
        <w:rPr>
          <w:b/>
        </w:rPr>
        <w:t xml:space="preserve">, MBS: </w:t>
      </w:r>
      <w:r w:rsidR="00E81EB0" w:rsidRPr="00151B50">
        <w:rPr>
          <w:b/>
        </w:rPr>
        <w:t>030138018</w:t>
      </w:r>
      <w:r w:rsidR="00202E1C">
        <w:rPr>
          <w:b/>
        </w:rPr>
        <w:t xml:space="preserve"> </w:t>
      </w:r>
      <w:r w:rsidR="00202E1C">
        <w:t>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E81EB0">
        <w:t xml:space="preserve">Zlatko </w:t>
      </w:r>
      <w:proofErr w:type="spellStart"/>
      <w:r w:rsidR="00E81EB0">
        <w:t>Kocur</w:t>
      </w:r>
      <w:proofErr w:type="spellEnd"/>
      <w:r w:rsidR="00E81EB0">
        <w:t xml:space="preserve">, </w:t>
      </w:r>
      <w:proofErr w:type="spellStart"/>
      <w:r w:rsidR="00E81EB0">
        <w:t>Josipovac</w:t>
      </w:r>
      <w:proofErr w:type="spellEnd"/>
      <w:r w:rsidR="00E81EB0">
        <w:t xml:space="preserve"> </w:t>
      </w:r>
      <w:proofErr w:type="spellStart"/>
      <w:r w:rsidR="00E81EB0">
        <w:t>Punitovački</w:t>
      </w:r>
      <w:proofErr w:type="spellEnd"/>
      <w:r w:rsidR="00E81EB0">
        <w:t xml:space="preserve">, Braće </w:t>
      </w:r>
      <w:proofErr w:type="spellStart"/>
      <w:r w:rsidR="00E81EB0">
        <w:t>Banas</w:t>
      </w:r>
      <w:proofErr w:type="spellEnd"/>
      <w:r w:rsidR="00E81EB0">
        <w:t xml:space="preserve"> 81, OIB: 27783929935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E81EB0">
        <w:t xml:space="preserve">Zlatko </w:t>
      </w:r>
      <w:proofErr w:type="spellStart"/>
      <w:r w:rsidR="00E81EB0">
        <w:t>Kocur</w:t>
      </w:r>
      <w:proofErr w:type="spellEnd"/>
      <w:r w:rsidR="00E81EB0">
        <w:t xml:space="preserve">, </w:t>
      </w:r>
      <w:proofErr w:type="spellStart"/>
      <w:r w:rsidR="00E81EB0">
        <w:t>Josipovac</w:t>
      </w:r>
      <w:proofErr w:type="spellEnd"/>
      <w:r w:rsidR="00E81EB0">
        <w:t xml:space="preserve"> </w:t>
      </w:r>
      <w:proofErr w:type="spellStart"/>
      <w:r w:rsidR="00E81EB0">
        <w:t>Punitovački</w:t>
      </w:r>
      <w:proofErr w:type="spellEnd"/>
      <w:r w:rsidR="00E81EB0">
        <w:t xml:space="preserve">, Braće </w:t>
      </w:r>
      <w:proofErr w:type="spellStart"/>
      <w:r w:rsidR="00E81EB0">
        <w:t>Banas</w:t>
      </w:r>
      <w:proofErr w:type="spellEnd"/>
      <w:r w:rsidR="00E81EB0">
        <w:t xml:space="preserve"> 81, OIB: 27783929935</w:t>
      </w:r>
      <w:r>
        <w:t>, da u roku od 8 dana od dana primitka ovog zaključka preda sudu, pozivom na gornji broj predmeta, pisano izvješće o financijsko-gospodarskom stanju dužnika u 2 primjerka.</w:t>
      </w:r>
      <w:r w:rsidR="00E81EB0">
        <w:t xml:space="preserve"> </w:t>
      </w:r>
    </w:p>
    <w:p w:rsidRDefault="00A55821" w:rsidP="00202E1C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E81EB0">
        <w:t xml:space="preserve">Zlatko </w:t>
      </w:r>
      <w:proofErr w:type="spellStart"/>
      <w:r w:rsidR="00E81EB0">
        <w:t>Kocur</w:t>
      </w:r>
      <w:proofErr w:type="spellEnd"/>
      <w:r w:rsidR="00E81EB0">
        <w:t xml:space="preserve">, </w:t>
      </w:r>
      <w:proofErr w:type="spellStart"/>
      <w:r w:rsidR="00E81EB0">
        <w:t>Josipovac</w:t>
      </w:r>
      <w:proofErr w:type="spellEnd"/>
      <w:r w:rsidR="00E81EB0">
        <w:t xml:space="preserve"> </w:t>
      </w:r>
      <w:proofErr w:type="spellStart"/>
      <w:r w:rsidR="00E81EB0">
        <w:t>Punitovački</w:t>
      </w:r>
      <w:proofErr w:type="spellEnd"/>
      <w:r w:rsidR="00E81EB0">
        <w:t xml:space="preserve">, Braće </w:t>
      </w:r>
      <w:proofErr w:type="spellStart"/>
      <w:r w:rsidR="00E81EB0">
        <w:t>Banas</w:t>
      </w:r>
      <w:proofErr w:type="spellEnd"/>
      <w:r w:rsidR="00E81EB0">
        <w:t xml:space="preserve"> 81, OIB: 27783929935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</w:t>
      </w:r>
      <w:r w:rsidR="00E81EB0">
        <w:t xml:space="preserve"> </w:t>
      </w:r>
      <w:r>
        <w:t>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02E1C" w:rsidR="00202E1C">
      <w:pPr>
        <w:jc w:val="right"/>
      </w:pPr>
      <w:r>
        <w:t>Broj: St-</w:t>
      </w:r>
      <w:r w:rsidR="00E81EB0">
        <w:t>62</w:t>
      </w:r>
      <w:r>
        <w:t>/</w:t>
      </w:r>
      <w:r w:rsidR="00E81EB0">
        <w:t>17</w:t>
      </w:r>
      <w:r>
        <w:t>-3</w:t>
      </w: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207436" w:rsidP="00207436" w:rsidR="00207436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>
        <w:t xml:space="preserve"> </w:t>
      </w:r>
      <w:r w:rsidR="00E81EB0">
        <w:t xml:space="preserve">Zlatko </w:t>
      </w:r>
      <w:proofErr w:type="spellStart"/>
      <w:r w:rsidR="00E81EB0">
        <w:t>Kocur</w:t>
      </w:r>
      <w:proofErr w:type="spellEnd"/>
      <w:r w:rsidR="00E81EB0">
        <w:t xml:space="preserve">, </w:t>
      </w:r>
      <w:proofErr w:type="spellStart"/>
      <w:r w:rsidR="00E81EB0">
        <w:t>Josipovac</w:t>
      </w:r>
      <w:proofErr w:type="spellEnd"/>
      <w:r w:rsidR="00E81EB0">
        <w:t xml:space="preserve"> </w:t>
      </w:r>
      <w:proofErr w:type="spellStart"/>
      <w:r w:rsidR="00E81EB0">
        <w:t>Punitovački</w:t>
      </w:r>
      <w:proofErr w:type="spellEnd"/>
      <w:r w:rsidR="00E81EB0">
        <w:t xml:space="preserve">, Braće </w:t>
      </w:r>
      <w:proofErr w:type="spellStart"/>
      <w:r w:rsidR="00E81EB0">
        <w:t>Banas</w:t>
      </w:r>
      <w:proofErr w:type="spellEnd"/>
      <w:r w:rsidR="00E81EB0">
        <w:t xml:space="preserve"> 81, OIB: 27783929935,</w:t>
      </w:r>
      <w:r w:rsidRPr="00E06CD0">
        <w:t xml:space="preserve">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207436" w:rsidP="00A55821" w:rsidR="00207436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E81EB0">
        <w:t>09</w:t>
      </w:r>
      <w:r w:rsidR="00202E1C">
        <w:t xml:space="preserve">. </w:t>
      </w:r>
      <w:r w:rsidR="00E81EB0">
        <w:t>veljače</w:t>
      </w:r>
      <w:r w:rsidR="002A6867">
        <w:t xml:space="preserve"> 201</w:t>
      </w:r>
      <w:r w:rsidR="00E81EB0">
        <w:t>7</w:t>
      </w:r>
      <w:r w:rsidR="002A6867">
        <w:t>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E81EB0">
      <w:pPr>
        <w:pStyle w:val="Tijeloteksta"/>
        <w:jc w:val="left"/>
      </w:pPr>
      <w:r>
        <w:t xml:space="preserve">Zapisničar: </w:t>
      </w:r>
    </w:p>
    <w:p w:rsidRDefault="00E81EB0" w:rsidP="004B741D" w:rsidR="004B741D">
      <w:pPr>
        <w:pStyle w:val="Tijeloteksta"/>
        <w:jc w:val="left"/>
      </w:pPr>
      <w:r>
        <w:t>Snježana Markotić Jurić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202E1C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E81EB0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E81EB0">
        <w:t xml:space="preserve">Zlatko </w:t>
      </w:r>
      <w:proofErr w:type="spellStart"/>
      <w:r w:rsidR="00E81EB0">
        <w:t>Kocur</w:t>
      </w:r>
      <w:proofErr w:type="spellEnd"/>
      <w:r w:rsidR="00E81EB0">
        <w:t xml:space="preserve">, </w:t>
      </w:r>
      <w:proofErr w:type="spellStart"/>
      <w:r w:rsidR="00E81EB0">
        <w:t>Josipovac</w:t>
      </w:r>
      <w:proofErr w:type="spellEnd"/>
      <w:r w:rsidR="00E81EB0">
        <w:t xml:space="preserve"> </w:t>
      </w:r>
      <w:proofErr w:type="spellStart"/>
      <w:r w:rsidR="00E81EB0">
        <w:t>Punitovački</w:t>
      </w:r>
      <w:proofErr w:type="spellEnd"/>
      <w:r w:rsidR="00E81EB0">
        <w:t xml:space="preserve">, Braće </w:t>
      </w:r>
      <w:proofErr w:type="spellStart"/>
      <w:r w:rsidR="00E81EB0">
        <w:t>Banas</w:t>
      </w:r>
      <w:proofErr w:type="spellEnd"/>
      <w:r w:rsidR="00E81EB0">
        <w:t xml:space="preserve"> 81, 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202E1C" w:rsidP="00470B34" w:rsidR="00470B34">
      <w:pPr>
        <w:numPr>
          <w:ilvl w:val="0"/>
          <w:numId w:val="6"/>
        </w:numPr>
        <w:jc w:val="both"/>
      </w:pPr>
      <w:r>
        <w:t>K-</w:t>
      </w:r>
      <w:r w:rsidR="00E81EB0">
        <w:t>9/3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588" w:rsidR="00446588">
      <w:r>
        <w:separator/>
      </w:r>
    </w:p>
  </w:endnote>
  <w:endnote w:id="0" w:type="continuationSeparator">
    <w:p w:rsidRDefault="00446588" w:rsidR="00446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588" w:rsidR="00446588">
      <w:r>
        <w:separator/>
      </w:r>
    </w:p>
  </w:footnote>
  <w:footnote w:id="0" w:type="continuationSeparator">
    <w:p w:rsidRDefault="00446588" w:rsidR="00446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68B8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D42"/>
    <w:rsid w:val="00086232"/>
    <w:rsid w:val="00090ED3"/>
    <w:rsid w:val="000C20F1"/>
    <w:rsid w:val="000C7F37"/>
    <w:rsid w:val="000E414B"/>
    <w:rsid w:val="000F22FF"/>
    <w:rsid w:val="00151B50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07436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46588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568B8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7CEE"/>
    <w:rsid w:val="00A91ED3"/>
    <w:rsid w:val="00A96A2B"/>
    <w:rsid w:val="00AB56F9"/>
    <w:rsid w:val="00AD24AA"/>
    <w:rsid w:val="00AD76C3"/>
    <w:rsid w:val="00B00D62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1EB0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68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6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8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68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6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8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ZLAJO j.d.o.o. za usluge, trgovinu i proizvodnju</izvorni_sadrzaj>
    <derivirana_varijabla naziv="DomainObject.Predmet.ProtustrankaFormated_1">  ZLAJO j.d.o.o. za usluge, trgovinu i proizvodnju</derivirana_varijabla>
  </DomainObject.Predmet.ProtustrankaFormated>
  <DomainObject.Predmet.ProtustrankaFormatedOIB>
    <izvorni_sadrzaj>  ZLAJO j.d.o.o. za usluge, trgovinu i proizvodnju, OIB 78244269306</izvorni_sadrzaj>
    <derivirana_varijabla naziv="DomainObject.Predmet.ProtustrankaFormatedOIB_1">  ZLAJO j.d.o.o. za usluge, trgovinu i proizvodnju, OIB 78244269306</derivirana_varijabla>
  </DomainObject.Predmet.ProtustrankaFormatedOIB>
  <DomainObject.Predmet.ProtustrankaFormatedWithAdress>
    <izvorni_sadrzaj> ZLAJO j.d.o.o. za usluge, trgovinu i proizvodnju, Braće Banas 81, 31422 Josipovac Punitovački</izvorni_sadrzaj>
    <derivirana_varijabla naziv="DomainObject.Predmet.ProtustrankaFormatedWithAdress_1"> ZLAJO j.d.o.o. za usluge, trgovinu i proizvodnju, Braće Banas 81, 31422 Josipovac Punitovački</derivirana_varijabla>
  </DomainObject.Predmet.ProtustrankaFormatedWithAdress>
  <DomainObject.Predmet.ProtustrankaFormatedWithAdressOIB>
    <izvorni_sadrzaj> ZLAJO j.d.o.o. za usluge, trgovinu i proizvodnju, OIB 78244269306, Braće Banas 81, 31422 Josipovac Punitovački</izvorni_sadrzaj>
    <derivirana_varijabla naziv="DomainObject.Predmet.ProtustrankaFormatedWithAdressOIB_1"> ZLAJO j.d.o.o. za usluge, trgovinu i proizvodnju, OIB 78244269306, Braće Banas 81, 31422 Josipovac Punitovački</derivirana_varijabla>
  </DomainObject.Predmet.ProtustrankaFormatedWithAdressOIB>
  <DomainObject.Predmet.ProtustrankaWithAdress>
    <izvorni_sadrzaj>ZLAJO j.d.o.o. za usluge, trgovinu i proizvodnju Braće Banas 81, 31422 Josipovac Punitovački</izvorni_sadrzaj>
    <derivirana_varijabla naziv="DomainObject.Predmet.ProtustrankaWithAdress_1">ZLAJO j.d.o.o. za usluge, trgovinu i proizvodnju Braće Banas 81, 31422 Josipovac Punitovački</derivirana_varijabla>
  </DomainObject.Predmet.ProtustrankaWithAdress>
  <DomainObject.Predmet.ProtustrankaWithAdressOIB>
    <izvorni_sadrzaj>ZLAJO j.d.o.o. za usluge, trgovinu i proizvodnju, OIB 78244269306, Braće Banas 81, 31422 Josipovac Punitovački</izvorni_sadrzaj>
    <derivirana_varijabla naziv="DomainObject.Predmet.ProtustrankaWithAdressOIB_1">ZLAJO j.d.o.o. za usluge, trgovinu i proizvodnju, OIB 78244269306, Braće Banas 81, 31422 Josipovac Punitovački</derivirana_varijabla>
  </DomainObject.Predmet.ProtustrankaWithAdressOIB>
  <DomainObject.Predmet.ProtustrankaNazivFormated>
    <izvorni_sadrzaj>ZLAJO j.d.o.o. za usluge, trgovinu i proizvodnju</izvorni_sadrzaj>
    <derivirana_varijabla naziv="DomainObject.Predmet.ProtustrankaNazivFormated_1">ZLAJO j.d.o.o. za usluge, trgovinu i proizvodnju</derivirana_varijabla>
  </DomainObject.Predmet.ProtustrankaNazivFormated>
  <DomainObject.Predmet.ProtustrankaNazivFormatedOIB>
    <izvorni_sadrzaj>ZLAJO j.d.o.o. za usluge, trgovinu i proizvodnju, OIB 78244269306</izvorni_sadrzaj>
    <derivirana_varijabla naziv="DomainObject.Predmet.ProtustrankaNazivFormatedOIB_1">ZLAJO j.d.o.o. za usluge, trgovinu i proizvodnju, OIB 78244269306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ZLAJO j.d.o.o. za usluge, trgovinu i proizvodnju</item>
    </izvorni_sadrzaj>
    <derivirana_varijabla naziv="DomainObject.Predmet.ProtuStrankaListFormated_1">
      <item>ZLAJO j.d.o.o. za usluge, trgovinu i proizvodnju</item>
    </derivirana_varijabla>
  </DomainObject.Predmet.ProtuStrankaListFormated>
  <DomainObject.Predmet.ProtuStrankaListFormatedOIB>
    <izvorni_sadrzaj>
      <item>ZLAJO j.d.o.o. za usluge, trgovinu i proizvodnju, OIB 78244269306</item>
    </izvorni_sadrzaj>
    <derivirana_varijabla naziv="DomainObject.Predmet.ProtuStrankaListFormatedOIB_1">
      <item>ZLAJO j.d.o.o. za usluge, trgovinu i proizvodnju, OIB 78244269306</item>
    </derivirana_varijabla>
  </DomainObject.Predmet.ProtuStrankaListFormatedOIB>
  <DomainObject.Predmet.ProtuStrankaListFormatedWithAdress>
    <izvorni_sadrzaj>
      <item>ZLAJO j.d.o.o. za usluge, trgovinu i proizvodnju, Braće Banas 81, 31422 Josipovac Punitovački</item>
    </izvorni_sadrzaj>
    <derivirana_varijabla naziv="DomainObject.Predmet.ProtuStrankaListFormatedWithAdress_1">
      <item>ZLAJO j.d.o.o. za usluge, trgovinu i proizvodnju, Braće Banas 81, 31422 Josipovac Punitovački</item>
    </derivirana_varijabla>
  </DomainObject.Predmet.ProtuStrankaListFormatedWithAdress>
  <DomainObject.Predmet.ProtuStrankaListFormatedWithAdressOIB>
    <izvorni_sadrzaj>
      <item>ZLAJO j.d.o.o. za usluge, trgovinu i proizvodnju, OIB 78244269306, Braće Banas 81, 31422 Josipovac Punitovački</item>
    </izvorni_sadrzaj>
    <derivirana_varijabla naziv="DomainObject.Predmet.ProtuStrankaListFormatedWithAdressOIB_1">
      <item>ZLAJO j.d.o.o. za usluge, trgovinu i proizvodnju, OIB 78244269306, Braće Banas 81, 31422 Josipovac Punitovački</item>
    </derivirana_varijabla>
  </DomainObject.Predmet.ProtuStrankaListFormatedWithAdressOIB>
  <DomainObject.Predmet.ProtuStrankaListNazivFormated>
    <izvorni_sadrzaj>
      <item>ZLAJO j.d.o.o. za usluge, trgovinu i proizvodnju</item>
    </izvorni_sadrzaj>
    <derivirana_varijabla naziv="DomainObject.Predmet.ProtuStrankaListNazivFormated_1">
      <item>ZLAJO j.d.o.o. za usluge, trgovinu i proizvodnju</item>
    </derivirana_varijabla>
  </DomainObject.Predmet.ProtuStrankaListNazivFormated>
  <DomainObject.Predmet.ProtuStrankaListNazivFormatedOIB>
    <izvorni_sadrzaj>
      <item>ZLAJO j.d.o.o. za usluge, trgovinu i proizvodnju, OIB 78244269306</item>
    </izvorni_sadrzaj>
    <derivirana_varijabla naziv="DomainObject.Predmet.ProtuStrankaListNazivFormatedOIB_1">
      <item>ZLAJO j.d.o.o. za usluge, trgovinu i proizvodnju, OIB 78244269306</item>
    </derivirana_varijabla>
  </DomainObject.Predmet.ProtuStrankaListNazivFormatedOIB>
  <DomainObject.Predmet.OstaliListFormated>
    <izvorni_sadrzaj>
      <item>Zlatko Kocur</item>
    </izvorni_sadrzaj>
    <derivirana_varijabla naziv="DomainObject.Predmet.OstaliListFormated_1">
      <item>Zlatko Kocur</item>
    </derivirana_varijabla>
  </DomainObject.Predmet.OstaliListFormated>
  <DomainObject.Predmet.OstaliListFormatedOIB>
    <izvorni_sadrzaj>
      <item>Zlatko Kocur, OIB 27783929935</item>
    </izvorni_sadrzaj>
    <derivirana_varijabla naziv="DomainObject.Predmet.OstaliListFormatedOIB_1">
      <item>Zlatko Kocur, OIB 27783929935</item>
    </derivirana_varijabla>
  </DomainObject.Predmet.OstaliListFormatedOIB>
  <DomainObject.Predmet.OstaliListFormatedWithAdress>
    <izvorni_sadrzaj>
      <item>Zlatko Kocur, Braće Banas 81, 31422 Josipovac Punitovački</item>
    </izvorni_sadrzaj>
    <derivirana_varijabla naziv="DomainObject.Predmet.OstaliListFormatedWithAdress_1">
      <item>Zlatko Kocur, Braće Banas 81, 31422 Josipovac Punitovački</item>
    </derivirana_varijabla>
  </DomainObject.Predmet.OstaliListFormatedWithAdress>
  <DomainObject.Predmet.OstaliListFormatedWithAdressOIB>
    <izvorni_sadrzaj>
      <item>Zlatko Kocur, OIB 27783929935, Braće Banas 81, 31422 Josipovac Punitovački</item>
    </izvorni_sadrzaj>
    <derivirana_varijabla naziv="DomainObject.Predmet.OstaliListFormatedWithAdressOIB_1">
      <item>Zlatko Kocur, OIB 27783929935, Braće Banas 81, 31422 Josipovac Punitovački</item>
    </derivirana_varijabla>
  </DomainObject.Predmet.OstaliListFormatedWithAdressOIB>
  <DomainObject.Predmet.OstaliListNazivFormated>
    <izvorni_sadrzaj>
      <item>Zlatko Kocur</item>
    </izvorni_sadrzaj>
    <derivirana_varijabla naziv="DomainObject.Predmet.OstaliListNazivFormated_1">
      <item>Zlatko Kocur</item>
    </derivirana_varijabla>
  </DomainObject.Predmet.OstaliListNazivFormated>
  <DomainObject.Predmet.OstaliListNazivFormatedOIB>
    <izvorni_sadrzaj>
      <item>Zlatko Kocur, OIB 27783929935</item>
    </izvorni_sadrzaj>
    <derivirana_varijabla naziv="DomainObject.Predmet.OstaliListNazivFormatedOIB_1">
      <item>Zlatko Kocur, OIB 27783929935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ZLAJO j.d.o.o. za usluge, trgovinu i proizvodnju</izvorni_sadrzaj>
    <derivirana_varijabla naziv="DomainObject.Predmet.ProtustrankaIDrugi_1">ZLAJO j.d.o.o. za usluge, trgovinu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ZLAJO j.d.o.o. za usluge, trgovinu i proizvodnju, OIB 78244269306, Braće Banas 81, 31422 Josipovac Punitovački</izvorni_sadrzaj>
    <derivirana_varijabla naziv="DomainObject.Predmet.ProtustrankaIDrugiAdressOIB_1">ZLAJO j.d.o.o. za usluge, trgovinu i proizvodnju, OIB 78244269306, Braće Banas 81, 31422 Josipovac Punitovački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ZLAJO j.d.o.o. za usluge, trgovinu i proizvodnju</item>
      <item>Zlatko Kocur</item>
    </izvorni_sadrzaj>
    <derivirana_varijabla naziv="DomainObject.Predmet.SudioniciListNaziv_1">
      <item>FINA RC OSIJEK</item>
      <item>ZLAJO j.d.o.o. za usluge, trgovinu i proizvodnju</item>
      <item>Zlatko Kocur</item>
    </derivirana_varijabla>
  </DomainObject.Predmet.SudioniciListNaziv>
  <DomainObject.Predmet.SudioniciListAdressOIB>
    <izvorni_sadrzaj>
      <item>FINA RC OSIJEK, OIB 85821130368</item>
      <item>ZLAJO j.d.o.o. za usluge, trgovinu i proizvodnju, OIB 78244269306, Braće Banas 81,31422 Josipovac Punitovački</item>
      <item>Zlatko Kocur, OIB 27783929935, Braće Banas 81,31422 Josipovac Punitovački</item>
    </izvorni_sadrzaj>
    <derivirana_varijabla naziv="DomainObject.Predmet.SudioniciListAdressOIB_1">
      <item>FINA RC OSIJEK, OIB 85821130368</item>
      <item>ZLAJO j.d.o.o. za usluge, trgovinu i proizvodnju, OIB 78244269306, Braće Banas 81,31422 Josipovac Punitovački</item>
      <item>Zlatko Kocur, OIB 27783929935, Braće Banas 81,31422 Josipovac Punitovački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78244269306</item>
      <item>, OIB 27783929935</item>
    </izvorni_sadrzaj>
    <derivirana_varijabla naziv="DomainObject.Predmet.SudioniciListNazivOIB_1">
      <item>, OIB 85821130368</item>
      <item>, OIB 78244269306</item>
      <item>, OIB 27783929935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32858-9C0A-4EAD-A5DF-872985AC4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2643</properties:Characters>
  <properties:Lines>95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2017-02-09T08:24:00Z</dcterms:created>
  <dc:creator>hermanj</dc:creator>
  <cp:lastModifiedBy>Snježana Markotić Jurić</cp:lastModifiedBy>
  <cp:lastPrinted>2016-03-22T12:33:00Z</cp:lastPrinted>
  <dcterms:modified xmlns:xsi="http://www.w3.org/2001/XMLSchema-instance" xsi:type="dcterms:W3CDTF">2017-02-09T08:27:00Z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